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41a7" w14:paraId="0aa41a7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439EA">
        <w:rPr>
          <w:sz w:val="24"/>
        </w:rPr>
        <w:t>7</w:t>
      </w:r>
      <w:r w:rsidR="00A45E2A">
        <w:rPr>
          <w:sz w:val="24"/>
        </w:rPr>
        <w:t>47</w:t>
      </w:r>
      <w:r w:rsidR="00C439EA">
        <w:rPr>
          <w:sz w:val="24"/>
        </w:rPr>
        <w:t>/2015</w:t>
      </w:r>
      <w:r w:rsidR="00162D28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A45E2A" w:rsidRPr="009147BA">
        <w:rPr>
          <w:sz w:val="24"/>
        </w:rPr>
        <w:t>VETERINARSKA AMBULANTA PROVET GM d.o.o.</w:t>
      </w:r>
      <w:r w:rsidR="00A45E2A">
        <w:rPr>
          <w:sz w:val="24"/>
        </w:rPr>
        <w:t xml:space="preserve">, </w:t>
      </w:r>
      <w:r w:rsidR="00A45E2A" w:rsidRPr="009147BA">
        <w:rPr>
          <w:sz w:val="24"/>
        </w:rPr>
        <w:t>Zagreb (Grad Zagreb)</w:t>
      </w:r>
      <w:r w:rsidR="00A45E2A">
        <w:rPr>
          <w:sz w:val="24"/>
        </w:rPr>
        <w:t xml:space="preserve">, </w:t>
      </w:r>
      <w:r w:rsidR="00A45E2A" w:rsidRPr="009147BA">
        <w:rPr>
          <w:sz w:val="24"/>
        </w:rPr>
        <w:t>Ćire Truhelke 39</w:t>
      </w:r>
      <w:r w:rsidR="00A45E2A">
        <w:rPr>
          <w:sz w:val="24"/>
        </w:rPr>
        <w:t xml:space="preserve">, OIB: </w:t>
      </w:r>
      <w:r w:rsidR="00A45E2A" w:rsidRPr="009147BA">
        <w:rPr>
          <w:sz w:val="24"/>
        </w:rPr>
        <w:t>76720460641</w:t>
      </w:r>
      <w:r w:rsidR="00A45E2A">
        <w:rPr>
          <w:sz w:val="24"/>
        </w:rPr>
        <w:t>, dana 22</w:t>
      </w:r>
      <w:r w:rsidR="00A45E2A" w:rsidRPr="00133DAD">
        <w:rPr>
          <w:sz w:val="24"/>
        </w:rPr>
        <w:t>. listopada 2015.,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62D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</w:t>
      </w:r>
      <w:r w:rsidR="00162D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2D28" w:rsidP="00162D28" w:rsidR="00162D2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v.r.</w:t>
      </w:r>
    </w:p>
    <w:p w:rsidRDefault="00162D28" w:rsidP="00E91121" w:rsidR="00162D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2D28" w:rsidP="00162D28" w:rsidR="00162D2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62D28" w:rsidP="00E91121" w:rsidR="00162D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Jadranka Zelić</w:t>
      </w:r>
    </w:p>
    <w:p w:rsidRDefault="00162D28" w:rsidP="00162D28" w:rsidR="00162D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EA035A" w:rsidP="00162D28" w:rsidR="00EA035A">
      <w:pPr>
        <w:ind w:firstLine="3" w:left="5661"/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162D28" w:rsidP="00CF56FE" w:rsidR="00162D2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A68A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6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</izvorni_sadrzaj>
    <derivirana_varijabla naziv="DomainObject.Predmet.SudioniciListNaziv_1">
      <item>FINA Regionalni centar Zagreb</item>
      <item>VETERINARSKA AMBULANTA PROVET GM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</izvorni_sadrzaj>
    <derivirana_varijabla naziv="DomainObject.Predmet.SudioniciListNazivOIB_1">
      <item>, OIB 85821130368</item>
      <item>, OIB 76720460641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1729</properties:Characters>
  <properties:Lines>101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2015-10-22T12:41:00Z</dcterms:created>
  <dc:creator>Korisnik</dc:creator>
  <cp:lastModifiedBy>Jadranka Zelić</cp:lastModifiedBy>
  <cp:lastPrinted>2015-10-22T12:40:00Z</cp:lastPrinted>
  <dcterms:modified xmlns:xsi="http://www.w3.org/2001/XMLSchema-instance" xsi:type="dcterms:W3CDTF">2015-10-22T12:41:00Z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