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ba87" w14:paraId="705ba87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940940">
        <w:rPr>
          <w:lang w:val="hr-HR"/>
        </w:rPr>
        <w:t>St-418/15-5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940940">
        <w:t>UDRUGA ZA ZAŠTITU PRAVA POTROŠAČA "POTROŠAČ-OTOK" OTOK, OIB: 60835196454 sa sjedištem u A. Šenoe 13, 40323 Otok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940940">
        <w:t>UDRUGA ZA ZAŠTITU PRAVA POTROŠAČA "POTROŠAČ-OTOK" OTOK, OIB: 60835196454 sa sjedištem u A. Šenoe 13, 40323 Otok</w:t>
      </w:r>
      <w:r w:rsidR="00830E49">
        <w:t xml:space="preserve">, iznosi </w:t>
      </w:r>
      <w:r w:rsidR="00940940">
        <w:t>15.053,39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940940">
        <w:t>predsjednik</w:t>
      </w:r>
      <w:r w:rsidR="002E00D7">
        <w:t xml:space="preserve"> dužnika </w:t>
      </w:r>
      <w:r w:rsidR="00940940">
        <w:t>Dalibor Zoraja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940940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940940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940940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940940">
        <w:t>UDRUGA ZA ZAŠTITU PRAVA POTROŠAČA "POTROŠAČ-OTOK" OTOK, OIB: 60835196454 sa sjedištem u A. Šenoe 13, 40323 Otok</w:t>
      </w:r>
      <w:r>
        <w:t>, navodeći da du</w:t>
      </w:r>
      <w:r w:rsidR="00715C85">
        <w:t xml:space="preserve">žnik na dan </w:t>
      </w:r>
      <w:r w:rsidR="00940940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940940">
        <w:t>15.053,39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p w:rsidRDefault="00DC62E9" w:rsidP="005B010B" w:rsidR="00DC62E9">
      <w:pPr>
        <w:outlineLvl w:val="0"/>
      </w:pPr>
    </w:p>
    <w:p w:rsidRDefault="00DC62E9" w:rsidP="005B010B" w:rsidR="00DC62E9" w:rsidRPr="00F20BF1">
      <w:pPr>
        <w:outlineLvl w:val="0"/>
        <w:rPr>
          <w:lang w:val="hr-HR"/>
        </w:rPr>
      </w:pPr>
    </w:p>
    <w:sectPr w:rsidSect="00920620" w:rsidR="00DC62E9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478" w:rsidP="007F64E0" w:rsidR="00D95478">
      <w:r>
        <w:separator/>
      </w:r>
    </w:p>
  </w:endnote>
  <w:endnote w:id="0" w:type="continuationSeparator">
    <w:p w:rsidRDefault="00D95478" w:rsidP="007F64E0" w:rsidR="00D95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478" w:rsidP="007F64E0" w:rsidR="00D95478">
      <w:r>
        <w:separator/>
      </w:r>
    </w:p>
  </w:footnote>
  <w:footnote w:id="0" w:type="continuationSeparator">
    <w:p w:rsidRDefault="00D95478" w:rsidP="007F64E0" w:rsidR="00D954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86E94" w:rsidRPr="00C86E94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940940">
      <w:rPr>
        <w:lang w:val="hr-HR"/>
      </w:rPr>
      <w:t>St-418/15-5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07B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0940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86E94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478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2E9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St-418/2015</izvorni_sadrzaj>
    <derivirana_varijabla naziv="DomainObject.Predmet.OznakaBroj_1">St-418/2015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PRAVA POTROŠAČA "POTROŠAČ-OTOK"</izvorni_sadrzaj>
    <derivirana_varijabla naziv="DomainObject.Predmet.ProtustrankaFormated_1">  UDRUGA ZA ZAŠTITU PRAVA POTROŠAČA "POTROŠAČ-OTOK"</derivirana_varijabla>
  </DomainObject.Predmet.ProtustrankaFormated>
  <DomainObject.Predmet.ProtustrankaFormatedOIB>
    <izvorni_sadrzaj>  UDRUGA ZA ZAŠTITU PRAVA POTROŠAČA "POTROŠAČ-OTOK", OIB 60835196454</izvorni_sadrzaj>
    <derivirana_varijabla naziv="DomainObject.Predmet.ProtustrankaFormatedOIB_1">  UDRUGA ZA ZAŠTITU PRAVA POTROŠAČA "POTROŠAČ-OTOK", OIB 60835196454</derivirana_varijabla>
  </DomainObject.Predmet.ProtustrankaFormatedOIB>
  <DomainObject.Predmet.ProtustrankaFormatedWithAdress>
    <izvorni_sadrzaj> UDRUGA ZA ZAŠTITU PRAVA POTROŠAČA "POTROŠAČ-OTOK", Otok, A. Šenoe 13, 40323 Prelog</izvorni_sadrzaj>
    <derivirana_varijabla naziv="DomainObject.Predmet.ProtustrankaFormatedWithAdress_1"> UDRUGA ZA ZAŠTITU PRAVA POTROŠAČA "POTROŠAČ-OTOK", Otok, A. Šenoe 13, 40323 Prelog</derivirana_varijabla>
  </DomainObject.Predmet.ProtustrankaFormatedWithAdress>
  <DomainObject.Predmet.ProtustrankaFormatedWithAdressOIB>
    <izvorni_sadrzaj> UDRUGA ZA ZAŠTITU PRAVA POTROŠAČA "POTROŠAČ-OTOK", OIB 60835196454, Otok, A. Šenoe 13, 40323 Prelog</izvorni_sadrzaj>
    <derivirana_varijabla naziv="DomainObject.Predmet.ProtustrankaFormatedWithAdressOIB_1"> UDRUGA ZA ZAŠTITU PRAVA POTROŠAČA "POTROŠAČ-OTOK", OIB 60835196454, Otok, A. Šenoe 13, 40323 Prelog</derivirana_varijabla>
  </DomainObject.Predmet.ProtustrankaFormatedWithAdressOIB>
  <DomainObject.Predmet.ProtustrankaWithAdress>
    <izvorni_sadrzaj>UDRUGA ZA ZAŠTITU PRAVA POTROŠAČA "POTROŠAČ-OTOK" Otok, A. Šenoe 13, 40323 Prelog</izvorni_sadrzaj>
    <derivirana_varijabla naziv="DomainObject.Predmet.ProtustrankaWithAdress_1">UDRUGA ZA ZAŠTITU PRAVA POTROŠAČA "POTROŠAČ-OTOK" Otok, A. Šenoe 13, 40323 Prelog</derivirana_varijabla>
  </DomainObject.Predmet.ProtustrankaWithAdress>
  <DomainObject.Predmet.ProtustrankaWithAdressOIB>
    <izvorni_sadrzaj>UDRUGA ZA ZAŠTITU PRAVA POTROŠAČA "POTROŠAČ-OTOK", OIB 60835196454, Otok, A. Šenoe 13, 40323 Prelog</izvorni_sadrzaj>
    <derivirana_varijabla naziv="DomainObject.Predmet.ProtustrankaWithAdressOIB_1">UDRUGA ZA ZAŠTITU PRAVA POTROŠAČA "POTROŠAČ-OTOK", OIB 60835196454, Otok, A. Šenoe 13, 40323 Prelog</derivirana_varijabla>
  </DomainObject.Predmet.ProtustrankaWithAdressOIB>
  <DomainObject.Predmet.ProtustrankaNazivFormated>
    <izvorni_sadrzaj>UDRUGA ZA ZAŠTITU PRAVA POTROŠAČA "POTROŠAČ-OTOK"</izvorni_sadrzaj>
    <derivirana_varijabla naziv="DomainObject.Predmet.ProtustrankaNazivFormated_1">UDRUGA ZA ZAŠTITU PRAVA POTROŠAČA "POTROŠAČ-OTOK"</derivirana_varijabla>
  </DomainObject.Predmet.ProtustrankaNazivFormated>
  <DomainObject.Predmet.ProtustrankaNazivFormatedOIB>
    <izvorni_sadrzaj>UDRUGA ZA ZAŠTITU PRAVA POTROŠAČA "POTROŠAČ-OTOK", OIB 60835196454</izvorni_sadrzaj>
    <derivirana_varijabla naziv="DomainObject.Predmet.ProtustrankaNazivFormatedOIB_1">UDRUGA ZA ZAŠTITU PRAVA POTROŠAČA "POTROŠAČ-OTOK", OIB 60835196454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15053.39</izvorni_sadrzaj>
    <derivirana_varijabla naziv="DomainObject.Predmet.TrenutnaVrijednost_1">15053.39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ZAŠTITU PRAVA POTROŠAČA "POTROŠAČ-OTOK"</item>
    </izvorni_sadrzaj>
    <derivirana_varijabla naziv="DomainObject.Predmet.ProtuStrankaListFormated_1">
      <item>UDRUGA ZA ZAŠTITU PRAVA POTROŠAČA "POTROŠAČ-OTOK"</item>
    </derivirana_varijabla>
  </DomainObject.Predmet.ProtuStrankaListFormated>
  <DomainObject.Predmet.ProtuStrankaListFormatedOIB>
    <izvorni_sadrzaj>
      <item>UDRUGA ZA ZAŠTITU PRAVA POTROŠAČA "POTROŠAČ-OTOK", OIB 60835196454</item>
    </izvorni_sadrzaj>
    <derivirana_varijabla naziv="DomainObject.Predmet.ProtuStrankaListFormatedOIB_1">
      <item>UDRUGA ZA ZAŠTITU PRAVA POTROŠAČA "POTROŠAČ-OTOK", OIB 60835196454</item>
    </derivirana_varijabla>
  </DomainObject.Predmet.ProtuStrankaListFormatedOIB>
  <DomainObject.Predmet.ProtuStrankaListFormatedWithAdress>
    <izvorni_sadrzaj>
      <item>UDRUGA ZA ZAŠTITU PRAVA POTROŠAČA "POTROŠAČ-OTOK", Otok, A. Šenoe 13, 40323 Prelog</item>
    </izvorni_sadrzaj>
    <derivirana_varijabla naziv="DomainObject.Predmet.ProtuStrankaListFormatedWithAdress_1">
      <item>UDRUGA ZA ZAŠTITU PRAVA POTROŠAČA "POTROŠAČ-OTOK", Otok, A. Šenoe 13, 40323 Prelog</item>
    </derivirana_varijabla>
  </DomainObject.Predmet.ProtuStrankaListFormatedWithAdress>
  <DomainObject.Predmet.ProtuStrankaListFormatedWithAdressOIB>
    <izvorni_sadrzaj>
      <item>UDRUGA ZA ZAŠTITU PRAVA POTROŠAČA "POTROŠAČ-OTOK", OIB 60835196454, Otok, A. Šenoe 13, 40323 Prelog</item>
    </izvorni_sadrzaj>
    <derivirana_varijabla naziv="DomainObject.Predmet.ProtuStrankaListFormatedWithAdressOIB_1">
      <item>UDRUGA ZA ZAŠTITU PRAVA POTROŠAČA "POTROŠAČ-OTOK", OIB 60835196454, Otok, A. Šenoe 13, 40323 Prelog</item>
    </derivirana_varijabla>
  </DomainObject.Predmet.ProtuStrankaListFormatedWithAdressOIB>
  <DomainObject.Predmet.ProtuStrankaListNazivFormated>
    <izvorni_sadrzaj>
      <item>UDRUGA ZA ZAŠTITU PRAVA POTROŠAČA "POTROŠAČ-OTOK"</item>
    </izvorni_sadrzaj>
    <derivirana_varijabla naziv="DomainObject.Predmet.ProtuStrankaListNazivFormated_1">
      <item>UDRUGA ZA ZAŠTITU PRAVA POTROŠAČA "POTROŠAČ-OTOK"</item>
    </derivirana_varijabla>
  </DomainObject.Predmet.ProtuStrankaListNazivFormated>
  <DomainObject.Predmet.ProtuStrankaListNazivFormatedOIB>
    <izvorni_sadrzaj>
      <item>UDRUGA ZA ZAŠTITU PRAVA POTROŠAČA "POTROŠAČ-OTOK", OIB 60835196454</item>
    </izvorni_sadrzaj>
    <derivirana_varijabla naziv="DomainObject.Predmet.ProtuStrankaListNazivFormatedOIB_1">
      <item>UDRUGA ZA ZAŠTITU PRAVA POTROŠAČA "POTROŠAČ-OTOK", OIB 60835196454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ZAŠTITU PRAVA POTROŠAČA "POTROŠAČ-OTOK"</izvorni_sadrzaj>
    <derivirana_varijabla naziv="DomainObject.Predmet.ProtustrankaIDrugi_1">UDRUGA ZA ZAŠTITU PRAVA POTROŠAČA "POTROŠAČ-OTOK"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ZA ZAŠTITU PRAVA POTROŠAČA "POTROŠAČ-OTOK", OIB 60835196454, Otok, A. Šenoe 13, 40323 Prelog</izvorni_sadrzaj>
    <derivirana_varijabla naziv="DomainObject.Predmet.ProtustrankaIDrugiAdressOIB_1">UDRUGA ZA ZAŠTITU PRAVA POTROŠAČA "POTROŠAČ-OTOK", OIB 60835196454, Otok, A. Šenoe 13,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ZAŠTITU PRAVA POTROŠAČA "POTROŠAČ-OTOK"</item>
    </izvorni_sadrzaj>
    <derivirana_varijabla naziv="DomainObject.Predmet.SudioniciListNaziv_1">
      <item>Financijska agencija</item>
      <item>UDRUGA ZA ZAŠTITU PRAVA POTROŠAČA "POTROŠAČ-OTOK"</item>
    </derivirana_varijabla>
  </DomainObject.Predmet.SudioniciListNaziv>
  <DomainObject.Predmet.SudioniciListAdressOIB>
    <izvorni_sadrzaj>
      <item>Financijska agencija, OIB 85821130368, A. Cesarca 2,42000 Varaždin</item>
      <item>UDRUGA ZA ZAŠTITU PRAVA POTROŠAČA "POTROŠAČ-OTOK", OIB 60835196454, Otok, A. Šenoe 13,40323 Prelog</item>
    </izvorni_sadrzaj>
    <derivirana_varijabla naziv="DomainObject.Predmet.SudioniciListAdressOIB_1">
      <item>Financijska agencija, OIB 85821130368, A. Cesarca 2,42000 Varaždin</item>
      <item>UDRUGA ZA ZAŠTITU PRAVA POTROŠAČA "POTROŠAČ-OTOK", OIB 60835196454, Otok, A. Šenoe 13,40323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60835196454</item>
    </izvorni_sadrzaj>
    <derivirana_varijabla naziv="DomainObject.Predmet.SudioniciListNazivOIB_1">
      <item>, OIB 85821130368</item>
      <item>, OIB 60835196454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475</properties:Words>
  <properties:Characters>2568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2015-11-10T13:00:00Z</dcterms:created>
  <dc:creator>user</dc:creator>
  <cp:lastModifiedBy>Marko Makaj</cp:lastModifiedBy>
  <cp:lastPrinted>2015-11-10T12:04:00Z</cp:lastPrinted>
  <dcterms:modified xmlns:xsi="http://www.w3.org/2001/XMLSchema-instance" xsi:type="dcterms:W3CDTF">2015-11-13T12:33:00Z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