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47818" w14:paraId="1047818" w:rsidRDefault="00C7733A" w:rsidP="00033411" w:rsidR="00C7733A" w:rsidRPr="00AA358F">
      <w:pPr>
        <w15:collapsed w:val="false"/>
        <w:rPr>
          <w:b/>
        </w:rPr>
      </w:pPr>
      <w:bookmarkStart w:name="_GoBack" w:id="0"/>
      <w:bookmarkEnd w:id="0"/>
    </w:p>
    <w:p w:rsidRDefault="00C7733A" w:rsidP="00C7733A" w:rsidR="00C7733A" w:rsidRPr="00AA358F">
      <w:pPr>
        <w:jc w:val="both"/>
        <w:rPr>
          <w:b/>
        </w:rPr>
      </w:pPr>
      <w:r w:rsidRPr="00AA358F">
        <w:rPr>
          <w:b/>
        </w:rPr>
        <w:tab/>
      </w:r>
      <w:r w:rsidRPr="00AA358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358F">
      <w:pPr>
        <w:jc w:val="both"/>
        <w:rPr>
          <w:b/>
        </w:rPr>
      </w:pPr>
      <w:r w:rsidRPr="00AA358F">
        <w:rPr>
          <w:b/>
        </w:rPr>
        <w:t>REPUBLIKA HRVATSKA</w:t>
      </w:r>
    </w:p>
    <w:p w:rsidRDefault="00D12596" w:rsidP="00C7733A" w:rsidR="00C7733A" w:rsidRPr="00AA358F">
      <w:pPr>
        <w:jc w:val="both"/>
        <w:rPr>
          <w:b/>
        </w:rPr>
      </w:pPr>
      <w:r>
        <w:rPr>
          <w:b/>
        </w:rPr>
        <w:t>TRGOVAČKI SUD U DUBROVNIK</w:t>
      </w:r>
    </w:p>
    <w:p w:rsidRDefault="00D12596" w:rsidP="00AA358F" w:rsidR="00AA358F" w:rsidRPr="00AA358F">
      <w:pPr>
        <w:rPr>
          <w:b/>
        </w:rPr>
      </w:pPr>
      <w:r>
        <w:rPr>
          <w:b/>
        </w:rPr>
        <w:t>DR.ANTE STARČEVIĆA 23</w:t>
      </w:r>
      <w:r w:rsidR="00AA358F">
        <w:rPr>
          <w:b/>
        </w:rPr>
        <w:tab/>
      </w:r>
      <w:r w:rsidR="00AA358F">
        <w:rPr>
          <w:b/>
        </w:rPr>
        <w:tab/>
      </w:r>
      <w:r w:rsidR="00AA358F">
        <w:rPr>
          <w:b/>
        </w:rPr>
        <w:tab/>
      </w:r>
      <w:r w:rsidR="00AA358F">
        <w:rPr>
          <w:b/>
        </w:rPr>
        <w:tab/>
      </w:r>
      <w:r w:rsidR="00AA358F">
        <w:rPr>
          <w:b/>
        </w:rPr>
        <w:tab/>
      </w:r>
      <w:r>
        <w:rPr>
          <w:b/>
        </w:rPr>
        <w:t xml:space="preserve">   Posl. br. 7 St-379/19</w:t>
      </w:r>
    </w:p>
    <w:p w:rsidRDefault="00251DA4" w:rsidP="00C7733A" w:rsidR="00251DA4" w:rsidRPr="00AA358F">
      <w:pPr>
        <w:jc w:val="both"/>
        <w:rPr>
          <w:b/>
        </w:rPr>
      </w:pPr>
    </w:p>
    <w:p w:rsidRDefault="000B09E6" w:rsidP="00C7733A" w:rsidR="000B09E6" w:rsidRPr="00AA358F">
      <w:pPr>
        <w:jc w:val="right"/>
        <w:rPr>
          <w:b/>
        </w:rPr>
      </w:pPr>
    </w:p>
    <w:p w:rsidRDefault="00F95A40" w:rsidP="00C7733A" w:rsidR="00EA4A96" w:rsidRPr="00AA358F">
      <w:pPr>
        <w:jc w:val="center"/>
        <w:rPr>
          <w:b/>
        </w:rPr>
      </w:pPr>
      <w:r w:rsidRPr="00AA358F">
        <w:rPr>
          <w:b/>
        </w:rPr>
        <w:t>R E P U B L I K A   H R V A T S K A</w:t>
      </w:r>
    </w:p>
    <w:p w:rsidRDefault="00F95A40" w:rsidP="006738CC" w:rsidR="006738CC" w:rsidRPr="00AA358F">
      <w:pPr>
        <w:jc w:val="center"/>
        <w:rPr>
          <w:b/>
        </w:rPr>
      </w:pPr>
      <w:r w:rsidRPr="00AA358F">
        <w:rPr>
          <w:b/>
        </w:rPr>
        <w:t>R J E Š E N J E</w:t>
      </w:r>
    </w:p>
    <w:p w:rsidRDefault="006738CC" w:rsidP="006738CC" w:rsidR="006738CC" w:rsidRPr="00AA358F">
      <w:pPr>
        <w:jc w:val="both"/>
        <w:rPr>
          <w:b/>
        </w:rPr>
      </w:pPr>
    </w:p>
    <w:p w:rsidRDefault="00D12596" w:rsidP="001D5750" w:rsidR="009D61DC" w:rsidRPr="00AA358F">
      <w:pPr>
        <w:ind w:firstLine="708"/>
        <w:jc w:val="both"/>
      </w:pPr>
      <w:r>
        <w:t>Trgovački sud u Dubrovniku</w:t>
      </w:r>
      <w:r w:rsidR="006738CC" w:rsidRPr="00AA358F">
        <w:t>, po stečajnom sucu tog suda Diani Butigan Granić kao sucu pojedincu, odlučujući o prijedlogu predlagatelja Financijske agencije, Regio</w:t>
      </w:r>
      <w:r w:rsidR="00251DA4" w:rsidRPr="00AA358F">
        <w:t>n</w:t>
      </w:r>
      <w:r>
        <w:t>alni centar Split, Podružnica Dubrovnik</w:t>
      </w:r>
      <w:r w:rsidR="00251DA4" w:rsidRPr="00AA358F">
        <w:t xml:space="preserve">, </w:t>
      </w:r>
      <w:r w:rsidR="006738CC" w:rsidRPr="00AA358F">
        <w:t>za otvaranje stečajnog postupka nad dužnikom</w:t>
      </w:r>
      <w:r>
        <w:t xml:space="preserve"> </w:t>
      </w:r>
      <w:r w:rsidRPr="00D12596">
        <w:t>OK PROJECT d.o.o. za priređivanje igara na sreću i zabavnih igara</w:t>
      </w:r>
      <w:r w:rsidR="001D5750" w:rsidRPr="00AA358F">
        <w:t>,</w:t>
      </w:r>
      <w:r w:rsidR="002D50A8">
        <w:t xml:space="preserve"> </w:t>
      </w:r>
      <w:r w:rsidR="002D50A8" w:rsidRPr="002D50A8">
        <w:t>Obodska 1</w:t>
      </w:r>
      <w:r w:rsidR="002D50A8">
        <w:t xml:space="preserve">, OIB: </w:t>
      </w:r>
      <w:r w:rsidR="001D5750" w:rsidRPr="00AA358F">
        <w:t xml:space="preserve"> </w:t>
      </w:r>
      <w:r w:rsidR="002D50A8" w:rsidRPr="002D50A8">
        <w:t>23131096447</w:t>
      </w:r>
      <w:r w:rsidR="002D50A8">
        <w:t xml:space="preserve">, </w:t>
      </w:r>
      <w:r w:rsidR="009D61DC" w:rsidRPr="00AA358F">
        <w:t xml:space="preserve">dana </w:t>
      </w:r>
      <w:r>
        <w:t>06. ožujka 2019</w:t>
      </w:r>
      <w:r w:rsidR="009D61DC" w:rsidRPr="00AA358F">
        <w:t>. godine</w:t>
      </w:r>
    </w:p>
    <w:p w:rsidRDefault="00C7733A" w:rsidP="00C7733A" w:rsidR="00C7733A" w:rsidRPr="00AA358F">
      <w:pPr>
        <w:jc w:val="center"/>
        <w:rPr>
          <w:b/>
        </w:rPr>
      </w:pPr>
      <w:r w:rsidRPr="00AA358F">
        <w:rPr>
          <w:b/>
        </w:rPr>
        <w:t>r i j e š i o    j e</w:t>
      </w:r>
    </w:p>
    <w:p w:rsidRDefault="00C7733A" w:rsidP="00AA358F" w:rsidR="00C7733A" w:rsidRPr="00AA358F">
      <w:pPr>
        <w:jc w:val="both"/>
      </w:pPr>
    </w:p>
    <w:p w:rsidRDefault="00C7733A" w:rsidP="00C7733A" w:rsidR="00C7733A" w:rsidRPr="00AA358F">
      <w:pPr>
        <w:ind w:hanging="705" w:left="705"/>
        <w:jc w:val="both"/>
      </w:pPr>
      <w:r w:rsidRPr="00AA358F">
        <w:rPr>
          <w:b/>
        </w:rPr>
        <w:t>I.</w:t>
      </w:r>
      <w:r w:rsidRPr="00AA358F">
        <w:rPr>
          <w:b/>
        </w:rPr>
        <w:tab/>
      </w:r>
      <w:r w:rsidRPr="00AA358F">
        <w:t xml:space="preserve">Ročište radi očitovanja o prijedlogu za otvaranje stečajnog postupka određuje se u prostorijama ovog suda na adresi </w:t>
      </w:r>
      <w:r w:rsidR="00D12596">
        <w:t>Dr. Ante Starčevića 23, Dubrovnik,sudnica br. 2</w:t>
      </w:r>
      <w:r w:rsidRPr="00AA358F">
        <w:t xml:space="preserve"> </w:t>
      </w:r>
    </w:p>
    <w:p w:rsidRDefault="00C7733A" w:rsidP="00C7733A" w:rsidR="00C7733A" w:rsidRPr="00AA358F">
      <w:pPr>
        <w:ind w:hanging="705" w:left="705"/>
        <w:jc w:val="both"/>
      </w:pPr>
    </w:p>
    <w:p w:rsidRDefault="00D12596" w:rsidP="00C7733A" w:rsidR="00C7733A" w:rsidRPr="00AA358F">
      <w:pPr>
        <w:jc w:val="center"/>
        <w:rPr>
          <w:b/>
          <w:u w:val="single"/>
        </w:rPr>
      </w:pPr>
      <w:r>
        <w:rPr>
          <w:b/>
          <w:u w:val="single"/>
        </w:rPr>
        <w:t>08. svibnja 2019.g. u 10,00</w:t>
      </w:r>
      <w:r w:rsidR="00AA358F" w:rsidRPr="00AA358F">
        <w:rPr>
          <w:b/>
          <w:u w:val="single"/>
        </w:rPr>
        <w:t xml:space="preserve"> </w:t>
      </w:r>
      <w:r w:rsidR="00C7733A" w:rsidRPr="00AA358F">
        <w:rPr>
          <w:b/>
          <w:u w:val="single"/>
        </w:rPr>
        <w:t xml:space="preserve"> sati</w:t>
      </w:r>
    </w:p>
    <w:p w:rsidRDefault="00C7733A" w:rsidP="00C7733A" w:rsidR="00C7733A" w:rsidRPr="00AA358F">
      <w:pPr>
        <w:jc w:val="center"/>
        <w:rPr>
          <w:b/>
        </w:rPr>
      </w:pPr>
    </w:p>
    <w:p w:rsidRDefault="00C7733A" w:rsidP="00AA358F" w:rsidR="00C7733A" w:rsidRPr="00AA358F">
      <w:pPr>
        <w:pStyle w:val="Odlomakpopisa"/>
        <w:numPr>
          <w:ilvl w:val="0"/>
          <w:numId w:val="1"/>
        </w:numPr>
        <w:jc w:val="both"/>
      </w:pPr>
      <w:r w:rsidRPr="00AA358F">
        <w:t>Pozivaju se predstavnik predlagatelja Financijske agencije, Regionalni c</w:t>
      </w:r>
      <w:r w:rsidR="00D12596">
        <w:t xml:space="preserve">entar Dubrovnik </w:t>
      </w:r>
      <w:r w:rsidRPr="00AA358F">
        <w:t>i zastupnik po zakonu dužnika</w:t>
      </w:r>
      <w:r w:rsidR="00D12596">
        <w:t xml:space="preserve"> Alen Fabris</w:t>
      </w:r>
      <w:r w:rsidRPr="00AA358F">
        <w:t>, te osoba koja za dužnika obavlja poslove platnog prometa, pristupiti na zakazano ročište.</w:t>
      </w:r>
    </w:p>
    <w:p w:rsidRDefault="00C7733A" w:rsidP="00C7733A" w:rsidR="00C7733A" w:rsidRPr="00AA358F">
      <w:pPr>
        <w:jc w:val="both"/>
      </w:pPr>
    </w:p>
    <w:p w:rsidRDefault="00C7733A" w:rsidP="00C7733A" w:rsidR="00C7733A" w:rsidRPr="00AA358F">
      <w:pPr>
        <w:numPr>
          <w:ilvl w:val="0"/>
          <w:numId w:val="1"/>
        </w:numPr>
        <w:jc w:val="both"/>
      </w:pPr>
      <w:r w:rsidRPr="00AA358F">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AA358F">
        <w:t xml:space="preserve">021/481-242 </w:t>
      </w:r>
      <w:r w:rsidRPr="00AA358F">
        <w:t>najkasnije 60 minuta prije određenog ročišta.</w:t>
      </w:r>
    </w:p>
    <w:p w:rsidRDefault="00AA358F" w:rsidP="00AA358F" w:rsidR="00AA358F" w:rsidRPr="00AA358F">
      <w:pPr>
        <w:jc w:val="both"/>
      </w:pPr>
    </w:p>
    <w:p w:rsidRDefault="00C7733A" w:rsidP="00C7733A" w:rsidR="00C7733A" w:rsidRPr="00AA358F">
      <w:pPr>
        <w:jc w:val="center"/>
        <w:rPr>
          <w:b/>
        </w:rPr>
      </w:pPr>
      <w:r w:rsidRPr="00AA358F">
        <w:rPr>
          <w:b/>
        </w:rPr>
        <w:t xml:space="preserve">U </w:t>
      </w:r>
      <w:r w:rsidR="00D12596">
        <w:rPr>
          <w:b/>
        </w:rPr>
        <w:t>Dubrovniku</w:t>
      </w:r>
      <w:r w:rsidRPr="00AA358F">
        <w:rPr>
          <w:b/>
        </w:rPr>
        <w:t xml:space="preserve">, </w:t>
      </w:r>
      <w:r w:rsidR="00D12596">
        <w:rPr>
          <w:b/>
        </w:rPr>
        <w:t>06. ožujka 2019</w:t>
      </w:r>
      <w:r w:rsidRPr="00AA358F">
        <w:rPr>
          <w:b/>
        </w:rPr>
        <w:t xml:space="preserve"> godine</w:t>
      </w:r>
    </w:p>
    <w:p w:rsidRDefault="00C7733A" w:rsidP="00C7733A" w:rsidR="00C7733A" w:rsidRPr="00AA358F">
      <w:pPr>
        <w:rPr>
          <w:b/>
        </w:rPr>
      </w:pPr>
    </w:p>
    <w:p w:rsidRDefault="004C3573" w:rsidP="00C7733A" w:rsidR="00C7733A" w:rsidRPr="00AA358F">
      <w:pPr>
        <w:rPr>
          <w:b/>
        </w:rPr>
      </w:pPr>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Stečajni sudac:</w:t>
      </w:r>
    </w:p>
    <w:p w:rsidRDefault="00C7733A" w:rsidP="00C7733A" w:rsidR="00C7733A" w:rsidRPr="00AA358F">
      <w:pPr>
        <w:rPr>
          <w:b/>
        </w:rPr>
      </w:pPr>
    </w:p>
    <w:p w:rsidRDefault="004C3573" w:rsidP="00C7733A" w:rsidR="00C7733A" w:rsidRPr="00AA358F">
      <w:r w:rsidRPr="00AA358F">
        <w:rPr>
          <w:b/>
        </w:rPr>
        <w:tab/>
      </w:r>
      <w:r w:rsidRPr="00AA358F">
        <w:rPr>
          <w:b/>
        </w:rPr>
        <w:tab/>
      </w:r>
      <w:r w:rsidRPr="00AA358F">
        <w:rPr>
          <w:b/>
        </w:rPr>
        <w:tab/>
      </w:r>
      <w:r w:rsidRPr="00AA358F">
        <w:rPr>
          <w:b/>
        </w:rPr>
        <w:tab/>
      </w:r>
      <w:r w:rsidRPr="00AA358F">
        <w:rPr>
          <w:b/>
        </w:rPr>
        <w:tab/>
      </w:r>
      <w:r w:rsidRPr="00AA358F">
        <w:rPr>
          <w:b/>
        </w:rPr>
        <w:tab/>
      </w:r>
      <w:r w:rsidRPr="00AA358F">
        <w:rPr>
          <w:b/>
        </w:rPr>
        <w:tab/>
      </w:r>
      <w:r w:rsidR="00C7733A" w:rsidRPr="00AA358F">
        <w:rPr>
          <w:b/>
        </w:rPr>
        <w:t>Diana Butigan Granić</w:t>
      </w:r>
      <w:r w:rsidR="002D50A8">
        <w:rPr>
          <w:b/>
        </w:rPr>
        <w:t xml:space="preserve"> </w:t>
      </w:r>
    </w:p>
    <w:p w:rsidRDefault="009C7CA7" w:rsidP="00C7733A" w:rsidR="009C7CA7" w:rsidRPr="00AA358F">
      <w:pPr>
        <w:rPr>
          <w:b/>
        </w:rPr>
      </w:pPr>
    </w:p>
    <w:p w:rsidRDefault="00C7733A" w:rsidP="00C7733A" w:rsidR="00C7733A" w:rsidRPr="00AA358F">
      <w:pPr>
        <w:rPr>
          <w:b/>
        </w:rPr>
      </w:pPr>
      <w:r w:rsidRPr="00AA358F">
        <w:rPr>
          <w:b/>
        </w:rPr>
        <w:t>POUKA O PRAVNOM LIJEKU</w:t>
      </w:r>
    </w:p>
    <w:p w:rsidRDefault="00C7733A" w:rsidP="00C7733A" w:rsidR="00C7733A" w:rsidRPr="00AA358F">
      <w:r w:rsidRPr="00AA358F">
        <w:t>Protiv ovog rješenja posebna žalba nije dopuštena (čl. 115. st. 1. SZ).</w:t>
      </w:r>
    </w:p>
    <w:p w:rsidRDefault="00C7733A" w:rsidP="00C7733A" w:rsidR="00C7733A" w:rsidRPr="00AA358F"/>
    <w:p w:rsidRDefault="00AA358F" w:rsidP="00AA358F" w:rsidR="00AA358F" w:rsidRPr="00AA358F">
      <w:pPr>
        <w:rPr>
          <w:b/>
        </w:rPr>
      </w:pPr>
      <w:r w:rsidRPr="00AA358F">
        <w:rPr>
          <w:b/>
        </w:rPr>
        <w:t>DN-a:</w:t>
      </w:r>
    </w:p>
    <w:p w:rsidRDefault="00AA358F" w:rsidP="00AA358F" w:rsidR="00AA358F" w:rsidRPr="00AA358F">
      <w:r w:rsidRPr="00AA358F">
        <w:t>-</w:t>
      </w:r>
      <w:r w:rsidRPr="00AA358F">
        <w:tab/>
        <w:t>predlagatelju – e- oglasna</w:t>
      </w:r>
    </w:p>
    <w:p w:rsidRDefault="00AA358F" w:rsidP="00AA358F" w:rsidR="00AA358F" w:rsidRPr="00AA358F">
      <w:r w:rsidRPr="00AA358F">
        <w:t>-</w:t>
      </w:r>
      <w:r w:rsidRPr="00AA358F">
        <w:tab/>
        <w:t xml:space="preserve">dužniku </w:t>
      </w:r>
    </w:p>
    <w:p w:rsidRDefault="00AA358F" w:rsidP="00AA358F" w:rsidR="00AA358F" w:rsidRPr="00AA358F">
      <w:r w:rsidRPr="00AA358F">
        <w:t>-</w:t>
      </w:r>
      <w:r w:rsidRPr="00AA358F">
        <w:tab/>
        <w:t>zakonskom zastupniku dužnika</w:t>
      </w:r>
    </w:p>
    <w:p w:rsidRDefault="00AA358F" w:rsidP="00AA358F" w:rsidR="00AA358F" w:rsidRPr="00AA358F">
      <w:r w:rsidRPr="00AA358F">
        <w:t>-</w:t>
      </w:r>
      <w:r w:rsidRPr="00AA358F">
        <w:tab/>
        <w:t>FINA – e – oglasna</w:t>
      </w:r>
    </w:p>
    <w:p w:rsidRDefault="00AA358F" w:rsidR="001C7A63" w:rsidRPr="00AA358F">
      <w:r w:rsidRPr="00AA358F">
        <w:t>-</w:t>
      </w:r>
      <w:r w:rsidRPr="00AA358F">
        <w:tab/>
        <w:t>e - oglasna ploča</w:t>
      </w:r>
    </w:p>
    <w:sectPr w:rsidSect="00AA358F" w:rsidR="001C7A63" w:rsidRPr="00AA358F">
      <w:headerReference w:type="even" r:id="rId10"/>
      <w:headerReference w:type="default" r:id="rId11"/>
      <w:pgSz w:h="16838" w:w="11906"/>
      <w:pgMar w:gutter="0" w:footer="720" w:header="720" w:left="1797" w:bottom="1134" w:right="1274" w:top="1135"/>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67E9" w:rsidP="00C7733A" w:rsidR="008967E9">
      <w:r>
        <w:separator/>
      </w:r>
    </w:p>
  </w:endnote>
  <w:endnote w:id="0" w:type="continuationSeparator">
    <w:p w:rsidRDefault="008967E9" w:rsidP="00C7733A" w:rsidR="008967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67E9" w:rsidP="00C7733A" w:rsidR="008967E9">
      <w:r>
        <w:separator/>
      </w:r>
    </w:p>
  </w:footnote>
  <w:footnote w:id="0" w:type="continuationSeparator">
    <w:p w:rsidRDefault="008967E9" w:rsidP="00C7733A" w:rsidR="008967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9522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AA358F">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407B07">
      <w:rPr>
        <w:rFonts w:hAnsi="Book Antiqua" w:ascii="Book Antiqua"/>
        <w:b/>
        <w:sz w:val="20"/>
        <w:szCs w:val="20"/>
      </w:rPr>
      <w:t>7</w:t>
    </w:r>
    <w:r w:rsidR="00FC795F">
      <w:rPr>
        <w:rFonts w:hAnsi="Book Antiqua" w:ascii="Book Antiqua"/>
        <w:b/>
        <w:sz w:val="20"/>
        <w:szCs w:val="20"/>
      </w:rPr>
      <w:t>69</w:t>
    </w:r>
    <w:r w:rsidR="00B01154">
      <w:rPr>
        <w:rFonts w:hAnsi="Book Antiqua" w:ascii="Book Antiqua"/>
        <w:b/>
        <w:sz w:val="20"/>
        <w:szCs w:val="20"/>
      </w:rPr>
      <w:t>/16</w:t>
    </w:r>
  </w:p>
  <w:p w:rsidRDefault="00495223" w:rsidP="0084417E" w:rsidR="00BE1B95" w:rsidRPr="005E6841">
    <w:pPr>
      <w:jc w:val="both"/>
      <w:rPr>
        <w:rFonts w:hAnsi="Book Antiqua" w:ascii="Book Antiqua"/>
        <w:b/>
      </w:rPr>
    </w:pPr>
  </w:p>
  <w:p w:rsidRDefault="0049522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B052E646"/>
    <w:lvl w:tplc="110C7B14" w:ilvl="0">
      <w:start w:val="2"/>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B09E6"/>
    <w:rsid w:val="000C31AC"/>
    <w:rsid w:val="000D5BDB"/>
    <w:rsid w:val="000D7187"/>
    <w:rsid w:val="000E478D"/>
    <w:rsid w:val="001354D4"/>
    <w:rsid w:val="0014678F"/>
    <w:rsid w:val="00187C24"/>
    <w:rsid w:val="001A2058"/>
    <w:rsid w:val="001C7A63"/>
    <w:rsid w:val="001D514A"/>
    <w:rsid w:val="001D5750"/>
    <w:rsid w:val="001D68E1"/>
    <w:rsid w:val="00203061"/>
    <w:rsid w:val="00227E7D"/>
    <w:rsid w:val="00237DDF"/>
    <w:rsid w:val="00251DA4"/>
    <w:rsid w:val="00284B31"/>
    <w:rsid w:val="002B0F34"/>
    <w:rsid w:val="002C065A"/>
    <w:rsid w:val="002D20C7"/>
    <w:rsid w:val="002D50A8"/>
    <w:rsid w:val="003251AB"/>
    <w:rsid w:val="00364EA0"/>
    <w:rsid w:val="00391697"/>
    <w:rsid w:val="003B1901"/>
    <w:rsid w:val="003C03A7"/>
    <w:rsid w:val="003C3110"/>
    <w:rsid w:val="003F0742"/>
    <w:rsid w:val="00407B07"/>
    <w:rsid w:val="00423944"/>
    <w:rsid w:val="00495223"/>
    <w:rsid w:val="004C3573"/>
    <w:rsid w:val="004F1BA1"/>
    <w:rsid w:val="00503DCD"/>
    <w:rsid w:val="0052406E"/>
    <w:rsid w:val="0056263F"/>
    <w:rsid w:val="005844B8"/>
    <w:rsid w:val="00586D51"/>
    <w:rsid w:val="005E0147"/>
    <w:rsid w:val="005E7046"/>
    <w:rsid w:val="006065CC"/>
    <w:rsid w:val="00624FFA"/>
    <w:rsid w:val="00657560"/>
    <w:rsid w:val="006738CC"/>
    <w:rsid w:val="00687F60"/>
    <w:rsid w:val="00776843"/>
    <w:rsid w:val="00786D7E"/>
    <w:rsid w:val="007D5569"/>
    <w:rsid w:val="007F1BBF"/>
    <w:rsid w:val="007F5D5C"/>
    <w:rsid w:val="00802239"/>
    <w:rsid w:val="00846234"/>
    <w:rsid w:val="00847E26"/>
    <w:rsid w:val="00864E39"/>
    <w:rsid w:val="008923B5"/>
    <w:rsid w:val="008931A3"/>
    <w:rsid w:val="008967E9"/>
    <w:rsid w:val="008A4150"/>
    <w:rsid w:val="0090724C"/>
    <w:rsid w:val="009C7CA7"/>
    <w:rsid w:val="009D61DC"/>
    <w:rsid w:val="00A82D94"/>
    <w:rsid w:val="00A918DD"/>
    <w:rsid w:val="00AA358F"/>
    <w:rsid w:val="00B01154"/>
    <w:rsid w:val="00B15680"/>
    <w:rsid w:val="00B3620C"/>
    <w:rsid w:val="00B5222D"/>
    <w:rsid w:val="00BC1CF9"/>
    <w:rsid w:val="00BF02CF"/>
    <w:rsid w:val="00BF7082"/>
    <w:rsid w:val="00C31847"/>
    <w:rsid w:val="00C324B5"/>
    <w:rsid w:val="00C7733A"/>
    <w:rsid w:val="00C9368A"/>
    <w:rsid w:val="00CA3656"/>
    <w:rsid w:val="00CE3FE9"/>
    <w:rsid w:val="00CF35E2"/>
    <w:rsid w:val="00D12596"/>
    <w:rsid w:val="00D506EE"/>
    <w:rsid w:val="00D94A5B"/>
    <w:rsid w:val="00DC3ED9"/>
    <w:rsid w:val="00DF3B0A"/>
    <w:rsid w:val="00DF7B8C"/>
    <w:rsid w:val="00E67386"/>
    <w:rsid w:val="00E751E4"/>
    <w:rsid w:val="00E8751F"/>
    <w:rsid w:val="00EA4A96"/>
    <w:rsid w:val="00F95A40"/>
    <w:rsid w:val="00FC795F"/>
    <w:rsid w:val="00FD36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95223"/>
    <w:rPr>
      <w:color w:val="808080"/>
      <w:bdr w:space="0" w:sz="0" w:color="auto" w:val="none"/>
      <w:shd w:fill="auto" w:color="auto" w:val="clear"/>
    </w:rPr>
  </w:style>
  <w:style w:customStyle="true" w:styleId="eSPISCCParagraphDefaultFont" w:type="character">
    <w:name w:val="eSPIS_CC_Paragraph Default Font"/>
    <w:basedOn w:val="Zadanifontodlomka"/>
    <w:rsid w:val="0049522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95223"/>
    <w:rPr>
      <w:b/>
      <w:bdr w:space="0" w:sz="0" w:color="auto" w:val="none"/>
      <w:shd w:fill="FFFFCC" w:color="auto" w:val="clear"/>
      <w:lang w:val="hr-HR"/>
    </w:rPr>
  </w:style>
  <w:style w:customStyle="true" w:styleId="PozadinaSvijetloCrvena" w:type="character">
    <w:name w:val="Pozadina_SvijetloCrvena"/>
    <w:basedOn w:val="eSPISCCParagraphDefaultFont"/>
    <w:rsid w:val="0049522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9522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495223"/>
    <w:rPr>
      <w:color w:val="808080"/>
      <w:bdr w:color="auto" w:space="0" w:sz="0" w:val="none"/>
      <w:shd w:color="auto" w:fill="auto" w:val="clear"/>
    </w:rPr>
  </w:style>
  <w:style w:customStyle="1" w:styleId="eSPISCCParagraphDefaultFont" w:type="character">
    <w:name w:val="eSPIS_CC_Paragraph Default Font"/>
    <w:basedOn w:val="Zadanifontodlomka"/>
    <w:rsid w:val="0049522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95223"/>
    <w:rPr>
      <w:b/>
      <w:bdr w:color="auto" w:space="0" w:sz="0" w:val="none"/>
      <w:shd w:color="auto" w:fill="FFFFCC" w:val="clear"/>
      <w:lang w:val="hr-HR"/>
    </w:rPr>
  </w:style>
  <w:style w:customStyle="1" w:styleId="PozadinaSvijetloCrvena" w:type="character">
    <w:name w:val="Pozadina_SvijetloCrvena"/>
    <w:basedOn w:val="eSPISCCParagraphDefaultFont"/>
    <w:rsid w:val="0049522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9522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ožujka 2019.</izvorni_sadrzaj>
    <derivirana_varijabla naziv="DomainObject.DatumDonosenjaOdluke_1">6.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2019.</izvorni_sadrzaj>
    <derivirana_varijabla naziv="DomainObject.Predmet.DatumOsnivanja_1">16.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- 2 zaposlenika</izvorni_sadrzaj>
    <derivirana_varijabla naziv="DomainObject.Predmet.Opis_1">čl.110. st.1. SZ
- 2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St-379/2019</izvorni_sadrzaj>
    <derivirana_varijabla naziv="DomainObject.Predmet.OznakaBroj_1">St-379/2019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 PROJECT d.o.o. za priređivanje igara na sreću i zabavnih igara</izvorni_sadrzaj>
    <derivirana_varijabla naziv="DomainObject.Predmet.ProtustrankaFormated_1">  OK PROJECT d.o.o. za priređivanje igara na sreću i zabavnih igara</derivirana_varijabla>
  </DomainObject.Predmet.ProtustrankaFormated>
  <DomainObject.Predmet.ProtustrankaFormatedOIB>
    <izvorni_sadrzaj>  OK PROJECT d.o.o. za priređivanje igara na sreću i zabavnih igara, OIB 23131096447</izvorni_sadrzaj>
    <derivirana_varijabla naziv="DomainObject.Predmet.ProtustrankaFormatedOIB_1">  OK PROJECT d.o.o. za priređivanje igara na sreću i zabavnih igara, OIB 23131096447</derivirana_varijabla>
  </DomainObject.Predmet.ProtustrankaFormatedOIB>
  <DomainObject.Predmet.ProtustrankaFormatedWithAdress>
    <izvorni_sadrzaj> OK PROJECT d.o.o. za priređivanje igara na sreću i zabavnih igara, Obodska 1, 20000 Dubrovnik</izvorni_sadrzaj>
    <derivirana_varijabla naziv="DomainObject.Predmet.ProtustrankaFormatedWithAdress_1"> OK PROJECT d.o.o. za priređivanje igara na sreću i zabavnih igara, Obodska 1, 20000 Dubrovnik</derivirana_varijabla>
  </DomainObject.Predmet.ProtustrankaFormatedWithAdress>
  <DomainObject.Predmet.ProtustrankaFormatedWithAdressOIB>
    <izvorni_sadrzaj> OK PROJECT d.o.o. za priređivanje igara na sreću i zabavnih igara, OIB 23131096447, Obodska 1, 20000 Dubrovnik</izvorni_sadrzaj>
    <derivirana_varijabla naziv="DomainObject.Predmet.ProtustrankaFormatedWithAdressOIB_1"> OK PROJECT d.o.o. za priređivanje igara na sreću i zabavnih igara, OIB 23131096447, Obodska 1, 20000 Dubrovnik</derivirana_varijabla>
  </DomainObject.Predmet.ProtustrankaFormatedWithAdressOIB>
  <DomainObject.Predmet.ProtustrankaWithAdress>
    <izvorni_sadrzaj>OK PROJECT d.o.o. za priređivanje igara na sreću i zabavnih igara Obodska 1, 20000 Dubrovnik</izvorni_sadrzaj>
    <derivirana_varijabla naziv="DomainObject.Predmet.ProtustrankaWithAdress_1">OK PROJECT d.o.o. za priređivanje igara na sreću i zabavnih igara Obodska 1, 20000 Dubrovnik</derivirana_varijabla>
  </DomainObject.Predmet.ProtustrankaWithAdress>
  <DomainObject.Predmet.ProtustrankaWithAdressOIB>
    <izvorni_sadrzaj>OK PROJECT d.o.o. za priređivanje igara na sreću i zabavnih igara, OIB 23131096447, Obodska 1, 20000 Dubrovnik</izvorni_sadrzaj>
    <derivirana_varijabla naziv="DomainObject.Predmet.ProtustrankaWithAdressOIB_1">OK PROJECT d.o.o. za priređivanje igara na sreću i zabavnih igara, OIB 23131096447, Obodska 1, 20000 Dubrovnik</derivirana_varijabla>
  </DomainObject.Predmet.ProtustrankaWithAdressOIB>
  <DomainObject.Predmet.ProtustrankaNazivFormated>
    <izvorni_sadrzaj>OK PROJECT d.o.o. za priređivanje igara na sreću i zabavnih igara</izvorni_sadrzaj>
    <derivirana_varijabla naziv="DomainObject.Predmet.ProtustrankaNazivFormated_1">OK PROJECT d.o.o. za priređivanje igara na sreću i zabavnih igara</derivirana_varijabla>
  </DomainObject.Predmet.ProtustrankaNazivFormated>
  <DomainObject.Predmet.ProtustrankaNazivFormatedOIB>
    <izvorni_sadrzaj>OK PROJECT d.o.o. za priređivanje igara na sreću i zabavnih igara, OIB 23131096447</izvorni_sadrzaj>
    <derivirana_varijabla naziv="DomainObject.Predmet.ProtustrankaNazivFormatedOIB_1">OK PROJECT d.o.o. za priređivanje igara na sreću i zabavnih igara, OIB 23131096447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ALEN FABRIS</izvorni_sadrzaj>
    <derivirana_varijabla naziv="DomainObject.Predmet.StrankaFormated_1">  FINA, RC Split, Podružnica Dubrovnik; ALEN FABRIS</derivirana_varijabla>
  </DomainObject.Predmet.StrankaFormated>
  <DomainObject.Predmet.StrankaFormatedOIB>
    <izvorni_sadrzaj>  FINA, RC Split, Podružnica Dubrovnik, OIB 85821130368; ALEN FABRIS</izvorni_sadrzaj>
    <derivirana_varijabla naziv="DomainObject.Predmet.StrankaFormatedOIB_1">  FINA, RC Split, Podružnica Dubrovnik, OIB 85821130368; ALEN FABRIS</derivirana_varijabla>
  </DomainObject.Predmet.StrankaFormatedOIB>
  <DomainObject.Predmet.StrankaFormatedWithAdress>
    <izvorni_sadrzaj> FINA, RC Split, Podružnica Dubrovnik, Vukovarska 2, 20000 Dubrovnik; ALEN FABRIS</izvorni_sadrzaj>
    <derivirana_varijabla naziv="DomainObject.Predmet.StrankaFormatedWithAdress_1"> FINA, RC Split, Podružnica Dubrovnik, Vukovarska 2, 20000 Dubrovnik; ALEN FABRIS</derivirana_varijabla>
  </DomainObject.Predmet.StrankaFormatedWithAdress>
  <DomainObject.Predmet.StrankaFormatedWithAdressOIB>
    <izvorni_sadrzaj> FINA, RC Split, Podružnica Dubrovnik, OIB 85821130368, Vukovarska 2, 20000 Dubrovnik; ALEN FABRIS</izvorni_sadrzaj>
    <derivirana_varijabla naziv="DomainObject.Predmet.StrankaFormatedWithAdressOIB_1"> FINA, RC Split, Podružnica Dubrovnik, OIB 85821130368, Vukovarska 2, 20000 Dubrovnik; ALEN FABRIS</derivirana_varijabla>
  </DomainObject.Predmet.StrankaFormatedWithAdressOIB>
  <DomainObject.Predmet.StrankaWithAdress>
    <izvorni_sadrzaj>FINA, RC Split, Podružnica Dubrovnik Vukovarska 2,20000 Dubrovnik,ALEN FABRIS </izvorni_sadrzaj>
    <derivirana_varijabla naziv="DomainObject.Predmet.StrankaWithAdress_1">FINA, RC Split, Podružnica Dubrovnik Vukovarska 2,20000 Dubrovnik,ALEN FABRIS </derivirana_varijabla>
  </DomainObject.Predmet.StrankaWithAdress>
  <DomainObject.Predmet.StrankaWithAdressOIB>
    <izvorni_sadrzaj>FINA, RC Split, Podružnica Dubrovnik, OIB 85821130368, Vukovarska 2,20000 Dubrovnik,ALEN FABRIS</izvorni_sadrzaj>
    <derivirana_varijabla naziv="DomainObject.Predmet.StrankaWithAdressOIB_1">FINA, RC Split, Podružnica Dubrovnik, OIB 85821130368, Vukovarska 2,20000 Dubrovnik,ALEN FABRIS</derivirana_varijabla>
  </DomainObject.Predmet.StrankaWithAdressOIB>
  <DomainObject.Predmet.StrankaNazivFormated>
    <izvorni_sadrzaj>FINA, RC Split, Podružnica Dubrovnik,ALEN FABRIS</izvorni_sadrzaj>
    <derivirana_varijabla naziv="DomainObject.Predmet.StrankaNazivFormated_1">FINA, RC Split, Podružnica Dubrovnik,ALEN FABRIS</derivirana_varijabla>
  </DomainObject.Predmet.StrankaNazivFormated>
  <DomainObject.Predmet.StrankaNazivFormatedOIB>
    <izvorni_sadrzaj>FINA, RC Split, Podružnica Dubrovnik, OIB 85821130368,ALEN FABRIS</izvorni_sadrzaj>
    <derivirana_varijabla naziv="DomainObject.Predmet.StrankaNazivFormatedOIB_1">FINA, RC Split, Podružnica Dubrovnik, OIB 85821130368,ALEN FABRIS</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tem>ALEN FABRIS</item>
    </izvorni_sadrzaj>
    <derivirana_varijabla naziv="DomainObject.Predmet.StrankaListFormated_1">
      <item>FINA, RC Split, Podružnica Dubrovnik</item>
      <item>ALEN FABRIS</item>
    </derivirana_varijabla>
  </DomainObject.Predmet.StrankaListFormated>
  <DomainObject.Predmet.StrankaListFormatedOIB>
    <izvorni_sadrzaj>
      <item>FINA, RC Split, Podružnica Dubrovnik, OIB 85821130368</item>
      <item>ALEN FABRIS</item>
    </izvorni_sadrzaj>
    <derivirana_varijabla naziv="DomainObject.Predmet.StrankaListFormatedOIB_1">
      <item>FINA, RC Split, Podružnica Dubrovnik, OIB 85821130368</item>
      <item>ALEN FABRIS</item>
    </derivirana_varijabla>
  </DomainObject.Predmet.StrankaListFormatedOIB>
  <DomainObject.Predmet.StrankaListFormatedWithAdress>
    <izvorni_sadrzaj>
      <item>FINA, RC Split, Podružnica Dubrovnik, Vukovarska 2, 20000 Dubrovnik</item>
      <item>ALEN FABRIS</item>
    </izvorni_sadrzaj>
    <derivirana_varijabla naziv="DomainObject.Predmet.StrankaListFormatedWithAdress_1">
      <item>FINA, RC Split, Podružnica Dubrovnik, Vukovarska 2, 20000 Dubrovnik</item>
      <item>ALEN FABRIS</item>
    </derivirana_varijabla>
  </DomainObject.Predmet.StrankaListFormatedWithAdress>
  <DomainObject.Predmet.StrankaListFormatedWithAdressOIB>
    <izvorni_sadrzaj>
      <item>FINA, RC Split, Podružnica Dubrovnik, OIB 85821130368, Vukovarska 2, 20000 Dubrovnik</item>
      <item>ALEN FABRIS</item>
    </izvorni_sadrzaj>
    <derivirana_varijabla naziv="DomainObject.Predmet.StrankaListFormatedWithAdressOIB_1">
      <item>FINA, RC Split, Podružnica Dubrovnik, OIB 85821130368, Vukovarska 2, 20000 Dubrovnik</item>
      <item>ALEN FABRIS</item>
    </derivirana_varijabla>
  </DomainObject.Predmet.StrankaListFormatedWithAdressOIB>
  <DomainObject.Predmet.StrankaListNazivFormated>
    <izvorni_sadrzaj>
      <item>FINA, RC Split, Podružnica Dubrovnik</item>
      <item>ALEN FABRIS</item>
    </izvorni_sadrzaj>
    <derivirana_varijabla naziv="DomainObject.Predmet.StrankaListNazivFormated_1">
      <item>FINA, RC Split, Podružnica Dubrovnik</item>
      <item>ALEN FABRIS</item>
    </derivirana_varijabla>
  </DomainObject.Predmet.StrankaListNazivFormated>
  <DomainObject.Predmet.StrankaListNazivFormatedOIB>
    <izvorni_sadrzaj>
      <item>FINA, RC Split, Podružnica Dubrovnik, OIB 85821130368</item>
      <item>ALEN FABRIS</item>
    </izvorni_sadrzaj>
    <derivirana_varijabla naziv="DomainObject.Predmet.StrankaListNazivFormatedOIB_1">
      <item>FINA, RC Split, Podružnica Dubrovnik, OIB 85821130368</item>
      <item>ALEN FABRIS</item>
    </derivirana_varijabla>
  </DomainObject.Predmet.StrankaListNazivFormatedOIB>
  <DomainObject.Predmet.ProtuStrankaListFormated>
    <izvorni_sadrzaj>
      <item>OK PROJECT d.o.o. za priređivanje igara na sreću i zabavnih igara</item>
    </izvorni_sadrzaj>
    <derivirana_varijabla naziv="DomainObject.Predmet.ProtuStrankaListFormated_1">
      <item>OK PROJECT d.o.o. za priređivanje igara na sreću i zabavnih igara</item>
    </derivirana_varijabla>
  </DomainObject.Predmet.ProtuStrankaListFormated>
  <DomainObject.Predmet.ProtuStrankaListFormatedOIB>
    <izvorni_sadrzaj>
      <item>OK PROJECT d.o.o. za priređivanje igara na sreću i zabavnih igara, OIB 23131096447</item>
    </izvorni_sadrzaj>
    <derivirana_varijabla naziv="DomainObject.Predmet.ProtuStrankaListFormatedOIB_1">
      <item>OK PROJECT d.o.o. za priređivanje igara na sreću i zabavnih igara, OIB 23131096447</item>
    </derivirana_varijabla>
  </DomainObject.Predmet.ProtuStrankaListFormatedOIB>
  <DomainObject.Predmet.ProtuStrankaListFormatedWithAdress>
    <izvorni_sadrzaj>
      <item>OK PROJECT d.o.o. za priređivanje igara na sreću i zabavnih igara, Obodska 1, 20000 Dubrovnik</item>
    </izvorni_sadrzaj>
    <derivirana_varijabla naziv="DomainObject.Predmet.ProtuStrankaListFormatedWithAdress_1">
      <item>OK PROJECT d.o.o. za priređivanje igara na sreću i zabavnih igara, Obodska 1, 20000 Dubrovnik</item>
    </derivirana_varijabla>
  </DomainObject.Predmet.ProtuStrankaListFormatedWithAdress>
  <DomainObject.Predmet.ProtuStrankaListFormatedWithAdressOIB>
    <izvorni_sadrzaj>
      <item>OK PROJECT d.o.o. za priređivanje igara na sreću i zabavnih igara, OIB 23131096447, Obodska 1, 20000 Dubrovnik</item>
    </izvorni_sadrzaj>
    <derivirana_varijabla naziv="DomainObject.Predmet.ProtuStrankaListFormatedWithAdressOIB_1">
      <item>OK PROJECT d.o.o. za priređivanje igara na sreću i zabavnih igara, OIB 23131096447, Obodska 1, 20000 Dubrovnik</item>
    </derivirana_varijabla>
  </DomainObject.Predmet.ProtuStrankaListFormatedWithAdressOIB>
  <DomainObject.Predmet.ProtuStrankaListNazivFormated>
    <izvorni_sadrzaj>
      <item>OK PROJECT d.o.o. za priređivanje igara na sreću i zabavnih igara</item>
    </izvorni_sadrzaj>
    <derivirana_varijabla naziv="DomainObject.Predmet.ProtuStrankaListNazivFormated_1">
      <item>OK PROJECT d.o.o. za priređivanje igara na sreću i zabavnih igara</item>
    </derivirana_varijabla>
  </DomainObject.Predmet.ProtuStrankaListNazivFormated>
  <DomainObject.Predmet.ProtuStrankaListNazivFormatedOIB>
    <izvorni_sadrzaj>
      <item>OK PROJECT d.o.o. za priređivanje igara na sreću i zabavnih igara, OIB 23131096447</item>
    </izvorni_sadrzaj>
    <derivirana_varijabla naziv="DomainObject.Predmet.ProtuStrankaListNazivFormatedOIB_1">
      <item>OK PROJECT d.o.o. za priređivanje igara na sreću i zabavnih igara, OIB 23131096447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2019.</izvorni_sadrzaj>
    <derivirana_varijabla naziv="DomainObject.Datum_1">6. ožujka 2019.</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OK PROJECT d.o.o. za priređivanje igara na sreću i zabavnih igara</izvorni_sadrzaj>
    <derivirana_varijabla naziv="DomainObject.Predmet.ProtustrankaIDrugi_1">OK PROJECT d.o.o. za priređivanje igara na sreću i zabavnih igara</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OK PROJECT d.o.o. za priređivanje igara na sreću i zabavnih igara, OIB 23131096447, Obodska 1, 20000 Dubrovnik</izvorni_sadrzaj>
    <derivirana_varijabla naziv="DomainObject.Predmet.ProtustrankaIDrugiAdressOIB_1">OK PROJECT d.o.o. za priređivanje igara na sreću i zabavnih igara, OIB 23131096447, Obodska 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OK PROJECT d.o.o. za priređivanje igara na sreću i zabavnih igara</item>
      <item>ALEN FABRIS</item>
    </izvorni_sadrzaj>
    <derivirana_varijabla naziv="DomainObject.Predmet.SudioniciListNaziv_1">
      <item>FINA, RC Split, Podružnica Dubrovnik</item>
      <item>OK PROJECT d.o.o. za priređivanje igara na sreću i zabavnih igara</item>
      <item>ALEN FABRIS</item>
    </derivirana_varijabla>
  </DomainObject.Predmet.SudioniciListNaziv>
  <DomainObject.Predmet.SudioniciListAdressOIB>
    <izvorni_sadrzaj>
      <item>FINA, RC Split, Podružnica Dubrovnik, OIB 85821130368, Vukovarska 2,20000 Dubrovnik</item>
      <item>OK PROJECT d.o.o. za priređivanje igara na sreću i zabavnih igara, OIB 23131096447, Obodska 1,20000 Dubrovnik</item>
      <item>ALEN FABRIS</item>
    </izvorni_sadrzaj>
    <derivirana_varijabla naziv="DomainObject.Predmet.SudioniciListAdressOIB_1">
      <item>FINA, RC Split, Podružnica Dubrovnik, OIB 85821130368, Vukovarska 2,20000 Dubrovnik</item>
      <item>OK PROJECT d.o.o. za priređivanje igara na sreću i zabavnih igara, OIB 23131096447, Obodska 1,20000 Dubrovnik</item>
      <item>ALEN FABRIS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23131096447</item>
      <item>, OIB null</item>
    </izvorni_sadrzaj>
    <derivirana_varijabla naziv="DomainObject.Predmet.SudioniciListNazivOIB_1">
      <item>, OIB 85821130368</item>
      <item>, OIB 23131096447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2019.</izvorni_sadrzaj>
    <derivirana_varijabla naziv="DomainObject.Predmet.DatumZadnjeOdrzaneSudskeRadnje_1">6. ožujka 2019.</derivirana_varijabla>
  </DomainObject.Predmet.DatumZadnjeOdrzaneSudskeRadnje>
  <DomainObject.PredzadnjaOdlukaIzPredmeta.DatumDonosenjaOdluke>
    <izvorni_sadrzaj>17. siječnja 2019.</izvorni_sadrzaj>
    <derivirana_varijabla naziv="DomainObject.PredzadnjaOdlukaIzPredmeta.DatumDonosenjaOdluke_1">17. siječnja 2019.</derivirana_varijabla>
  </DomainObject.PredzadnjaOdlukaIzPredmeta.DatumDonosenjaOdluke>
  <DomainObject.PredzadnjaOdlukaIzPredmeta.Oznaka>
    <izvorni_sadrzaj>St-379/2019-2</izvorni_sadrzaj>
    <derivirana_varijabla naziv="DomainObject.PredzadnjaOdlukaIzPredmeta.Oznaka_1">St-379/2019-2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282</properties:Words>
  <properties:Characters>1426</properties:Characters>
  <properties:Lines>48</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2019-03-06T09:51:00Z</dcterms:created>
  <dc:creator>Diana Butigan Granić</dc:creator>
  <cp:lastModifiedBy>Sanja Vuković</cp:lastModifiedBy>
  <cp:lastPrinted>2019-03-06T09:58:00Z</cp:lastPrinted>
  <dcterms:modified xmlns:xsi="http://www.w3.org/2001/XMLSchema-instance" xsi:type="dcterms:W3CDTF">2019-03-06T10:01:00Z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(kraći poziv ok projekt.docx)</vt:lpwstr>
  </prop:property>
  <prop:property name="CC_coloring" pid="4" fmtid="{D5CDD505-2E9C-101B-9397-08002B2CF9AE}">
    <vt:bool>false</vt:bool>
  </prop:property>
  <prop:property name="BrojStranica" pid="5" fmtid="{D5CDD505-2E9C-101B-9397-08002B2CF9AE}">
    <vt:i4>1</vt:i4>
  </prop:property>
</prop:Properties>
</file>