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3a194" w14:paraId="743a194" w:rsidRDefault="00477D5B" w:rsidR="00AF4AB8" w:rsidRPr="00D173B0">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B7F5C" w:rsidP="003B7F5C" w:rsidR="003B7F5C" w:rsidRPr="00D173B0">
      <w:pPr>
        <w:jc w:val="both"/>
      </w:pPr>
    </w:p>
    <w:p w:rsidRDefault="003B7F5C" w:rsidP="003B7F5C" w:rsidR="003B7F5C" w:rsidRPr="00D173B0">
      <w:pPr>
        <w:jc w:val="both"/>
      </w:pPr>
      <w:r w:rsidRPr="00D173B0">
        <w:t>REPUBLIKA HRVATSKA</w:t>
      </w:r>
    </w:p>
    <w:p w:rsidRDefault="003B7F5C" w:rsidP="003B7F5C" w:rsidR="003B7F5C" w:rsidRPr="00D173B0">
      <w:r w:rsidRPr="00D173B0">
        <w:t xml:space="preserve">TRGOVAČKI SUD U SPLITU                                                                        </w:t>
      </w:r>
    </w:p>
    <w:p w:rsidRDefault="003B7F5C" w:rsidP="003B7F5C" w:rsidR="003B7F5C" w:rsidRPr="00D173B0">
      <w:r w:rsidRPr="00D173B0">
        <w:t>Split, Sukoišanska 6</w:t>
      </w:r>
    </w:p>
    <w:p w:rsidRDefault="00477D5B" w:rsidP="00477D5B" w:rsidR="00477D5B">
      <w:pPr>
        <w:spacing w:after="160" w:before="260"/>
        <w:jc w:val="center"/>
        <w:rPr>
          <w:rFonts w:eastAsiaTheme="minorHAnsi"/>
          <w:bCs/>
          <w:spacing w:val="60"/>
          <w:lang w:eastAsia="en-US" w:val="en-US"/>
        </w:rPr>
      </w:pPr>
      <w:r>
        <w:rPr>
          <w:rFonts w:eastAsiaTheme="minorHAnsi"/>
          <w:bCs/>
          <w:spacing w:val="60"/>
          <w:lang w:eastAsia="en-US" w:val="en-US"/>
        </w:rPr>
        <w:t>ZAKLJUČAK</w:t>
      </w:r>
    </w:p>
    <w:p w:rsidRDefault="003B7F5C" w:rsidP="00477D5B" w:rsidR="00477D5B">
      <w:r w:rsidRPr="00D173B0">
        <w:tab/>
      </w:r>
      <w:r w:rsidRPr="00D173B0">
        <w:tab/>
      </w:r>
      <w:r w:rsidRPr="00D173B0">
        <w:tab/>
      </w:r>
    </w:p>
    <w:p w:rsidRDefault="00477D5B" w:rsidP="00477D5B" w:rsidR="003B7F5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006C0AC4">
        <w:t>kao sucu pojedincu,</w:t>
      </w:r>
      <w:r w:rsidRPr="004C4EF2">
        <w:t xml:space="preserve">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6C0AC4">
        <w:t>BONITA NUOVA d.o.o. za proizvodnju, trgovinu i ugostiteljstvo u stečaju, Dugopolje, Svetog Leopolda Mandića 7/a, MBS: 060075437, OIB: 72321959920</w:t>
      </w:r>
      <w:r w:rsidRPr="0088022B">
        <w:t xml:space="preserve">, dana </w:t>
      </w:r>
      <w:r w:rsidR="000213B3">
        <w:t>07. listopada 2016</w:t>
      </w:r>
      <w:r>
        <w:t xml:space="preserve">. godine </w:t>
      </w:r>
      <w:r w:rsidRPr="0088022B">
        <w:t xml:space="preserve"> </w:t>
      </w:r>
    </w:p>
    <w:p w:rsidRDefault="00477D5B" w:rsidP="00477D5B" w:rsidR="00477D5B" w:rsidRPr="00D173B0">
      <w:pPr>
        <w:ind w:firstLine="708"/>
        <w:jc w:val="both"/>
      </w:pPr>
    </w:p>
    <w:p w:rsidRDefault="00477D5B" w:rsidP="00477D5B" w:rsidR="00477D5B" w:rsidRPr="004C4A93">
      <w:pPr>
        <w:spacing w:before="220"/>
        <w:ind w:firstLine="709"/>
        <w:jc w:val="center"/>
        <w:rPr>
          <w:rFonts w:eastAsiaTheme="minorHAnsi"/>
          <w:spacing w:val="100"/>
          <w:lang w:eastAsia="en-US"/>
        </w:rPr>
      </w:pPr>
      <w:r w:rsidRPr="004C4A93">
        <w:rPr>
          <w:rFonts w:eastAsiaTheme="minorHAnsi"/>
          <w:spacing w:val="100"/>
          <w:lang w:eastAsia="en-US"/>
        </w:rPr>
        <w:t xml:space="preserve">zaključio je </w:t>
      </w:r>
    </w:p>
    <w:p w:rsidRDefault="00403C34" w:rsidP="008E15F3" w:rsidR="00515BC0" w:rsidRPr="00D173B0">
      <w:r w:rsidRPr="00D173B0">
        <w:tab/>
      </w:r>
      <w:r w:rsidRPr="00D173B0">
        <w:tab/>
      </w:r>
      <w:r w:rsidRPr="00D173B0">
        <w:tab/>
      </w:r>
    </w:p>
    <w:p w:rsidRDefault="00185420" w:rsidP="000213B3" w:rsidR="000213B3">
      <w:pPr>
        <w:pStyle w:val="Tijeloteksta-uvlaka2"/>
        <w:tabs>
          <w:tab w:pos="1134" w:val="left"/>
        </w:tabs>
        <w:spacing w:lineRule="auto" w:line="240" w:after="0"/>
        <w:ind w:left="0"/>
        <w:jc w:val="both"/>
      </w:pPr>
      <w:r>
        <w:t xml:space="preserve">I. </w:t>
      </w:r>
      <w:r w:rsidR="00793B23" w:rsidRPr="00D173B0">
        <w:t>Ročište za diobu kupov</w:t>
      </w:r>
      <w:r w:rsidR="003324D2" w:rsidRPr="00D173B0">
        <w:t>n</w:t>
      </w:r>
      <w:r w:rsidR="00793B23" w:rsidRPr="00D173B0">
        <w:t>ine</w:t>
      </w:r>
      <w:r w:rsidR="009C34DA">
        <w:t xml:space="preserve"> ostvarene</w:t>
      </w:r>
      <w:r w:rsidR="001162D3" w:rsidRPr="00D173B0">
        <w:t xml:space="preserve"> prodajom</w:t>
      </w:r>
      <w:r w:rsidR="00491A96">
        <w:t xml:space="preserve"> nekretnine</w:t>
      </w:r>
      <w:r w:rsidR="005174D2" w:rsidRPr="00D173B0">
        <w:t xml:space="preserve"> u vlasništvu steča</w:t>
      </w:r>
      <w:r w:rsidR="000213B3">
        <w:t>jnog dužnika čest. zem. 5861/267</w:t>
      </w:r>
      <w:r w:rsidR="000213B3" w:rsidRPr="0089481B">
        <w:t xml:space="preserve">, </w:t>
      </w:r>
      <w:r w:rsidR="000213B3">
        <w:t xml:space="preserve">zgrada i dvor ukupne </w:t>
      </w:r>
      <w:r w:rsidR="000213B3" w:rsidRPr="0089481B">
        <w:t>površine 3.468 m</w:t>
      </w:r>
      <w:r w:rsidR="000213B3" w:rsidRPr="00DE7225">
        <w:rPr>
          <w:vertAlign w:val="superscript"/>
        </w:rPr>
        <w:t>2</w:t>
      </w:r>
      <w:r w:rsidR="000213B3" w:rsidRPr="0089481B">
        <w:t>, z.u. 2010, k.o.Dugopolje, u naravi poslovna zgrad</w:t>
      </w:r>
      <w:r w:rsidR="000213B3">
        <w:t>a- skladišni i uredski prostor</w:t>
      </w:r>
      <w:r w:rsidR="000213B3" w:rsidRPr="0089481B">
        <w:t xml:space="preserve"> na kat, tlocrtne površine 1.440 m</w:t>
      </w:r>
      <w:r w:rsidR="000213B3" w:rsidRPr="00DE7225">
        <w:rPr>
          <w:vertAlign w:val="superscript"/>
        </w:rPr>
        <w:t>2</w:t>
      </w:r>
      <w:r w:rsidR="000213B3">
        <w:t>, ograđeni dvor</w:t>
      </w:r>
      <w:r w:rsidR="000213B3" w:rsidRPr="0089481B">
        <w:t xml:space="preserve"> površine 2.028 m</w:t>
      </w:r>
      <w:r w:rsidR="000213B3" w:rsidRPr="00DE7225">
        <w:rPr>
          <w:vertAlign w:val="superscript"/>
        </w:rPr>
        <w:t>2</w:t>
      </w:r>
      <w:r w:rsidR="000213B3" w:rsidRPr="0089481B">
        <w:t xml:space="preserve"> i</w:t>
      </w:r>
      <w:r w:rsidR="000213B3">
        <w:t xml:space="preserve"> </w:t>
      </w:r>
      <w:r w:rsidR="000213B3" w:rsidRPr="0089481B">
        <w:t xml:space="preserve">čest. </w:t>
      </w:r>
      <w:r w:rsidR="000213B3">
        <w:t>z</w:t>
      </w:r>
      <w:r w:rsidR="000213B3" w:rsidRPr="0089481B">
        <w:t xml:space="preserve">em. </w:t>
      </w:r>
      <w:r w:rsidR="000213B3">
        <w:t xml:space="preserve">5861/281 </w:t>
      </w:r>
      <w:r w:rsidR="000213B3" w:rsidRPr="0089481B">
        <w:t>površine 34 m</w:t>
      </w:r>
      <w:r w:rsidR="000213B3" w:rsidRPr="00DE7225">
        <w:rPr>
          <w:vertAlign w:val="superscript"/>
        </w:rPr>
        <w:t>2</w:t>
      </w:r>
      <w:r w:rsidR="000213B3" w:rsidRPr="0089481B">
        <w:t>,</w:t>
      </w:r>
      <w:r w:rsidR="000213B3">
        <w:t xml:space="preserve"> zu 2010, k.o. Dugopolje u naravi prostor ispred ulaza na </w:t>
      </w:r>
      <w:r w:rsidR="000213B3" w:rsidRPr="0089481B">
        <w:t>adres</w:t>
      </w:r>
      <w:r w:rsidR="000213B3">
        <w:t>i</w:t>
      </w:r>
      <w:r w:rsidR="000213B3" w:rsidRPr="0089481B">
        <w:t xml:space="preserve"> Dugopolje, Svetog</w:t>
      </w:r>
      <w:r w:rsidR="000213B3">
        <w:t xml:space="preserve"> Leopolda Mandića 7/a, upisana u zemljišnoknjižnom odjelu Solin, Općinski sud u Splitu, sa pripadajućom opremom, uređajima i namještajem </w:t>
      </w:r>
      <w:r w:rsidR="00EC6D7B" w:rsidRPr="00D173B0">
        <w:t xml:space="preserve">određuje se za </w:t>
      </w:r>
    </w:p>
    <w:p w:rsidRDefault="000213B3" w:rsidP="000213B3" w:rsidR="000213B3">
      <w:pPr>
        <w:pStyle w:val="Tijeloteksta-uvlaka2"/>
        <w:tabs>
          <w:tab w:pos="1134" w:val="left"/>
        </w:tabs>
        <w:spacing w:lineRule="auto" w:line="240" w:after="0"/>
        <w:ind w:left="0"/>
        <w:jc w:val="both"/>
      </w:pPr>
    </w:p>
    <w:p w:rsidRDefault="00EC6D7B" w:rsidP="000213B3" w:rsidR="000017CE">
      <w:pPr>
        <w:pStyle w:val="Tijeloteksta-uvlaka2"/>
        <w:tabs>
          <w:tab w:pos="1134" w:val="left"/>
        </w:tabs>
        <w:spacing w:lineRule="auto" w:line="240" w:after="0"/>
        <w:ind w:left="0"/>
        <w:jc w:val="center"/>
      </w:pPr>
      <w:r w:rsidRPr="00D173B0">
        <w:t xml:space="preserve">dan </w:t>
      </w:r>
      <w:r w:rsidR="00D43EE5">
        <w:t>15. studenog</w:t>
      </w:r>
      <w:r w:rsidR="00477D5B">
        <w:t xml:space="preserve"> 2016</w:t>
      </w:r>
      <w:r w:rsidRPr="00D173B0">
        <w:t xml:space="preserve">. godine u </w:t>
      </w:r>
      <w:r w:rsidR="00D43EE5">
        <w:t>09.30</w:t>
      </w:r>
      <w:r w:rsidRPr="00D173B0">
        <w:t xml:space="preserve"> sati, </w:t>
      </w:r>
      <w:r w:rsidR="000213B3">
        <w:t>kabinet</w:t>
      </w:r>
      <w:r w:rsidRPr="00D173B0">
        <w:t xml:space="preserve"> 203/II, Trgovačkog suda u Splitu, Sukoišanska 6.</w:t>
      </w:r>
    </w:p>
    <w:p w:rsidRDefault="00185420" w:rsidP="006C0AC4" w:rsidR="006C0AC4">
      <w:pPr>
        <w:jc w:val="both"/>
      </w:pPr>
      <w:r>
        <w:t xml:space="preserve">II. </w:t>
      </w:r>
      <w:r w:rsidR="00FD77B6" w:rsidRPr="00D173B0">
        <w:t>Na ročište se pozivaju</w:t>
      </w:r>
      <w:r w:rsidR="00690040" w:rsidRPr="00D173B0">
        <w:t>:</w:t>
      </w:r>
      <w:r w:rsidR="006062CE" w:rsidRPr="00D173B0">
        <w:t xml:space="preserve"> </w:t>
      </w:r>
    </w:p>
    <w:p w:rsidRDefault="000213B3" w:rsidP="000213B3" w:rsidR="000213B3">
      <w:pPr>
        <w:pStyle w:val="Odlomakpopisa"/>
        <w:numPr>
          <w:ilvl w:val="0"/>
          <w:numId w:val="36"/>
        </w:numPr>
        <w:jc w:val="both"/>
      </w:pPr>
      <w:r>
        <w:t>SG SPLITSKA BANKA d.d., Split,</w:t>
      </w:r>
    </w:p>
    <w:p w:rsidRDefault="000213B3" w:rsidP="000213B3" w:rsidR="000213B3">
      <w:pPr>
        <w:pStyle w:val="Odlomakpopisa"/>
        <w:numPr>
          <w:ilvl w:val="0"/>
          <w:numId w:val="36"/>
        </w:numPr>
        <w:jc w:val="both"/>
      </w:pPr>
      <w:r>
        <w:t xml:space="preserve">HRVATSKA BANKA ZA OBNOVU I RAZVITAK, Zagreb, </w:t>
      </w:r>
    </w:p>
    <w:p w:rsidRDefault="000213B3" w:rsidP="000213B3" w:rsidR="000213B3">
      <w:pPr>
        <w:pStyle w:val="Odlomakpopisa"/>
        <w:numPr>
          <w:ilvl w:val="0"/>
          <w:numId w:val="36"/>
        </w:numPr>
        <w:jc w:val="both"/>
      </w:pPr>
      <w:r>
        <w:t>Republika Hrvatska,</w:t>
      </w:r>
      <w:r w:rsidRPr="0089481B">
        <w:t xml:space="preserve"> </w:t>
      </w:r>
      <w:r>
        <w:t>Ministarstvo financija-Porezna uprava,</w:t>
      </w:r>
    </w:p>
    <w:p w:rsidRDefault="000213B3" w:rsidP="000213B3" w:rsidR="000213B3">
      <w:pPr>
        <w:pStyle w:val="Odlomakpopisa"/>
        <w:numPr>
          <w:ilvl w:val="0"/>
          <w:numId w:val="36"/>
        </w:numPr>
        <w:jc w:val="both"/>
      </w:pPr>
      <w:r w:rsidRPr="0089481B">
        <w:t>BRAĆA B</w:t>
      </w:r>
      <w:r>
        <w:t xml:space="preserve">ERIŠIĆ COMMERCE d.o.o., Zagreb, </w:t>
      </w:r>
    </w:p>
    <w:p w:rsidRDefault="000213B3" w:rsidP="000213B3" w:rsidR="000213B3">
      <w:pPr>
        <w:pStyle w:val="Odlomakpopisa"/>
        <w:numPr>
          <w:ilvl w:val="0"/>
          <w:numId w:val="36"/>
        </w:numPr>
        <w:jc w:val="both"/>
      </w:pPr>
      <w:r>
        <w:t xml:space="preserve">DARKOM d.o.o., Daruvar. </w:t>
      </w:r>
    </w:p>
    <w:p w:rsidRDefault="00CF1444" w:rsidP="006C0AC4" w:rsidR="00CF1444">
      <w:pPr>
        <w:jc w:val="both"/>
      </w:pPr>
    </w:p>
    <w:p w:rsidRDefault="008A6755" w:rsidP="00477D5B" w:rsidR="00185420">
      <w:pPr>
        <w:jc w:val="both"/>
      </w:pPr>
      <w:r w:rsidRPr="00D173B0">
        <w:t>kao i svi</w:t>
      </w:r>
      <w:r w:rsidR="00B739FC" w:rsidRPr="00D173B0">
        <w:t xml:space="preserve"> stečajni vjerovnici stečajnog dužnika</w:t>
      </w:r>
      <w:r w:rsidR="007C5E78" w:rsidRPr="00D173B0">
        <w:t xml:space="preserve"> </w:t>
      </w:r>
      <w:r w:rsidR="006C0AC4">
        <w:t>BONITA NUOVA d.o.o. za proizvodnju, trgovinu i ugostiteljstvo u stečaju, Dugopolje, Svetog Leopolda Mandića 7/a, MBS: 060075437, OIB: 72321959920</w:t>
      </w:r>
      <w:r w:rsidR="00A24DA9">
        <w:t>.</w:t>
      </w:r>
    </w:p>
    <w:p w:rsidRDefault="007373E8" w:rsidP="007373E8" w:rsidR="007373E8" w:rsidRPr="007373E8">
      <w:pPr>
        <w:jc w:val="both"/>
      </w:pPr>
    </w:p>
    <w:p w:rsidRDefault="00185420" w:rsidP="00B165EC" w:rsidR="00242195">
      <w:pPr>
        <w:pStyle w:val="Uvuenotijeloteksta"/>
        <w:tabs>
          <w:tab w:pos="1080" w:val="left"/>
        </w:tabs>
        <w:ind w:left="0"/>
        <w:jc w:val="both"/>
      </w:pPr>
      <w:r>
        <w:t xml:space="preserve">III. </w:t>
      </w:r>
      <w:r w:rsidR="006E5EB0" w:rsidRPr="00D173B0">
        <w:t>Tražbine vjerovnika koji ne dođu</w:t>
      </w:r>
      <w:r w:rsidR="00124C33" w:rsidRPr="00D173B0">
        <w:t xml:space="preserve"> na ročište uzeti će se prema stanju koje proizlazi iz zemljišn</w:t>
      </w:r>
      <w:r w:rsidR="00584AD0" w:rsidRPr="00D173B0">
        <w:t>e</w:t>
      </w:r>
      <w:r w:rsidR="00BD09C5" w:rsidRPr="00D173B0">
        <w:t xml:space="preserve"> </w:t>
      </w:r>
      <w:r w:rsidR="00124C33" w:rsidRPr="00D173B0">
        <w:t xml:space="preserve">knjige </w:t>
      </w:r>
      <w:r w:rsidR="00BD09C5" w:rsidRPr="00D173B0">
        <w:t xml:space="preserve">i </w:t>
      </w:r>
      <w:r w:rsidR="00124C33" w:rsidRPr="00D173B0">
        <w:t>spisa</w:t>
      </w:r>
      <w:r w:rsidR="00752758" w:rsidRPr="00D173B0">
        <w:t>. Najkasnije na ročištu za diobu  mogu  se osporiti tražbine, visina tražbin</w:t>
      </w:r>
      <w:r w:rsidR="00BD09C5" w:rsidRPr="00D173B0">
        <w:t>a</w:t>
      </w:r>
      <w:r w:rsidR="00752758" w:rsidRPr="00D173B0">
        <w:t xml:space="preserve"> i red namirenja</w:t>
      </w:r>
      <w:r w:rsidR="008746C2" w:rsidRPr="00D173B0">
        <w:t>.</w:t>
      </w:r>
    </w:p>
    <w:p w:rsidRDefault="00185420" w:rsidP="00B165EC" w:rsidR="008746C2">
      <w:pPr>
        <w:pStyle w:val="Uvuenotijeloteksta"/>
        <w:tabs>
          <w:tab w:pos="1080" w:val="left"/>
        </w:tabs>
        <w:ind w:left="0"/>
        <w:jc w:val="both"/>
      </w:pPr>
      <w:r>
        <w:t xml:space="preserve">IV. </w:t>
      </w:r>
      <w:r w:rsidR="008746C2" w:rsidRPr="00D173B0">
        <w:t xml:space="preserve">Na ročištu će se raspravljati o namirenju vjerovnika i drugih osoba  koje postavljaju zahtjev za namirenje. </w:t>
      </w:r>
    </w:p>
    <w:p w:rsidRDefault="00185420" w:rsidP="00B165EC" w:rsidR="008746C2" w:rsidRPr="00D173B0">
      <w:pPr>
        <w:pStyle w:val="Uvuenotijeloteksta"/>
        <w:tabs>
          <w:tab w:pos="1080" w:val="left"/>
        </w:tabs>
        <w:ind w:left="0"/>
        <w:jc w:val="both"/>
      </w:pPr>
      <w:r>
        <w:t>V.</w:t>
      </w:r>
      <w:r w:rsidR="00B165EC">
        <w:t xml:space="preserve"> </w:t>
      </w:r>
      <w:r w:rsidR="00151726" w:rsidRPr="00D173B0">
        <w:t xml:space="preserve">Zaključak će biti istaknut na </w:t>
      </w:r>
      <w:r w:rsidR="00477D5B">
        <w:t>e-</w:t>
      </w:r>
      <w:r w:rsidR="00151726" w:rsidRPr="00D173B0">
        <w:t xml:space="preserve">oglasnoj ploči </w:t>
      </w:r>
      <w:r w:rsidR="00877484" w:rsidRPr="00D173B0">
        <w:t>Trgovačkog suda u Splitu</w:t>
      </w:r>
      <w:r w:rsidR="00151726" w:rsidRPr="00D173B0">
        <w:t xml:space="preserve">. </w:t>
      </w:r>
    </w:p>
    <w:p w:rsidRDefault="00CF1444" w:rsidP="00CF1444" w:rsidR="00CF1444"/>
    <w:p w:rsidRDefault="00741F53" w:rsidP="00477D5B" w:rsidR="00151726" w:rsidRPr="00D173B0">
      <w:pPr>
        <w:jc w:val="center"/>
      </w:pPr>
      <w:r w:rsidRPr="00D173B0">
        <w:lastRenderedPageBreak/>
        <w:t>Obrazloženje</w:t>
      </w:r>
    </w:p>
    <w:p w:rsidRDefault="00E83EED" w:rsidP="00E83EED" w:rsidR="00E83EED" w:rsidRPr="00D173B0">
      <w:pPr>
        <w:pStyle w:val="Tijeloteksta"/>
        <w:tabs>
          <w:tab w:pos="6810" w:val="clear"/>
          <w:tab w:pos="1080" w:val="left"/>
        </w:tabs>
      </w:pPr>
    </w:p>
    <w:p w:rsidRDefault="006C0AC4" w:rsidP="006C0AC4" w:rsidR="006C0AC4"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6C0AC4" w:rsidP="006C0AC4" w:rsidR="006C0AC4" w:rsidRPr="00C17FBE">
      <w:pPr>
        <w:pStyle w:val="Bezproreda"/>
        <w:jc w:val="both"/>
        <w:rPr>
          <w:rFonts w:hAnsi="Times New Roman" w:ascii="Times New Roman"/>
          <w:sz w:val="24"/>
          <w:szCs w:val="24"/>
        </w:rPr>
      </w:pPr>
    </w:p>
    <w:p w:rsidRDefault="006C0AC4" w:rsidP="006C0AC4" w:rsidR="006C0AC4" w:rsidRPr="00C17FBE">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A24DA9" w:rsidP="00A24DA9" w:rsidR="00A24DA9" w:rsidRPr="00A24DA9">
      <w:pPr>
        <w:pStyle w:val="Tijeloteksta"/>
        <w:tabs>
          <w:tab w:pos="6810" w:val="clear"/>
        </w:tabs>
        <w:ind w:firstLine="1134"/>
      </w:pPr>
    </w:p>
    <w:p w:rsidRDefault="009C34DA" w:rsidP="009C34DA" w:rsidR="009C34DA">
      <w:pPr>
        <w:ind w:firstLine="708"/>
        <w:jc w:val="both"/>
      </w:pPr>
      <w:r>
        <w:t>U stečajnom postupku  ostvareni su uvjeti za razdiobu kupovine ostvarene prodajom nekretnin</w:t>
      </w:r>
      <w:r w:rsidR="006C0AC4">
        <w:t>e</w:t>
      </w:r>
      <w:r>
        <w:t xml:space="preserve"> pobliže označen</w:t>
      </w:r>
      <w:r w:rsidR="006C0AC4">
        <w:t>e</w:t>
      </w:r>
      <w:r>
        <w:t xml:space="preserve"> u izreci zaključka jer je ista nekretnina  prodana  kupcu  </w:t>
      </w:r>
      <w:r w:rsidR="000213B3">
        <w:rPr>
          <w:bCs/>
        </w:rPr>
        <w:t>GONG d.o.o., Kopilica 62, Split, OIB:</w:t>
      </w:r>
      <w:r w:rsidR="000213B3" w:rsidRPr="008045A4">
        <w:rPr>
          <w:rFonts w:cs="Arial" w:hAnsi="Arial" w:ascii="Arial"/>
          <w:color w:val="003366"/>
          <w:sz w:val="18"/>
          <w:szCs w:val="18"/>
        </w:rPr>
        <w:t xml:space="preserve"> </w:t>
      </w:r>
      <w:r w:rsidR="000213B3" w:rsidRPr="008045A4">
        <w:rPr>
          <w:bCs/>
        </w:rPr>
        <w:t>18355213384</w:t>
      </w:r>
      <w:r w:rsidR="00477D5B">
        <w:rPr>
          <w:bCs/>
        </w:rPr>
        <w:t xml:space="preserve"> </w:t>
      </w:r>
      <w:r>
        <w:t xml:space="preserve">za iznos </w:t>
      </w:r>
      <w:r w:rsidR="006C0AC4" w:rsidRPr="000A32F4">
        <w:t xml:space="preserve">od </w:t>
      </w:r>
      <w:r w:rsidR="000213B3">
        <w:rPr>
          <w:bCs/>
        </w:rPr>
        <w:t>9.733.000,00</w:t>
      </w:r>
      <w:r w:rsidR="006C0AC4" w:rsidRPr="000A32F4">
        <w:t xml:space="preserve"> kun</w:t>
      </w:r>
      <w:r w:rsidR="006C0AC4">
        <w:t>a</w:t>
      </w:r>
      <w:r>
        <w:t xml:space="preserve">, koji kupac je položio kupovinu na račun depozita  ovog suda. </w:t>
      </w:r>
    </w:p>
    <w:p w:rsidRDefault="009C34DA" w:rsidP="009C34DA" w:rsidR="009C34DA">
      <w:pPr>
        <w:pStyle w:val="Tijeloteksta"/>
        <w:tabs>
          <w:tab w:pos="708" w:val="left"/>
        </w:tabs>
      </w:pPr>
    </w:p>
    <w:p w:rsidRDefault="009C34DA" w:rsidP="009C34DA" w:rsidR="009C34DA">
      <w:pPr>
        <w:pStyle w:val="Tijeloteksta"/>
        <w:tabs>
          <w:tab w:pos="708" w:val="left"/>
        </w:tabs>
      </w:pPr>
      <w:r>
        <w:tab/>
        <w:t xml:space="preserve">Kako bi se moglo donijeti rješenje o namirenju to je bilo potrebno, temeljem odredbi  čl. </w:t>
      </w:r>
      <w:r w:rsidR="007156D1">
        <w:t>124</w:t>
      </w:r>
      <w:r w:rsidR="00477D5B">
        <w:t>.</w:t>
      </w:r>
      <w:r>
        <w:t xml:space="preserve"> Ovršnog zakona</w:t>
      </w:r>
      <w:r w:rsidR="002E7878">
        <w:t xml:space="preserve"> ("Narodne novine " broj 112/12</w:t>
      </w:r>
      <w:r>
        <w:t xml:space="preserve">, </w:t>
      </w:r>
      <w:r w:rsidR="007E28C7">
        <w:t xml:space="preserve">25/13 i 93/14) </w:t>
      </w:r>
      <w:r>
        <w:t xml:space="preserve">odrediti ročište za diobu kupovine. </w:t>
      </w:r>
    </w:p>
    <w:p w:rsidRDefault="00242195" w:rsidP="00DE7BE6" w:rsidR="00242195" w:rsidRPr="00D173B0">
      <w:pPr>
        <w:tabs>
          <w:tab w:pos="4635" w:val="left"/>
        </w:tabs>
      </w:pPr>
    </w:p>
    <w:p w:rsidRDefault="00AF4AB8" w:rsidP="00420703" w:rsidR="00BD35B0" w:rsidRPr="00D173B0">
      <w:pPr>
        <w:tabs>
          <w:tab w:pos="4635" w:val="left"/>
        </w:tabs>
        <w:jc w:val="center"/>
      </w:pPr>
      <w:r w:rsidRPr="00D173B0">
        <w:t xml:space="preserve">U Splitu, </w:t>
      </w:r>
      <w:r w:rsidR="00E05209" w:rsidRPr="00D173B0">
        <w:t xml:space="preserve"> </w:t>
      </w:r>
      <w:r w:rsidR="000213B3">
        <w:t>07. listopada 2016</w:t>
      </w:r>
      <w:r w:rsidR="00BA070A" w:rsidRPr="00D173B0">
        <w:t xml:space="preserve">. </w:t>
      </w:r>
      <w:r w:rsidR="009C34DA">
        <w:t>godine</w:t>
      </w:r>
    </w:p>
    <w:p w:rsidRDefault="00AF4AB8" w:rsidR="00AF4AB8" w:rsidRPr="00D173B0">
      <w:pPr>
        <w:jc w:val="both"/>
      </w:pPr>
    </w:p>
    <w:p w:rsidRDefault="00AF4AB8" w:rsidP="00A24DA9" w:rsidR="00420703">
      <w:pPr>
        <w:jc w:val="right"/>
      </w:pPr>
      <w:r w:rsidRPr="00D173B0">
        <w:tab/>
      </w:r>
      <w:r w:rsidRPr="00D173B0">
        <w:tab/>
      </w:r>
      <w:r w:rsidRPr="00D173B0">
        <w:tab/>
      </w:r>
      <w:r w:rsidRPr="00D173B0">
        <w:tab/>
      </w:r>
      <w:r w:rsidRPr="00D173B0">
        <w:tab/>
      </w:r>
      <w:r w:rsidRPr="00D173B0">
        <w:tab/>
      </w:r>
      <w:r w:rsidRPr="00D173B0">
        <w:tab/>
      </w:r>
      <w:r w:rsidRPr="00D173B0">
        <w:tab/>
      </w:r>
      <w:r w:rsidR="00A24DA9">
        <w:t>SUDAC</w:t>
      </w:r>
    </w:p>
    <w:p w:rsidRDefault="00A24DA9" w:rsidP="00A24DA9" w:rsidR="00A24DA9" w:rsidRPr="00D173B0">
      <w:pPr>
        <w:jc w:val="right"/>
      </w:pPr>
    </w:p>
    <w:p w:rsidRDefault="00EC6D7B" w:rsidP="00A24DA9" w:rsidR="00EC6D7B" w:rsidRPr="00D173B0">
      <w:pPr>
        <w:jc w:val="right"/>
      </w:pPr>
    </w:p>
    <w:p w:rsidRDefault="00EC6D7B" w:rsidP="00A24DA9" w:rsidR="00EC6D7B" w:rsidRPr="00D173B0">
      <w:pPr>
        <w:ind w:firstLine="708" w:left="4956"/>
        <w:jc w:val="right"/>
      </w:pPr>
      <w:r w:rsidRPr="00D173B0">
        <w:t>KATARINA MIKULIĆ</w:t>
      </w:r>
    </w:p>
    <w:p w:rsidRDefault="00AF4AB8" w:rsidP="00800E07" w:rsidR="00BD35B0">
      <w:pPr>
        <w:jc w:val="both"/>
      </w:pPr>
      <w:r w:rsidRPr="00D173B0">
        <w:tab/>
      </w:r>
      <w:r w:rsidRPr="00D173B0">
        <w:tab/>
      </w:r>
      <w:r w:rsidRPr="00D173B0">
        <w:tab/>
      </w:r>
      <w:r w:rsidRPr="00D173B0">
        <w:tab/>
      </w:r>
      <w:r w:rsidRPr="00D173B0">
        <w:tab/>
      </w:r>
      <w:r w:rsidRPr="00D173B0">
        <w:tab/>
      </w:r>
    </w:p>
    <w:p w:rsidRDefault="00800E07" w:rsidP="00800E07" w:rsidR="00800E07" w:rsidRPr="00D173B0">
      <w:pPr>
        <w:jc w:val="both"/>
      </w:pPr>
    </w:p>
    <w:p w:rsidRDefault="00BD35B0" w:rsidP="00BD35B0" w:rsidR="00BD35B0" w:rsidRPr="00D173B0">
      <w:pPr>
        <w:jc w:val="both"/>
      </w:pPr>
      <w:r w:rsidRPr="00D173B0">
        <w:t>POUKA O PRAVNOM LIJEKU: Protiv</w:t>
      </w:r>
      <w:r w:rsidR="00155C0F" w:rsidRPr="00D173B0">
        <w:t xml:space="preserve"> ovog</w:t>
      </w:r>
      <w:r w:rsidRPr="00D173B0">
        <w:t xml:space="preserve"> </w:t>
      </w:r>
      <w:r w:rsidR="00FD77B6" w:rsidRPr="00D173B0">
        <w:t>z</w:t>
      </w:r>
      <w:r w:rsidRPr="00D173B0">
        <w:t>aključka nije dopušten pravni lijek.</w:t>
      </w:r>
    </w:p>
    <w:p w:rsidRDefault="00BD35B0" w:rsidP="00BD35B0" w:rsidR="00BD35B0" w:rsidRPr="00D173B0">
      <w:pPr>
        <w:jc w:val="both"/>
      </w:pPr>
    </w:p>
    <w:p w:rsidRDefault="000213B3" w:rsidP="000213B3" w:rsidR="000213B3" w:rsidRPr="000A32F4">
      <w:pPr>
        <w:jc w:val="both"/>
      </w:pPr>
      <w:r w:rsidRPr="000A32F4">
        <w:t xml:space="preserve">DNA: </w:t>
      </w:r>
    </w:p>
    <w:p w:rsidRDefault="000213B3" w:rsidP="000213B3" w:rsidR="000213B3">
      <w:pPr>
        <w:numPr>
          <w:ilvl w:val="0"/>
          <w:numId w:val="38"/>
        </w:numPr>
        <w:jc w:val="both"/>
      </w:pPr>
      <w:r w:rsidRPr="000A32F4">
        <w:t>stečajnom upravitelju</w:t>
      </w:r>
    </w:p>
    <w:p w:rsidRDefault="000213B3" w:rsidP="000213B3" w:rsidR="000213B3">
      <w:pPr>
        <w:numPr>
          <w:ilvl w:val="0"/>
          <w:numId w:val="38"/>
        </w:numPr>
        <w:jc w:val="both"/>
      </w:pPr>
      <w:r w:rsidRPr="000A32F4">
        <w:t xml:space="preserve">razlučnim vjerovnicima: </w:t>
      </w:r>
    </w:p>
    <w:p w:rsidRDefault="000213B3" w:rsidP="000213B3" w:rsidR="000213B3">
      <w:pPr>
        <w:ind w:left="720"/>
        <w:jc w:val="both"/>
      </w:pPr>
      <w:r>
        <w:t>1. SG SPLITSKA BANKA d.d., Split</w:t>
      </w:r>
    </w:p>
    <w:p w:rsidRDefault="000213B3" w:rsidP="000213B3" w:rsidR="000213B3">
      <w:pPr>
        <w:ind w:left="720"/>
        <w:jc w:val="both"/>
      </w:pPr>
      <w:r>
        <w:t>2. HBOR, Zagreb</w:t>
      </w:r>
    </w:p>
    <w:p w:rsidRDefault="000213B3" w:rsidP="000213B3" w:rsidR="000213B3">
      <w:pPr>
        <w:ind w:left="720"/>
        <w:jc w:val="both"/>
      </w:pPr>
      <w:r>
        <w:t>3. Republika Hrvatska,</w:t>
      </w:r>
      <w:r w:rsidRPr="0089481B">
        <w:t xml:space="preserve"> </w:t>
      </w:r>
      <w:r>
        <w:t>Ministarstvo financija-Porezna uprava zastupana pod ŽDO SPLIT</w:t>
      </w:r>
    </w:p>
    <w:p w:rsidRDefault="000213B3" w:rsidP="000213B3" w:rsidR="000213B3">
      <w:pPr>
        <w:ind w:left="720"/>
        <w:jc w:val="both"/>
      </w:pPr>
      <w:r>
        <w:t xml:space="preserve">4. </w:t>
      </w:r>
      <w:r w:rsidRPr="0089481B">
        <w:t>BRAĆA B</w:t>
      </w:r>
      <w:r>
        <w:t>ERIŠIĆ COMMERCE d.o.o., Zagreb</w:t>
      </w:r>
      <w:r w:rsidR="00DE7BE6">
        <w:t>, osobno i punomoćniku</w:t>
      </w:r>
    </w:p>
    <w:p w:rsidRDefault="000213B3" w:rsidP="000213B3" w:rsidR="000213B3">
      <w:pPr>
        <w:ind w:left="720"/>
        <w:jc w:val="both"/>
      </w:pPr>
      <w:r>
        <w:t>5. DARKOM d.o.o., Daruvar po punomoćnici</w:t>
      </w:r>
    </w:p>
    <w:p w:rsidRDefault="000213B3" w:rsidP="000213B3" w:rsidR="000213B3" w:rsidRPr="000A32F4">
      <w:pPr>
        <w:numPr>
          <w:ilvl w:val="0"/>
          <w:numId w:val="38"/>
        </w:numPr>
        <w:jc w:val="both"/>
      </w:pPr>
      <w:r w:rsidRPr="000A32F4">
        <w:t>Porezn</w:t>
      </w:r>
      <w:r>
        <w:t>a</w:t>
      </w:r>
      <w:r w:rsidRPr="000A32F4">
        <w:t xml:space="preserve"> uprav</w:t>
      </w:r>
      <w:r>
        <w:t>a</w:t>
      </w:r>
      <w:r w:rsidRPr="000A32F4">
        <w:t xml:space="preserve"> Split</w:t>
      </w:r>
    </w:p>
    <w:p w:rsidRDefault="000213B3" w:rsidP="000213B3" w:rsidR="000213B3">
      <w:pPr>
        <w:numPr>
          <w:ilvl w:val="0"/>
          <w:numId w:val="38"/>
        </w:numPr>
        <w:jc w:val="both"/>
      </w:pPr>
      <w:r>
        <w:t xml:space="preserve">e-oglasna ploča </w:t>
      </w:r>
    </w:p>
    <w:p w:rsidRDefault="000213B3" w:rsidP="000213B3" w:rsidR="000213B3" w:rsidRPr="000A32F4">
      <w:pPr>
        <w:numPr>
          <w:ilvl w:val="0"/>
          <w:numId w:val="38"/>
        </w:numPr>
        <w:jc w:val="both"/>
      </w:pPr>
      <w:r>
        <w:t>spis</w:t>
      </w:r>
    </w:p>
    <w:p w:rsidRDefault="002B2F94" w:rsidP="00155C0F" w:rsidR="002B2F94" w:rsidRPr="00D173B0">
      <w:pPr>
        <w:ind w:left="360"/>
        <w:jc w:val="both"/>
      </w:pPr>
    </w:p>
    <w:p w:rsidRDefault="00976165" w:rsidP="00155C0F" w:rsidR="00976165" w:rsidRPr="00D173B0">
      <w:pPr>
        <w:ind w:left="360"/>
        <w:jc w:val="both"/>
      </w:pPr>
    </w:p>
    <w:p w:rsidRDefault="002B2F94" w:rsidP="00155C0F" w:rsidR="002B2F94" w:rsidRPr="00D173B0">
      <w:pPr>
        <w:ind w:left="360"/>
        <w:jc w:val="both"/>
      </w:pPr>
    </w:p>
    <w:p w:rsidRDefault="00785753" w:rsidP="00155C0F" w:rsidR="00785753" w:rsidRPr="00D173B0">
      <w:pPr>
        <w:ind w:left="360"/>
        <w:jc w:val="both"/>
      </w:pPr>
    </w:p>
    <w:p w:rsidRDefault="00EC6D7B" w:rsidP="00155C0F" w:rsidR="00EC6D7B" w:rsidRPr="00D173B0">
      <w:pPr>
        <w:ind w:left="360"/>
        <w:jc w:val="both"/>
      </w:pPr>
    </w:p>
    <w:p w:rsidRDefault="00EC6D7B" w:rsidP="000213B3" w:rsidR="00EC6D7B" w:rsidRPr="00D173B0">
      <w:pPr>
        <w:jc w:val="both"/>
      </w:pPr>
    </w:p>
    <w:p w:rsidRDefault="00AF4AB8" w:rsidR="00AF4AB8" w:rsidRPr="00D173B0">
      <w:pPr>
        <w:jc w:val="both"/>
      </w:pPr>
    </w:p>
    <w:sectPr w:rsidR="00AF4AB8" w:rsidRPr="00D173B0">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2DC" w:rsidR="00E842DC">
      <w:r>
        <w:separator/>
      </w:r>
    </w:p>
  </w:endnote>
  <w:endnote w:id="0" w:type="continuationSeparator">
    <w:p w:rsidRDefault="00E842DC" w:rsidR="00E842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0607659"/>
      <w:docPartObj>
        <w:docPartGallery w:val="Page Numbers (Bottom of Page)"/>
        <w:docPartUnique/>
      </w:docPartObj>
    </w:sdtPr>
    <w:sdtEndPr/>
    <w:sdtContent>
      <w:p w:rsidRDefault="00477D5B" w:rsidR="00477D5B">
        <w:pPr>
          <w:pStyle w:val="Podnoje"/>
          <w:jc w:val="center"/>
        </w:pPr>
        <w:r>
          <w:fldChar w:fldCharType="begin"/>
        </w:r>
        <w:r>
          <w:instrText>PAGE   \* MERGEFORMAT</w:instrText>
        </w:r>
        <w:r>
          <w:fldChar w:fldCharType="separate"/>
        </w:r>
        <w:r w:rsidR="00F53D9B">
          <w:rPr>
            <w:noProof/>
          </w:rPr>
          <w:t>2</w:t>
        </w:r>
        <w:r>
          <w:fldChar w:fldCharType="end"/>
        </w:r>
      </w:p>
    </w:sdtContent>
  </w:sdt>
  <w:p w:rsidRDefault="00477D5B" w:rsidR="00477D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2DC" w:rsidR="00E842DC">
      <w:r>
        <w:separator/>
      </w:r>
    </w:p>
  </w:footnote>
  <w:footnote w:id="0" w:type="continuationSeparator">
    <w:p w:rsidRDefault="00E842DC" w:rsidR="00E842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EED" w:rsidR="00E83E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83EED" w:rsidR="00E83E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EED" w:rsidR="00E83EED">
    <w:pPr>
      <w:pStyle w:val="Zaglavlje"/>
    </w:pPr>
    <w:r>
      <w:t xml:space="preserve">                                                                                                                       </w:t>
    </w:r>
    <w:r w:rsidR="00D173B0">
      <w:t>4</w:t>
    </w:r>
    <w:r>
      <w:t>. S</w:t>
    </w:r>
    <w:r w:rsidR="003A39CE">
      <w:t>t-</w:t>
    </w:r>
    <w:r w:rsidR="006C0AC4">
      <w:t>479</w:t>
    </w:r>
    <w:r w:rsidR="00477D5B">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DA9" w:rsidP="00A24DA9" w:rsidR="00A24DA9">
    <w:pPr>
      <w:pStyle w:val="Zaglavlje"/>
      <w:jc w:val="right"/>
    </w:pPr>
    <w:r>
      <w:t>4. St-</w:t>
    </w:r>
    <w:r w:rsidR="006C0AC4">
      <w:t>479</w:t>
    </w:r>
    <w:r w:rsidR="00477D5B">
      <w:t>/2013</w:t>
    </w:r>
  </w:p>
  <w:p w:rsidRDefault="00A24DA9" w:rsidR="00A24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67EBB"/>
    <w:multiLevelType w:val="hybridMultilevel"/>
    <w:tmpl w:val="1BD05806"/>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F8A5A39"/>
    <w:multiLevelType w:val="hybridMultilevel"/>
    <w:tmpl w:val="04A8EF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353A3"/>
    <w:multiLevelType w:val="hybridMultilevel"/>
    <w:tmpl w:val="D3445DB0"/>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6">
    <w:nsid w:val="17F41FCF"/>
    <w:multiLevelType w:val="hybridMultilevel"/>
    <w:tmpl w:val="04602F32"/>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19E21B33"/>
    <w:multiLevelType w:val="hybridMultilevel"/>
    <w:tmpl w:val="616855D6"/>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D8D7267"/>
    <w:multiLevelType w:val="hybridMultilevel"/>
    <w:tmpl w:val="2CCE2338"/>
    <w:lvl w:tplc="8C9829E2" w:ilvl="0">
      <w:start w:val="1"/>
      <w:numFmt w:val="upperRoman"/>
      <w:lvlText w:val="%1."/>
      <w:lvlJc w:val="left"/>
      <w:pPr>
        <w:tabs>
          <w:tab w:pos="1785" w:val="num"/>
        </w:tabs>
        <w:ind w:hanging="720" w:left="1785"/>
      </w:pPr>
      <w:rPr>
        <w:rFonts w:hint="default"/>
      </w:rPr>
    </w:lvl>
    <w:lvl w:tentative="true" w:tplc="04090019" w:ilvl="1">
      <w:start w:val="1"/>
      <w:numFmt w:val="lowerLetter"/>
      <w:lvlText w:val="%2."/>
      <w:lvlJc w:val="left"/>
      <w:pPr>
        <w:tabs>
          <w:tab w:pos="2145" w:val="num"/>
        </w:tabs>
        <w:ind w:hanging="360" w:left="2145"/>
      </w:pPr>
    </w:lvl>
    <w:lvl w:tentative="true"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9">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0F75E46"/>
    <w:multiLevelType w:val="hybridMultilevel"/>
    <w:tmpl w:val="4964CDB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27AB7F4F"/>
    <w:multiLevelType w:val="hybridMultilevel"/>
    <w:tmpl w:val="C15EE0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8A15005"/>
    <w:multiLevelType w:val="hybridMultilevel"/>
    <w:tmpl w:val="4E72EBB8"/>
    <w:lvl w:tplc="041A0013" w:ilvl="0">
      <w:start w:val="1"/>
      <w:numFmt w:val="upperRoman"/>
      <w:lvlText w:val="%1."/>
      <w:lvlJc w:val="righ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B7854FE"/>
    <w:multiLevelType w:val="multilevel"/>
    <w:tmpl w:val="C7DA9736"/>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2DFD09C5"/>
    <w:multiLevelType w:val="hybridMultilevel"/>
    <w:tmpl w:val="E950304A"/>
    <w:lvl w:tplc="041A0013" w:ilvl="0">
      <w:start w:val="1"/>
      <w:numFmt w:val="upperRoman"/>
      <w:lvlText w:val="%1."/>
      <w:lvlJc w:val="righ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6">
    <w:nsid w:val="2EAA6792"/>
    <w:multiLevelType w:val="hybridMultilevel"/>
    <w:tmpl w:val="E884974E"/>
    <w:lvl w:tplc="ECBEE2C2"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34E90DB4"/>
    <w:multiLevelType w:val="hybridMultilevel"/>
    <w:tmpl w:val="C15EE0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3">
    <w:nsid w:val="41AC1EFD"/>
    <w:multiLevelType w:val="hybridMultilevel"/>
    <w:tmpl w:val="FDCCFF96"/>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5">
    <w:nsid w:val="505509D2"/>
    <w:multiLevelType w:val="hybridMultilevel"/>
    <w:tmpl w:val="BBBEFE4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7">
    <w:nsid w:val="5F0749E0"/>
    <w:multiLevelType w:val="hybridMultilevel"/>
    <w:tmpl w:val="ABA69B6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638534C8"/>
    <w:multiLevelType w:val="hybridMultilevel"/>
    <w:tmpl w:val="2D209000"/>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549709F"/>
    <w:multiLevelType w:val="hybridMultilevel"/>
    <w:tmpl w:val="AA4A4AE2"/>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1">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2">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33">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4">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73F07FB1"/>
    <w:multiLevelType w:val="hybridMultilevel"/>
    <w:tmpl w:val="6C36CB24"/>
    <w:lvl w:tplc="48043E60" w:ilvl="0">
      <w:start w:val="81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6">
    <w:nsid w:val="77247AB6"/>
    <w:multiLevelType w:val="hybridMultilevel"/>
    <w:tmpl w:val="BFCEEFFA"/>
    <w:lvl w:tplc="0409000F" w:ilvl="0">
      <w:start w:val="1"/>
      <w:numFmt w:val="decimal"/>
      <w:lvlText w:val="%1."/>
      <w:lvlJc w:val="left"/>
      <w:pPr>
        <w:tabs>
          <w:tab w:pos="720" w:val="num"/>
        </w:tabs>
        <w:ind w:hanging="360" w:left="720"/>
      </w:pPr>
    </w:lvl>
    <w:lvl w:tplc="04090013" w:ilvl="1">
      <w:start w:val="1"/>
      <w:numFmt w:val="upperRoman"/>
      <w:lvlText w:val="%2."/>
      <w:lvlJc w:val="right"/>
      <w:pPr>
        <w:tabs>
          <w:tab w:pos="1260" w:val="num"/>
        </w:tabs>
        <w:ind w:hanging="180" w:left="126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7C5E7A6D"/>
    <w:multiLevelType w:val="hybridMultilevel"/>
    <w:tmpl w:val="34144F7A"/>
    <w:lvl w:tplc="9B3CB19C" w:ilvl="0">
      <w:start w:val="1"/>
      <w:numFmt w:val="lowerLetter"/>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3"/>
  </w:num>
  <w:num w:numId="2">
    <w:abstractNumId w:val="11"/>
  </w:num>
  <w:num w:numId="3">
    <w:abstractNumId w:val="2"/>
  </w:num>
  <w:num w:numId="4">
    <w:abstractNumId w:val="24"/>
  </w:num>
  <w:num w:numId="5">
    <w:abstractNumId w:val="21"/>
  </w:num>
  <w:num w:numId="6">
    <w:abstractNumId w:val="17"/>
  </w:num>
  <w:num w:numId="7">
    <w:abstractNumId w:val="34"/>
  </w:num>
  <w:num w:numId="8">
    <w:abstractNumId w:val="32"/>
  </w:num>
  <w:num w:numId="9">
    <w:abstractNumId w:val="31"/>
  </w:num>
  <w:num w:numId="10">
    <w:abstractNumId w:val="22"/>
  </w:num>
  <w:num w:numId="11">
    <w:abstractNumId w:val="33"/>
  </w:num>
  <w:num w:numId="12">
    <w:abstractNumId w:val="9"/>
  </w:num>
  <w:num w:numId="13">
    <w:abstractNumId w:val="19"/>
  </w:num>
  <w:num w:numId="14">
    <w:abstractNumId w:val="30"/>
  </w:num>
  <w:num w:numId="15">
    <w:abstractNumId w:val="37"/>
  </w:num>
  <w:num w:numId="16">
    <w:abstractNumId w:val="8"/>
  </w:num>
  <w:num w:numId="17">
    <w:abstractNumId w:val="6"/>
  </w:num>
  <w:num w:numId="18">
    <w:abstractNumId w:val="0"/>
  </w:num>
  <w:num w:numId="19">
    <w:abstractNumId w:val="7"/>
  </w:num>
  <w:num w:numId="20">
    <w:abstractNumId w:val="27"/>
  </w:num>
  <w:num w:numId="21">
    <w:abstractNumId w:val="25"/>
  </w:num>
  <w:num w:numId="22">
    <w:abstractNumId w:val="36"/>
  </w:num>
  <w:num w:numId="23">
    <w:abstractNumId w:val="14"/>
  </w:num>
  <w:num w:numId="24">
    <w:abstractNumId w:val="15"/>
  </w:num>
  <w:num w:numId="25">
    <w:abstractNumId w:val="13"/>
  </w:num>
  <w:num w:numId="26">
    <w:abstractNumId w:val="29"/>
  </w:num>
  <w:num w:numId="27">
    <w:abstractNumId w:val="28"/>
  </w:num>
  <w:num w:numId="28">
    <w:abstractNumId w:val="23"/>
  </w:num>
  <w:num w:numId="29">
    <w:abstractNumId w:val="5"/>
  </w:num>
  <w:num w:numId="30">
    <w:abstractNumId w:val="4"/>
  </w:num>
  <w:num w:numId="31">
    <w:abstractNumId w:val="35"/>
  </w:num>
  <w:num w:numId="32">
    <w:abstractNumId w:val="1"/>
  </w:num>
  <w:num w:numId="33">
    <w:abstractNumId w:val="16"/>
  </w:num>
  <w:num w:numId="34">
    <w:abstractNumId w:val="10"/>
  </w:num>
  <w:num w:numId="35">
    <w:abstractNumId w:val="26"/>
  </w:num>
  <w:num w:numId="36">
    <w:abstractNumId w:val="18"/>
  </w:num>
  <w:num w:numId="37">
    <w:abstractNumId w:val="12"/>
  </w:num>
  <w:num w:numId="38">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17CE"/>
    <w:rsid w:val="00017BDB"/>
    <w:rsid w:val="00021232"/>
    <w:rsid w:val="000213B3"/>
    <w:rsid w:val="00034A1D"/>
    <w:rsid w:val="000A3282"/>
    <w:rsid w:val="000B2D14"/>
    <w:rsid w:val="000C1611"/>
    <w:rsid w:val="000D1690"/>
    <w:rsid w:val="000D780D"/>
    <w:rsid w:val="000E32AB"/>
    <w:rsid w:val="000E4830"/>
    <w:rsid w:val="001040B1"/>
    <w:rsid w:val="001162D3"/>
    <w:rsid w:val="00124C33"/>
    <w:rsid w:val="00132F26"/>
    <w:rsid w:val="00151726"/>
    <w:rsid w:val="00155C0F"/>
    <w:rsid w:val="001619F9"/>
    <w:rsid w:val="0016285A"/>
    <w:rsid w:val="00185420"/>
    <w:rsid w:val="001952BF"/>
    <w:rsid w:val="001C5CC2"/>
    <w:rsid w:val="001C6D31"/>
    <w:rsid w:val="001E558D"/>
    <w:rsid w:val="00200780"/>
    <w:rsid w:val="002032D2"/>
    <w:rsid w:val="00204A9F"/>
    <w:rsid w:val="00207590"/>
    <w:rsid w:val="002238F0"/>
    <w:rsid w:val="00240A87"/>
    <w:rsid w:val="00242195"/>
    <w:rsid w:val="002425BD"/>
    <w:rsid w:val="002533B5"/>
    <w:rsid w:val="00266A6E"/>
    <w:rsid w:val="0027051B"/>
    <w:rsid w:val="00282E8E"/>
    <w:rsid w:val="00284AAB"/>
    <w:rsid w:val="00297822"/>
    <w:rsid w:val="002A4DE6"/>
    <w:rsid w:val="002B2F94"/>
    <w:rsid w:val="002C3EBE"/>
    <w:rsid w:val="002C7FC5"/>
    <w:rsid w:val="002E5111"/>
    <w:rsid w:val="002E7878"/>
    <w:rsid w:val="002F08F7"/>
    <w:rsid w:val="002F297F"/>
    <w:rsid w:val="002F580C"/>
    <w:rsid w:val="00314400"/>
    <w:rsid w:val="00317254"/>
    <w:rsid w:val="003324D2"/>
    <w:rsid w:val="003439E1"/>
    <w:rsid w:val="003511A7"/>
    <w:rsid w:val="00353B4F"/>
    <w:rsid w:val="00357B86"/>
    <w:rsid w:val="00383C68"/>
    <w:rsid w:val="003A0CB0"/>
    <w:rsid w:val="003A39CE"/>
    <w:rsid w:val="003B796E"/>
    <w:rsid w:val="003B7F5C"/>
    <w:rsid w:val="003D1F35"/>
    <w:rsid w:val="003E1792"/>
    <w:rsid w:val="003F6412"/>
    <w:rsid w:val="00403C34"/>
    <w:rsid w:val="00404305"/>
    <w:rsid w:val="00405924"/>
    <w:rsid w:val="00420703"/>
    <w:rsid w:val="00454476"/>
    <w:rsid w:val="00457F1A"/>
    <w:rsid w:val="00467898"/>
    <w:rsid w:val="00474108"/>
    <w:rsid w:val="00477D5B"/>
    <w:rsid w:val="00491A96"/>
    <w:rsid w:val="004A4A54"/>
    <w:rsid w:val="004C38B8"/>
    <w:rsid w:val="004E35B5"/>
    <w:rsid w:val="004E5EDA"/>
    <w:rsid w:val="00515BC0"/>
    <w:rsid w:val="005174D2"/>
    <w:rsid w:val="005332D3"/>
    <w:rsid w:val="00542788"/>
    <w:rsid w:val="005506FB"/>
    <w:rsid w:val="00557B97"/>
    <w:rsid w:val="00584AD0"/>
    <w:rsid w:val="00586A29"/>
    <w:rsid w:val="005A17F8"/>
    <w:rsid w:val="005A43C5"/>
    <w:rsid w:val="005B3253"/>
    <w:rsid w:val="005C34B0"/>
    <w:rsid w:val="005C57E3"/>
    <w:rsid w:val="005D1A8F"/>
    <w:rsid w:val="005D4739"/>
    <w:rsid w:val="005F2600"/>
    <w:rsid w:val="005F4970"/>
    <w:rsid w:val="00600883"/>
    <w:rsid w:val="006062CE"/>
    <w:rsid w:val="00637572"/>
    <w:rsid w:val="006548E3"/>
    <w:rsid w:val="006618A7"/>
    <w:rsid w:val="00687D76"/>
    <w:rsid w:val="00690040"/>
    <w:rsid w:val="006A1C4E"/>
    <w:rsid w:val="006A684F"/>
    <w:rsid w:val="006C0AC4"/>
    <w:rsid w:val="006C1C34"/>
    <w:rsid w:val="006C2F75"/>
    <w:rsid w:val="006C71C4"/>
    <w:rsid w:val="006E2EEC"/>
    <w:rsid w:val="006E5EB0"/>
    <w:rsid w:val="006F4083"/>
    <w:rsid w:val="0071060B"/>
    <w:rsid w:val="007156D1"/>
    <w:rsid w:val="007373E8"/>
    <w:rsid w:val="00741F53"/>
    <w:rsid w:val="00752758"/>
    <w:rsid w:val="00755642"/>
    <w:rsid w:val="00757032"/>
    <w:rsid w:val="007637FD"/>
    <w:rsid w:val="0076774B"/>
    <w:rsid w:val="00785753"/>
    <w:rsid w:val="00793B23"/>
    <w:rsid w:val="00796FE1"/>
    <w:rsid w:val="007B0D71"/>
    <w:rsid w:val="007C190C"/>
    <w:rsid w:val="007C5839"/>
    <w:rsid w:val="007C5E78"/>
    <w:rsid w:val="007E28C7"/>
    <w:rsid w:val="00800E07"/>
    <w:rsid w:val="00812E66"/>
    <w:rsid w:val="00813BBC"/>
    <w:rsid w:val="00824B66"/>
    <w:rsid w:val="00830CAF"/>
    <w:rsid w:val="00831D7E"/>
    <w:rsid w:val="00852788"/>
    <w:rsid w:val="00860D34"/>
    <w:rsid w:val="008717A2"/>
    <w:rsid w:val="008746C2"/>
    <w:rsid w:val="00874F39"/>
    <w:rsid w:val="00877484"/>
    <w:rsid w:val="00886DF6"/>
    <w:rsid w:val="008932EB"/>
    <w:rsid w:val="008A6755"/>
    <w:rsid w:val="008E15F3"/>
    <w:rsid w:val="008E6C9A"/>
    <w:rsid w:val="008F396B"/>
    <w:rsid w:val="00900F0A"/>
    <w:rsid w:val="0094532C"/>
    <w:rsid w:val="0094570A"/>
    <w:rsid w:val="00952873"/>
    <w:rsid w:val="009553FC"/>
    <w:rsid w:val="009563C5"/>
    <w:rsid w:val="00976165"/>
    <w:rsid w:val="009A29DE"/>
    <w:rsid w:val="009C174A"/>
    <w:rsid w:val="009C34DA"/>
    <w:rsid w:val="00A05EF0"/>
    <w:rsid w:val="00A07A0C"/>
    <w:rsid w:val="00A24DA9"/>
    <w:rsid w:val="00A47162"/>
    <w:rsid w:val="00A76AE8"/>
    <w:rsid w:val="00A80D49"/>
    <w:rsid w:val="00A8458B"/>
    <w:rsid w:val="00A91446"/>
    <w:rsid w:val="00A96378"/>
    <w:rsid w:val="00AD1173"/>
    <w:rsid w:val="00AF4AB8"/>
    <w:rsid w:val="00B020E1"/>
    <w:rsid w:val="00B165EC"/>
    <w:rsid w:val="00B40080"/>
    <w:rsid w:val="00B549CF"/>
    <w:rsid w:val="00B56AF0"/>
    <w:rsid w:val="00B739FC"/>
    <w:rsid w:val="00B81A02"/>
    <w:rsid w:val="00B868FD"/>
    <w:rsid w:val="00BA070A"/>
    <w:rsid w:val="00BD09C5"/>
    <w:rsid w:val="00BD35B0"/>
    <w:rsid w:val="00BD625C"/>
    <w:rsid w:val="00C00DB0"/>
    <w:rsid w:val="00C10CAA"/>
    <w:rsid w:val="00C1250F"/>
    <w:rsid w:val="00C1401B"/>
    <w:rsid w:val="00C34F28"/>
    <w:rsid w:val="00C51A83"/>
    <w:rsid w:val="00C826A3"/>
    <w:rsid w:val="00CF1444"/>
    <w:rsid w:val="00D00FBF"/>
    <w:rsid w:val="00D07ABF"/>
    <w:rsid w:val="00D173B0"/>
    <w:rsid w:val="00D212CA"/>
    <w:rsid w:val="00D379F0"/>
    <w:rsid w:val="00D43EE5"/>
    <w:rsid w:val="00D44394"/>
    <w:rsid w:val="00D53D6E"/>
    <w:rsid w:val="00D66D76"/>
    <w:rsid w:val="00D71A71"/>
    <w:rsid w:val="00D74E00"/>
    <w:rsid w:val="00D76203"/>
    <w:rsid w:val="00D90406"/>
    <w:rsid w:val="00D92B0B"/>
    <w:rsid w:val="00DA137E"/>
    <w:rsid w:val="00DC5D92"/>
    <w:rsid w:val="00DE7BE6"/>
    <w:rsid w:val="00E047B3"/>
    <w:rsid w:val="00E05209"/>
    <w:rsid w:val="00E073AF"/>
    <w:rsid w:val="00E14365"/>
    <w:rsid w:val="00E15360"/>
    <w:rsid w:val="00E30A3E"/>
    <w:rsid w:val="00E40180"/>
    <w:rsid w:val="00E476D9"/>
    <w:rsid w:val="00E51604"/>
    <w:rsid w:val="00E613D0"/>
    <w:rsid w:val="00E83EED"/>
    <w:rsid w:val="00E842DC"/>
    <w:rsid w:val="00EA57A3"/>
    <w:rsid w:val="00EC6D7B"/>
    <w:rsid w:val="00EF6302"/>
    <w:rsid w:val="00F15890"/>
    <w:rsid w:val="00F21C72"/>
    <w:rsid w:val="00F23236"/>
    <w:rsid w:val="00F232C4"/>
    <w:rsid w:val="00F31666"/>
    <w:rsid w:val="00F3757C"/>
    <w:rsid w:val="00F52226"/>
    <w:rsid w:val="00F53D9B"/>
    <w:rsid w:val="00F740F5"/>
    <w:rsid w:val="00F8291C"/>
    <w:rsid w:val="00FD77B6"/>
    <w:rsid w:val="00FF1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2" w:type="paragraph">
    <w:name w:val="Body Text Indent 2"/>
    <w:basedOn w:val="Normal"/>
    <w:rsid w:val="00824B66"/>
    <w:pPr>
      <w:spacing w:lineRule="auto" w:line="480" w:after="120"/>
      <w:ind w:left="283"/>
    </w:pPr>
  </w:style>
  <w:style w:styleId="Tijeloteksta-uvlaka3" w:type="paragraph">
    <w:name w:val="Body Text Indent 3"/>
    <w:basedOn w:val="Normal"/>
    <w:rsid w:val="00317254"/>
    <w:pPr>
      <w:spacing w:after="120"/>
      <w:ind w:left="283"/>
    </w:pPr>
    <w:rPr>
      <w:sz w:val="16"/>
      <w:szCs w:val="16"/>
    </w:rPr>
  </w:style>
  <w:style w:styleId="Odlomakpopisa" w:type="paragraph">
    <w:name w:val="List Paragraph"/>
    <w:basedOn w:val="Normal"/>
    <w:uiPriority w:val="34"/>
    <w:qFormat/>
    <w:rsid w:val="00637572"/>
    <w:pPr>
      <w:ind w:left="708"/>
    </w:pPr>
  </w:style>
  <w:style w:customStyle="true" w:styleId="TijelotekstaChar" w:type="character">
    <w:name w:val="Tijelo teksta Char"/>
    <w:link w:val="Tijeloteksta"/>
    <w:rsid w:val="00F8291C"/>
    <w:rPr>
      <w:sz w:val="24"/>
      <w:szCs w:val="24"/>
    </w:rPr>
  </w:style>
  <w:style w:customStyle="true" w:styleId="ZaglavljeChar" w:type="character">
    <w:name w:val="Zaglavlje Char"/>
    <w:basedOn w:val="Zadanifontodlomka"/>
    <w:link w:val="Zaglavlje"/>
    <w:uiPriority w:val="99"/>
    <w:rsid w:val="00A24DA9"/>
    <w:rPr>
      <w:sz w:val="24"/>
      <w:szCs w:val="24"/>
    </w:rPr>
  </w:style>
  <w:style w:styleId="Bezproreda" w:type="paragraph">
    <w:name w:val="No Spacing"/>
    <w:uiPriority w:val="1"/>
    <w:qFormat/>
    <w:rsid w:val="006C2F75"/>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77D5B"/>
    <w:rPr>
      <w:sz w:val="24"/>
      <w:szCs w:val="24"/>
    </w:rPr>
  </w:style>
  <w:style w:styleId="Tekstrezerviranogmjesta" w:type="character">
    <w:name w:val="Placeholder Text"/>
    <w:basedOn w:val="Zadanifontodlomka"/>
    <w:uiPriority w:val="99"/>
    <w:semiHidden/>
    <w:rsid w:val="00F53D9B"/>
    <w:rPr>
      <w:color w:val="808080"/>
      <w:bdr w:space="0" w:sz="0" w:color="auto" w:val="none"/>
      <w:shd w:fill="auto" w:color="auto" w:val="clear"/>
    </w:rPr>
  </w:style>
  <w:style w:customStyle="true" w:styleId="eSPISCCParagraphDefaultFont" w:type="character">
    <w:name w:val="eSPIS_CC_Paragraph Default Font"/>
    <w:basedOn w:val="Zadanifontodlomka"/>
    <w:rsid w:val="00F53D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D9B"/>
    <w:rPr>
      <w:bdr w:space="0" w:sz="0" w:color="auto" w:val="none"/>
      <w:shd w:fill="FFFFCC" w:color="auto" w:val="clear"/>
      <w:lang w:val="hr-HR"/>
    </w:rPr>
  </w:style>
  <w:style w:customStyle="true" w:styleId="PozadinaSvijetloCrvena" w:type="character">
    <w:name w:val="Pozadina_SvijetloCrvena"/>
    <w:basedOn w:val="eSPISCCParagraphDefaultFont"/>
    <w:rsid w:val="00F53D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3D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2" w:type="paragraph">
    <w:name w:val="Body Text Indent 2"/>
    <w:basedOn w:val="Normal"/>
    <w:rsid w:val="00824B66"/>
    <w:pPr>
      <w:spacing w:after="120" w:line="480" w:lineRule="auto"/>
      <w:ind w:left="283"/>
    </w:pPr>
  </w:style>
  <w:style w:styleId="Tijeloteksta-uvlaka3" w:type="paragraph">
    <w:name w:val="Body Text Indent 3"/>
    <w:basedOn w:val="Normal"/>
    <w:rsid w:val="00317254"/>
    <w:pPr>
      <w:spacing w:after="120"/>
      <w:ind w:left="283"/>
    </w:pPr>
    <w:rPr>
      <w:sz w:val="16"/>
      <w:szCs w:val="16"/>
    </w:rPr>
  </w:style>
  <w:style w:styleId="Odlomakpopisa" w:type="paragraph">
    <w:name w:val="List Paragraph"/>
    <w:basedOn w:val="Normal"/>
    <w:uiPriority w:val="34"/>
    <w:qFormat/>
    <w:rsid w:val="00637572"/>
    <w:pPr>
      <w:ind w:left="708"/>
    </w:pPr>
  </w:style>
  <w:style w:customStyle="1" w:styleId="TijelotekstaChar" w:type="character">
    <w:name w:val="Tijelo teksta Char"/>
    <w:link w:val="Tijeloteksta"/>
    <w:rsid w:val="00F8291C"/>
    <w:rPr>
      <w:sz w:val="24"/>
      <w:szCs w:val="24"/>
    </w:rPr>
  </w:style>
  <w:style w:customStyle="1" w:styleId="ZaglavljeChar" w:type="character">
    <w:name w:val="Zaglavlje Char"/>
    <w:basedOn w:val="Zadanifontodlomka"/>
    <w:link w:val="Zaglavlje"/>
    <w:uiPriority w:val="99"/>
    <w:rsid w:val="00A24DA9"/>
    <w:rPr>
      <w:sz w:val="24"/>
      <w:szCs w:val="24"/>
    </w:rPr>
  </w:style>
  <w:style w:styleId="Bezproreda" w:type="paragraph">
    <w:name w:val="No Spacing"/>
    <w:uiPriority w:val="1"/>
    <w:qFormat/>
    <w:rsid w:val="006C2F75"/>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77D5B"/>
    <w:rPr>
      <w:sz w:val="24"/>
      <w:szCs w:val="24"/>
    </w:rPr>
  </w:style>
  <w:style w:styleId="Tekstrezerviranogmjesta" w:type="character">
    <w:name w:val="Placeholder Text"/>
    <w:basedOn w:val="Zadanifontodlomka"/>
    <w:uiPriority w:val="99"/>
    <w:semiHidden/>
    <w:rsid w:val="00F53D9B"/>
    <w:rPr>
      <w:color w:val="808080"/>
      <w:bdr w:color="auto" w:space="0" w:sz="0" w:val="none"/>
      <w:shd w:color="auto" w:fill="auto" w:val="clear"/>
    </w:rPr>
  </w:style>
  <w:style w:customStyle="1" w:styleId="eSPISCCParagraphDefaultFont" w:type="character">
    <w:name w:val="eSPIS_CC_Paragraph Default Font"/>
    <w:basedOn w:val="Zadanifontodlomka"/>
    <w:rsid w:val="00F53D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D9B"/>
    <w:rPr>
      <w:bdr w:color="auto" w:space="0" w:sz="0" w:val="none"/>
      <w:shd w:color="auto" w:fill="FFFFCC" w:val="clear"/>
      <w:lang w:val="hr-HR"/>
    </w:rPr>
  </w:style>
  <w:style w:customStyle="1" w:styleId="PozadinaSvijetloCrvena" w:type="character">
    <w:name w:val="Pozadina_SvijetloCrvena"/>
    <w:basedOn w:val="eSPISCCParagraphDefaultFont"/>
    <w:rsid w:val="00F53D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3D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51388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Ante Kukoč; Mira Čiča zastupanog po punomoćniku Biserka Treneski; Ante Kukoč; Branka Vilenica zastupanog po punomoćniku Biserka Treneski; Ante Kukoč; Gordana Salak zastupanog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zastupanog po punomoćniku Ante Kukoč; Marina Raič; Snježana Simonović; Ivica Divić; Josipa Divić; Brankica Tomić; Aleksandra Lazinica; Karmen Branković; Mate Madunić; Tihana Madunić; Andrijana Herceg; Anka Marunica; Ivana Cota; Dijana Efendić; Mirjana Pranjić; Tijana Alimehaj zastupanog po punomoćniku Ante Kukoč; Sanela Komšić-perić; Gordana Grabar; Dijana Cerovski; Slađana Jurić; Dragica Rast; Inga Župić; Amneris Dekleva zastupanog po punomoćniku Ante Kukoč; Anabel Fišer; Snježana Krsnik; Ankica Bitunjac zastupanog po punomoćniku Ante Kukoč; Željka Durdov zastupanog po punomoćniku Ante Kukoč; Jadranka Jurišić zastupanog po punomoćniku Ante Kukoč; Sandra Mokricki zastupanog po punomoćniku Ante Kukoč; Nikolina Poša zastupanog po punomoćniku Ante Kukoč; Zvjezdana Previšić; Radmila Horki zastupanog po punomoćniku Ante Kukoč; Snježana Dokša; Vedrana Doždor zastupanog po punomoćniku Ante Kukoč; Miro Radman-livaja zastupanog po punomoćniku Ante Kukoč; Ivanka Radman-livaja zastupanog po punomoćniku Ante Kukoč; Antonija Ivišić; Dragica Sladoja; Gordana Bošnjak; Nada Serdar; Ivanka Špoljar; Aleksandra Jovanović zastupanog po punomoćniku Ante Kukoč; Magdalena Tolić; Tanja Krković; Ivanka Prančević zastupanog po punomoćniku Ante Kukoč; Slavica Fućak; Tina Rebić; Ivanka Stilinović zastupanog po punomoćniku Ante Kukoč; Josipa Rukavina zastupanog po punomoćniku Ante Kukoč; Svjetlana Radovniković zastupanog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zastupanog po punomoćniku Biserka Treneski; Ante Kukoč; Mira Čiča, OIB 62079191401 zastupanog po punomoćniku Biserka Treneski; Ante Kukoč; Branka Vilenica, OIB 32335604244 zastupanog po punomoćniku Biserka Treneski; Ante Kukoč; Gordana Salak, OIB 96542945244 zastupanog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zastupanog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zastupanog po punomoćniku Ante Kukoč; Sanela Komšić-perić, OIB 86946879066; Gordana Grabar, OIB 56141812243; Dijana Cerovski, OIB 35906140697; Slađana Jurić, OIB 87762683201; Dragica Rast, OIB 42000268240; Inga Župić, OIB 17025741093; Amneris Dekleva, OIB 16413924700 zastupanog po punomoćniku Ante Kukoč; Anabel Fišer, OIB 74889428287; Snježana Krsnik, OIB 10585412030; Ankica Bitunjac, OIB 15723582227 zastupanog po punomoćniku Ante Kukoč; Željka Durdov, OIB 38854652316 zastupanog po punomoćniku Ante Kukoč; Jadranka Jurišić, OIB 03426646650 zastupanog po punomoćniku Ante Kukoč; Sandra Mokricki, OIB 98047362537 zastupanog po punomoćniku Ante Kukoč; Nikolina Poša, OIB 45406281903 zastupanog po punomoćniku Ante Kukoč; Zvjezdana Previšić, OIB 13198736591; Radmila Horki, OIB 63919524067 zastupanog po punomoćniku Ante Kukoč; Snježana Dokša, OIB 06311685793; Vedrana Doždor, OIB 85374952571 zastupanog po punomoćniku Ante Kukoč; Miro Radman-livaja, OIB 21395444043 zastupanog po punomoćniku Ante Kukoč; Ivanka Radman-livaja, OIB 58739884883 zastupanog po punomoćniku Ante Kukoč; Antonija Ivišić, OIB 78630577944; Dragica Sladoja, OIB 99929767324; Gordana Bošnjak, OIB 48290450645; Nada Serdar, OIB 27777957564; Ivanka Špoljar, OIB 06444026856; Aleksandra Jovanović, OIB 92410251791 zastupanog po punomoćniku Ante Kukoč; Magdalena Tolić, OIB 48826440904; Tanja Krković, OIB 59699575840; Ivanka Prančević, OIB 28119789499 zastupanog po punomoćniku Ante Kukoč; Slavica Fućak, OIB 10646589503; Tina Rebić, OIB 64719117559; Ivanka Stilinović, OIB 51701890216 zastupanog po punomoćniku Ante Kukoč; Josipa Rukavina, OIB 14200067970 zastupanog po punomoćniku Ante Kukoč; Svjetlana Radovniković, OIB 43389771794 zastupanog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Ante Kukoč; Mira Čiča, Grobljanska Ulica 13, 32227 Borovo zastupanog po punomoćniku Biserka Treneski; Ante Kukoč; Branka Vilenica, Dr. Ante Starčevića 46, 32000 Vukovar zastupanog po punomoćniku Biserka Treneski; Ante Kukoč; Gordana Salak, Trg Republike Hrvatske 322, 32000 Vukovar zastupanog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zastupanog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zastupanog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zastupanog po punomoćniku Ante Kukoč; Anabel Fišer, Hajduk Mirka 106, 32100 Mirkovci; Snježana Krsnik, Florijana Bobića 40, 42000 Jalkovec; Ankica Bitunjac, Put Međina 3, 21230 Sinj zastupanog po punomoćniku Ante Kukoč; Željka Durdov, Širokog Brijega 8, 21000 Split zastupanog po punomoćniku Ante Kukoč; Jadranka Jurišić, Stjepana Radića 63, 53202 Perušić zastupanog po punomoćniku Ante Kukoč; Sandra Mokricki, Franje Račkoga 6, 31300 Beli Manastir zastupanog po punomoćniku Ante Kukoč; Nikolina Poša, Kralja Petra Krešimira Iv 47, 31300 Beli Manastir zastupanog po punomoćniku Ante Kukoč; Zvjezdana Previšić, Lapovačka 24, 32100 Vinkovci; Radmila Horki, Stepinčeva 53, 21000 Split zastupanog po punomoćniku Ante Kukoč; Snježana Dokša, Zagrebačka 237, 42000 Varaždin; Vedrana Doždor, Kutska 113, 21204 Dugopolje zastupanog po punomoćniku Ante Kukoč; Miro Radman-livaja, Grab bb, 21240 Trilj zastupanog po punomoćniku Ante Kukoč; Ivanka Radman-livaja, Grab bb, 21240 Trilj zastupanog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zastupanog po punomoćniku Ante Kukoč; Magdalena Tolić, Bana Jelačića 39, 35212 Klokočevik; Tanja Krković, Malo Budaševo 22, 44000 Budaševo; Ivanka Prančević, Hercegovačka 147, 21000 Split zastupanog po punomoćniku Ante Kukoč; Slavica Fućak, Baredice 14, 51000 Rijeka; Tina Rebić, Donji Vinjani 142, 21260 Donji Vinjani; Ivanka Stilinović, Kaniška 5, 53000 Gospić zastupanog po punomoćniku Ante Kukoč; Josipa Rukavina, Budačka 164a, 53000 Gospić zastupanog po punomoćniku Ante Kukoč; Svjetlana Radovniković, Prilaz Braće Kaliterna 8, 21000 Split zastupanog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Ante Kukoč; Mira Čiča, OIB 62079191401, Grobljanska Ulica 13, 32227 Borovo zastupanog po punomoćniku Biserka Treneski; Ante Kukoč; Branka Vilenica, OIB 32335604244, Dr. Ante Starčevića 46, 32000 Vukovar zastupanog po punomoćniku Biserka Treneski; Ante Kukoč; Gordana Salak, OIB 96542945244, Trg Republike Hrvatske 322, 32000 Vukovar zastupanog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zastupanog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zastupanog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zastupanog po punomoćniku Ante Kukoč; Anabel Fišer, OIB 74889428287, Hajduk Mirka 106, 32100 Mirkovci; Snježana Krsnik, OIB 10585412030, Florijana Bobića 40, 42000 Jalkovec; Ankica Bitunjac, OIB 15723582227, Put Međina 3, 21230 Sinj zastupanog po punomoćniku Ante Kukoč; Željka Durdov, OIB 38854652316, Širokog Brijega 8, 21000 Split zastupanog po punomoćniku Ante Kukoč; Jadranka Jurišić, OIB 03426646650, Stjepana Radića 63, 53202 Perušić zastupanog po punomoćniku Ante Kukoč; Sandra Mokricki, OIB 98047362537, Franje Račkoga 6, 31300 Beli Manastir zastupanog po punomoćniku Ante Kukoč; Nikolina Poša, OIB 45406281903, Kralja Petra Krešimira Iv 47, 31300 Beli Manastir zastupanog po punomoćniku Ante Kukoč; Zvjezdana Previšić, OIB 13198736591, Lapovačka 24, 32100 Vinkovci; Radmila Horki, OIB 63919524067, Stepinčeva 53, 21000 Split zastupanog po punomoćniku Ante Kukoč; Snježana Dokša, OIB 06311685793, Zagrebačka 237, 42000 Varaždin; Vedrana Doždor, OIB 85374952571, Kutska 113, 21204 Dugopolje zastupanog po punomoćniku Ante Kukoč; Miro Radman-livaja, OIB 21395444043, Grab bb, 21240 Trilj zastupanog po punomoćniku Ante Kukoč; Ivanka Radman-livaja, OIB 58739884883, Grab bb, 21240 Trilj zastupanog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zastupanog po punomoćniku Ante Kukoč; Magdalena Tolić, OIB 48826440904, Bana Jelačića 39, 35212 Klokočevik; Tanja Krković, OIB 59699575840, Malo Budaševo 22, 44000 Budaševo; Ivanka Prančević, OIB 28119789499, Hercegovačka 147, 21000 Split zastupanog po punomoćniku Ante Kukoč; Slavica Fućak, OIB 10646589503, Baredice 14, 51000 Rijeka; Tina Rebić, OIB 64719117559, Donji Vinjani 142, 21260 Donji Vinjani; Ivanka Stilinović, OIB 51701890216, Kaniška 5, 53000 Gospić zastupanog po punomoćniku Ante Kukoč; Josipa Rukavina, OIB 14200067970, Budačka 164a, 53000 Gospić zastupanog po punomoćniku Ante Kukoč; Svjetlana Radovniković, OIB 43389771794, Prilaz Braće Kaliterna 8, 21000 Split zastupanog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 Ante Kukoč</item>
      <item>Mira Čiča zastupanog po punomoćniku Biserka Treneski; Ante Kukoč</item>
      <item>Branka Vilenica zastupanog po punomoćniku Biserka Treneski; Ante Kukoč</item>
      <item>Gordana Salak zastupanog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zastupanog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zastupanog po punomoćniku Ante Kukoč</item>
      <item>Sanela Komšić-perić</item>
      <item>Gordana Grabar</item>
      <item>Dijana Cerovski</item>
      <item>Slađana Jurić</item>
      <item>Dragica Rast</item>
      <item>Inga Župić</item>
      <item>Amneris Dekleva zastupanog po punomoćniku Ante Kukoč</item>
      <item>Anabel Fišer</item>
      <item>Snježana Krsnik</item>
      <item>Ankica Bitunjac zastupanog po punomoćniku Ante Kukoč</item>
      <item>Željka Durdov zastupanog po punomoćniku Ante Kukoč</item>
      <item>Jadranka Jurišić zastupanog po punomoćniku Ante Kukoč</item>
      <item>Sandra Mokricki zastupanog po punomoćniku Ante Kukoč</item>
      <item>Nikolina Poša zastupanog po punomoćniku Ante Kukoč</item>
      <item>Zvjezdana Previšić</item>
      <item>Radmila Horki zastupanog po punomoćniku Ante Kukoč</item>
      <item>Snježana Dokša</item>
      <item>Vedrana Doždor zastupanog po punomoćniku Ante Kukoč</item>
      <item>Miro Radman-livaja zastupanog po punomoćniku Ante Kukoč</item>
      <item>Ivanka Radman-livaja zastupanog po punomoćniku Ante Kukoč</item>
      <item>Antonija Ivišić</item>
      <item>Dragica Sladoja</item>
      <item>Gordana Bošnjak</item>
      <item>Nada Serdar</item>
      <item>Ivanka Špoljar</item>
      <item>Aleksandra Jovanović zastupanog po punomoćniku Ante Kukoč</item>
      <item>Magdalena Tolić</item>
      <item>Tanja Krković</item>
      <item>Ivanka Prančević zastupanog po punomoćniku Ante Kukoč</item>
      <item>Slavica Fućak</item>
      <item>Tina Rebić</item>
      <item>Ivanka Stilinović zastupanog po punomoćniku Ante Kukoč</item>
      <item>Josipa Rukavina zastupanog po punomoćniku Ante Kukoč</item>
      <item>Svjetlana Radovniković zastupanog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zastupanog po punomoćniku Biserka Treneski; Ante Kukoč</item>
      <item>Mira Čiča, OIB 62079191401 zastupanog po punomoćniku Biserka Treneski; Ante Kukoč</item>
      <item>Branka Vilenica, OIB 32335604244 zastupanog po punomoćniku Biserka Treneski; Ante Kukoč</item>
      <item>Gordana Salak, OIB 96542945244 zastupanog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zastupanog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zastupanog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zastupanog po punomoćniku Ante Kukoč</item>
      <item>Anabel Fišer, OIB 74889428287</item>
      <item>Snježana Krsnik, OIB 10585412030</item>
      <item>Ankica Bitunjac, OIB 15723582227 zastupanog po punomoćniku Ante Kukoč</item>
      <item>Željka Durdov, OIB 38854652316 zastupanog po punomoćniku Ante Kukoč</item>
      <item>Jadranka Jurišić, OIB 03426646650 zastupanog po punomoćniku Ante Kukoč</item>
      <item>Sandra Mokricki, OIB 98047362537 zastupanog po punomoćniku Ante Kukoč</item>
      <item>Nikolina Poša, OIB 45406281903 zastupanog po punomoćniku Ante Kukoč</item>
      <item>Zvjezdana Previšić, OIB 13198736591</item>
      <item>Radmila Horki, OIB 63919524067 zastupanog po punomoćniku Ante Kukoč</item>
      <item>Snježana Dokša, OIB 06311685793</item>
      <item>Vedrana Doždor, OIB 85374952571 zastupanog po punomoćniku Ante Kukoč</item>
      <item>Miro Radman-livaja, OIB 21395444043 zastupanog po punomoćniku Ante Kukoč</item>
      <item>Ivanka Radman-livaja, OIB 58739884883 zastupanog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zastupanog po punomoćniku Ante Kukoč</item>
      <item>Magdalena Tolić, OIB 48826440904</item>
      <item>Tanja Krković, OIB 59699575840</item>
      <item>Ivanka Prančević, OIB 28119789499 zastupanog po punomoćniku Ante Kukoč</item>
      <item>Slavica Fućak, OIB 10646589503</item>
      <item>Tina Rebić, OIB 64719117559</item>
      <item>Ivanka Stilinović, OIB 51701890216 zastupanog po punomoćniku Ante Kukoč</item>
      <item>Josipa Rukavina, OIB 14200067970 zastupanog po punomoćniku Ante Kukoč</item>
      <item>Svjetlana Radovniković, OIB 43389771794 zastupanog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 Ante Kukoč</item>
      <item>Mira Čiča, Grobljanska Ulica 13, 32227 Borovo zastupanog po punomoćniku Biserka Treneski; Ante Kukoč</item>
      <item>Branka Vilenica, Dr. Ante Starčevića 46, 32000 Vukovar zastupanog po punomoćniku Biserka Treneski; Ante Kukoč</item>
      <item>Gordana Salak, Trg Republike Hrvatske 322, 32000 Vukovar zastupanog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zastupanog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zastupanog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zastupanog po punomoćniku Ante Kukoč</item>
      <item>Anabel Fišer, Hajduk Mirka 106, 32100 Mirkovci</item>
      <item>Snježana Krsnik, Florijana Bobića 40, 42000 Jalkovec</item>
      <item>Ankica Bitunjac, Put Međina 3, 21230 Sinj zastupanog po punomoćniku Ante Kukoč</item>
      <item>Željka Durdov, Širokog Brijega 8, 21000 Split zastupanog po punomoćniku Ante Kukoč</item>
      <item>Jadranka Jurišić, Stjepana Radića 63, 53202 Perušić zastupanog po punomoćniku Ante Kukoč</item>
      <item>Sandra Mokricki, Franje Račkoga 6, 31300 Beli Manastir zastupanog po punomoćniku Ante Kukoč</item>
      <item>Nikolina Poša, Kralja Petra Krešimira Iv 47, 31300 Beli Manastir zastupanog po punomoćniku Ante Kukoč</item>
      <item>Zvjezdana Previšić, Lapovačka 24, 32100 Vinkovci</item>
      <item>Radmila Horki, Stepinčeva 53, 21000 Split zastupanog po punomoćniku Ante Kukoč</item>
      <item>Snježana Dokša, Zagrebačka 237, 42000 Varaždin</item>
      <item>Vedrana Doždor, Kutska 113, 21204 Dugopolje zastupanog po punomoćniku Ante Kukoč</item>
      <item>Miro Radman-livaja, Grab bb, 21240 Trilj zastupanog po punomoćniku Ante Kukoč</item>
      <item>Ivanka Radman-livaja, Grab bb, 21240 Trilj zastupanog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zastupanog po punomoćniku Ante Kukoč</item>
      <item>Magdalena Tolić, Bana Jelačića 39, 35212 Klokočevik</item>
      <item>Tanja Krković, Malo Budaševo 22, 44000 Budaševo</item>
      <item>Ivanka Prančević, Hercegovačka 147, 21000 Split zastupanog po punomoćniku Ante Kukoč</item>
      <item>Slavica Fućak, Baredice 14, 51000 Rijeka</item>
      <item>Tina Rebić, Donji Vinjani 142, 21260 Donji Vinjani</item>
      <item>Ivanka Stilinović, Kaniška 5, 53000 Gospić zastupanog po punomoćniku Ante Kukoč</item>
      <item>Josipa Rukavina, Budačka 164a, 53000 Gospić zastupanog po punomoćniku Ante Kukoč</item>
      <item>Svjetlana Radovniković, Prilaz Braće Kaliterna 8, 21000 Split zastupanog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 Ante Kukoč</item>
      <item>Mira Čiča, OIB 62079191401, Grobljanska Ulica 13, 32227 Borovo zastupanog po punomoćniku Biserka Treneski; Ante Kukoč</item>
      <item>Branka Vilenica, OIB 32335604244, Dr. Ante Starčevića 46, 32000 Vukovar zastupanog po punomoćniku Biserka Treneski; Ante Kukoč</item>
      <item>Gordana Salak, OIB 96542945244, Trg Republike Hrvatske 322, 32000 Vukovar zastupanog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zastupanog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zastupanog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zastupanog po punomoćniku Ante Kukoč</item>
      <item>Anabel Fišer, OIB 74889428287, Hajduk Mirka 106, 32100 Mirkovci</item>
      <item>Snježana Krsnik, OIB 10585412030, Florijana Bobića 40, 42000 Jalkovec</item>
      <item>Ankica Bitunjac, OIB 15723582227, Put Međina 3, 21230 Sinj zastupanog po punomoćniku Ante Kukoč</item>
      <item>Željka Durdov, OIB 38854652316, Širokog Brijega 8, 21000 Split zastupanog po punomoćniku Ante Kukoč</item>
      <item>Jadranka Jurišić, OIB 03426646650, Stjepana Radića 63, 53202 Perušić zastupanog po punomoćniku Ante Kukoč</item>
      <item>Sandra Mokricki, OIB 98047362537, Franje Račkoga 6, 31300 Beli Manastir zastupanog po punomoćniku Ante Kukoč</item>
      <item>Nikolina Poša, OIB 45406281903, Kralja Petra Krešimira Iv 47, 31300 Beli Manastir zastupanog po punomoćniku Ante Kukoč</item>
      <item>Zvjezdana Previšić, OIB 13198736591, Lapovačka 24, 32100 Vinkovci</item>
      <item>Radmila Horki, OIB 63919524067, Stepinčeva 53, 21000 Split zastupanog po punomoćniku Ante Kukoč</item>
      <item>Snježana Dokša, OIB 06311685793, Zagrebačka 237, 42000 Varaždin</item>
      <item>Vedrana Doždor, OIB 85374952571, Kutska 113, 21204 Dugopolje zastupanog po punomoćniku Ante Kukoč</item>
      <item>Miro Radman-livaja, OIB 21395444043, Grab bb, 21240 Trilj zastupanog po punomoćniku Ante Kukoč</item>
      <item>Ivanka Radman-livaja, OIB 58739884883, Grab bb, 21240 Trilj zastupanog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zastupanog po punomoćniku Ante Kukoč</item>
      <item>Magdalena Tolić, OIB 48826440904, Bana Jelačića 39, 35212 Klokočevik</item>
      <item>Tanja Krković, OIB 59699575840, Malo Budaševo 22, 44000 Budaševo</item>
      <item>Ivanka Prančević, OIB 28119789499, Hercegovačka 147, 21000 Split zastupanog po punomoćniku Ante Kukoč</item>
      <item>Slavica Fućak, OIB 10646589503, Baredice 14, 51000 Rijeka</item>
      <item>Tina Rebić, OIB 64719117559, Donji Vinjani 142, 21260 Donji Vinjani</item>
      <item>Ivanka Stilinović, OIB 51701890216, Kaniška 5, 53000 Gospić zastupanog po punomoćniku Ante Kukoč</item>
      <item>Josipa Rukavina, OIB 14200067970, Budačka 164a, 53000 Gospić zastupanog po punomoćniku Ante Kukoč</item>
      <item>Svjetlana Radovniković, OIB 43389771794, Prilaz Braće Kaliterna 8, 21000 Split zastupanog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477</properties:Words>
  <properties:Characters>2770</properties:Characters>
  <properties:Lines>89</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2016-10-07T05:39:00Z</dcterms:created>
  <dc:creator>Trgovački sud Split</dc:creator>
  <cp:lastModifiedBy>Katarina Mikulić</cp:lastModifiedBy>
  <cp:lastPrinted>2016-10-07T07:46:00Z</cp:lastPrinted>
  <dcterms:modified xmlns:xsi="http://www.w3.org/2001/XMLSchema-instance" xsi:type="dcterms:W3CDTF">2016-10-07T08:05:00Z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