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d593" w14:paraId="ca8d59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4EAA" w:rsidP="00D54EAA" w:rsidR="00D54EAA" w:rsidRPr="00D54EAA">
      <w:pPr>
        <w:spacing w:after="0"/>
        <w:jc w:val="right"/>
        <w:rPr>
          <w:rFonts w:cs="Times New Roman" w:eastAsia="Times New Roman"/>
          <w:lang w:eastAsia="hr-HR"/>
        </w:rPr>
      </w:pPr>
      <w:r w:rsidRPr="00D54EAA">
        <w:rPr>
          <w:rFonts w:cs="Times New Roman" w:eastAsia="Times New Roman"/>
          <w:lang w:eastAsia="hr-HR"/>
        </w:rPr>
        <w:t>Poslovni broj: 3 St-26/2016-10</w:t>
      </w:r>
    </w:p>
    <w:p w:rsidRDefault="00D54EAA" w:rsidP="00D54EAA" w:rsidR="00D54EAA" w:rsidRPr="00D54EA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54EAA" w:rsidP="00D54EAA" w:rsidR="00D54EAA" w:rsidRPr="00D54EA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54EAA" w:rsidP="00D54EAA" w:rsidR="00D54EAA" w:rsidRPr="00D54EA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54EAA" w:rsidP="00D54EAA" w:rsidR="00D54EAA" w:rsidRPr="00D54EAA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D54EAA">
        <w:rPr>
          <w:rFonts w:cs="Times New Roman" w:eastAsia="Times New Roman"/>
          <w:lang w:eastAsia="hr-HR"/>
        </w:rPr>
        <w:t>REPUBLIKA HRVATSKA</w:t>
      </w:r>
    </w:p>
    <w:p w:rsidRDefault="00D54EAA" w:rsidP="00D54EAA" w:rsidR="00D54EAA" w:rsidRPr="00D54EAA">
      <w:pPr>
        <w:spacing w:after="0"/>
        <w:ind w:firstLine="708"/>
        <w:rPr>
          <w:rFonts w:cs="Times New Roman" w:eastAsia="Times New Roman"/>
          <w:lang w:eastAsia="hr-HR"/>
        </w:rPr>
      </w:pPr>
      <w:r w:rsidRPr="00D54EAA">
        <w:rPr>
          <w:rFonts w:cs="Times New Roman" w:eastAsia="Times New Roman"/>
          <w:lang w:eastAsia="hr-HR"/>
        </w:rPr>
        <w:t>TRGOVAČKI SUD U ZADRU</w:t>
      </w:r>
    </w:p>
    <w:p w:rsidRDefault="00D54EAA" w:rsidP="00D54EAA" w:rsidR="00D54EAA" w:rsidRPr="00D54EAA">
      <w:pPr>
        <w:spacing w:after="0"/>
        <w:ind w:firstLine="708"/>
        <w:rPr>
          <w:rFonts w:cs="Times New Roman" w:eastAsia="Times New Roman"/>
          <w:lang w:eastAsia="hr-HR"/>
        </w:rPr>
      </w:pPr>
      <w:r w:rsidRPr="00D54EAA">
        <w:rPr>
          <w:rFonts w:cs="Times New Roman" w:eastAsia="Times New Roman"/>
          <w:lang w:eastAsia="hr-HR"/>
        </w:rPr>
        <w:t>Zadar, Dr. Franje Tuđmana 35</w:t>
      </w:r>
    </w:p>
    <w:p w:rsidRDefault="00D54EAA" w:rsidP="00D54EAA" w:rsidR="00D54EAA" w:rsidRPr="00D54EAA">
      <w:pPr>
        <w:spacing w:after="0"/>
        <w:rPr>
          <w:rFonts w:cs="Times New Roman" w:eastAsia="Times New Roman"/>
          <w:lang w:eastAsia="hr-HR"/>
        </w:rPr>
      </w:pPr>
    </w:p>
    <w:p w:rsidRDefault="00D54EAA" w:rsidP="00D54EAA" w:rsidR="00D54EAA" w:rsidRPr="00D54EAA">
      <w:pPr>
        <w:spacing w:after="0"/>
        <w:rPr>
          <w:rFonts w:cs="Times New Roman" w:eastAsia="Times New Roman"/>
          <w:lang w:eastAsia="hr-HR"/>
        </w:rPr>
      </w:pPr>
    </w:p>
    <w:p w:rsidRDefault="00D54EAA" w:rsidP="00D54EAA" w:rsidR="00D54EAA" w:rsidRPr="00D54EAA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D54EAA">
        <w:rPr>
          <w:rFonts w:cs="Times New Roman" w:eastAsia="Times New Roman"/>
          <w:lang w:eastAsia="hr-HR"/>
        </w:rPr>
        <w:tab/>
        <w:t>R E PU B L I K A   H R V A T S K A</w:t>
      </w:r>
      <w:r w:rsidRPr="00D54EAA">
        <w:rPr>
          <w:rFonts w:cs="Times New Roman" w:eastAsia="Times New Roman"/>
          <w:lang w:eastAsia="hr-HR"/>
        </w:rPr>
        <w:tab/>
      </w:r>
    </w:p>
    <w:p w:rsidRDefault="00D54EAA" w:rsidP="00D54EAA" w:rsidR="00D54EAA" w:rsidRPr="00D54E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4EAA" w:rsidP="00D54EAA" w:rsidR="00D54EAA" w:rsidRPr="00D54EAA">
      <w:pPr>
        <w:spacing w:after="0"/>
        <w:jc w:val="center"/>
        <w:rPr>
          <w:rFonts w:cs="Times New Roman" w:eastAsia="Times New Roman"/>
          <w:lang w:eastAsia="hr-HR"/>
        </w:rPr>
      </w:pPr>
      <w:r w:rsidRPr="00D54EAA">
        <w:rPr>
          <w:rFonts w:cs="Times New Roman" w:eastAsia="Times New Roman"/>
          <w:lang w:eastAsia="hr-HR"/>
        </w:rPr>
        <w:t xml:space="preserve">Z A K LJ U Č A K </w:t>
      </w:r>
    </w:p>
    <w:p w:rsidRDefault="00D54EAA" w:rsidP="00D54EAA" w:rsidR="00D54EAA" w:rsidRPr="00D54E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4EAA" w:rsidP="00D54EAA" w:rsidR="00D54EAA" w:rsidRPr="00D54EAA">
      <w:pPr>
        <w:spacing w:after="0"/>
        <w:jc w:val="both"/>
        <w:rPr>
          <w:rFonts w:cs="Times New Roman" w:eastAsia="Times New Roman"/>
          <w:lang w:eastAsia="hr-HR"/>
        </w:rPr>
      </w:pPr>
      <w:r w:rsidRPr="00D54EAA">
        <w:rPr>
          <w:rFonts w:cs="Times New Roman" w:eastAsia="Times New Roman"/>
          <w:lang w:eastAsia="hr-HR"/>
        </w:rPr>
        <w:tab/>
        <w:t>Trgovački sud u Zadru, po sutkinji Tini Grgas, u skraćenom stečajnom postupku radi utvrđivanja pretpostavki za otvaranje skraćenoga stečajnoga postupka nad dužnikom SQUEEZE TRADE j.d.o.o.</w:t>
      </w:r>
      <w:r w:rsidRPr="00D54EAA">
        <w:rPr>
          <w:rFonts w:cs="Times New Roman" w:eastAsia="Times New Roman"/>
          <w:szCs w:val="20"/>
          <w:lang w:eastAsia="hr-HR"/>
        </w:rPr>
        <w:t>,  Zadar, Put Vrela 59, OIB: 04311219723,</w:t>
      </w:r>
      <w:r w:rsidRPr="00D54EAA">
        <w:rPr>
          <w:rFonts w:cs="Times New Roman" w:eastAsia="Times New Roman"/>
          <w:lang w:eastAsia="hr-HR"/>
        </w:rPr>
        <w:t xml:space="preserve"> 30. lipnja 2017. </w:t>
      </w:r>
    </w:p>
    <w:p w:rsidRDefault="00D54EAA" w:rsidP="00D54EAA" w:rsidR="00D54EAA" w:rsidRPr="00D54E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EAA" w:rsidP="00D54EAA" w:rsidR="00D54EAA" w:rsidRPr="00D54EAA">
      <w:pPr>
        <w:spacing w:after="0"/>
        <w:jc w:val="center"/>
        <w:rPr>
          <w:rFonts w:cs="Times New Roman" w:eastAsia="Times New Roman"/>
          <w:lang w:eastAsia="hr-HR"/>
        </w:rPr>
      </w:pPr>
      <w:r w:rsidRPr="00D54EAA">
        <w:rPr>
          <w:rFonts w:cs="Times New Roman" w:eastAsia="Times New Roman"/>
          <w:lang w:eastAsia="hr-HR"/>
        </w:rPr>
        <w:t xml:space="preserve">z a k </w:t>
      </w:r>
      <w:proofErr w:type="spellStart"/>
      <w:r w:rsidRPr="00D54EAA">
        <w:rPr>
          <w:rFonts w:cs="Times New Roman" w:eastAsia="Times New Roman"/>
          <w:lang w:eastAsia="hr-HR"/>
        </w:rPr>
        <w:t>lj</w:t>
      </w:r>
      <w:proofErr w:type="spellEnd"/>
      <w:r w:rsidRPr="00D54EAA">
        <w:rPr>
          <w:rFonts w:cs="Times New Roman" w:eastAsia="Times New Roman"/>
          <w:lang w:eastAsia="hr-HR"/>
        </w:rPr>
        <w:t xml:space="preserve"> u č i o  j e</w:t>
      </w:r>
    </w:p>
    <w:p w:rsidRDefault="00D54EAA" w:rsidP="00D54EAA" w:rsidR="00D54EAA" w:rsidRPr="00D54E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EAA" w:rsidP="00D54EAA" w:rsidR="00D54EAA" w:rsidRPr="00D54E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4EAA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D54EAA" w:rsidP="00D54EAA" w:rsidR="00D54EAA" w:rsidRPr="00D54E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EAA" w:rsidP="00D54EAA" w:rsidR="00D54EAA" w:rsidRPr="00D54E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4EAA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D54EAA" w:rsidP="00D54EAA" w:rsidR="00D54EAA" w:rsidRPr="00D54E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54EAA" w:rsidP="00D54EAA" w:rsidR="00D54EAA" w:rsidRPr="00D54E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4EAA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D54EAA" w:rsidP="00D54EAA" w:rsidR="00D54EAA" w:rsidRPr="00D54E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EAA" w:rsidP="00D54EAA" w:rsidR="00D54EAA" w:rsidRPr="00D54E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54EAA" w:rsidP="00D54EAA" w:rsidR="00D54EAA" w:rsidRPr="00D54EAA">
      <w:pPr>
        <w:spacing w:after="0"/>
        <w:jc w:val="center"/>
        <w:rPr>
          <w:rFonts w:cs="Times New Roman" w:eastAsia="Times New Roman"/>
          <w:lang w:eastAsia="hr-HR"/>
        </w:rPr>
      </w:pPr>
      <w:r w:rsidRPr="00D54EAA">
        <w:rPr>
          <w:rFonts w:cs="Times New Roman" w:eastAsia="Times New Roman"/>
          <w:lang w:eastAsia="hr-HR"/>
        </w:rPr>
        <w:t xml:space="preserve">U Zadru 30. lipnja 2017. </w:t>
      </w:r>
    </w:p>
    <w:p w:rsidRDefault="00D54EAA" w:rsidP="00D54EAA" w:rsidR="00D54EAA" w:rsidRPr="00D54EA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D54EAA" w:rsidP="00D54EAA" w:rsidR="00D54EAA" w:rsidRPr="00D54EA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D54EAA" w:rsidP="00D54EAA" w:rsidR="00D54EAA" w:rsidRPr="00D54EAA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D54EAA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D54EAA" w:rsidP="00D54EAA" w:rsidR="00D54EAA" w:rsidRPr="00D54EAA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D54EAA">
        <w:rPr>
          <w:rFonts w:cs="Times New Roman" w:eastAsia="Times New Roman"/>
          <w:lang w:eastAsia="hr-HR"/>
        </w:rPr>
        <w:t>Tina Grgas</w:t>
      </w:r>
    </w:p>
    <w:p w:rsidRDefault="00D54EAA" w:rsidP="00D54EAA" w:rsidR="00D54EAA" w:rsidRPr="00D54EAA">
      <w:pPr>
        <w:spacing w:after="0"/>
        <w:jc w:val="right"/>
        <w:rPr>
          <w:rFonts w:cs="Times New Roman" w:eastAsia="Times New Roman"/>
          <w:lang w:eastAsia="hr-HR"/>
        </w:rPr>
      </w:pPr>
      <w:r w:rsidRPr="00D54EAA">
        <w:rPr>
          <w:rFonts w:cs="Times New Roman" w:eastAsia="Times New Roman"/>
          <w:lang w:eastAsia="hr-HR"/>
        </w:rPr>
        <w:t xml:space="preserve"> </w:t>
      </w:r>
    </w:p>
    <w:p w:rsidRDefault="00D54EAA" w:rsidP="00D54EAA" w:rsidR="00D54EAA" w:rsidRPr="00D54E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54EAA">
        <w:rPr>
          <w:rFonts w:cs="Times New Roman" w:eastAsia="Times New Roman"/>
          <w:lang w:eastAsia="hr-HR"/>
        </w:rPr>
        <w:t>UPUTA O PRAVNOM LIJEKU</w:t>
      </w:r>
    </w:p>
    <w:p w:rsidRDefault="00D54EAA" w:rsidP="00D54EAA" w:rsidR="00D54EAA" w:rsidRPr="00D54EA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D54EAA">
        <w:rPr>
          <w:rFonts w:cs="Times New Roman" w:eastAsia="Times New Roman"/>
          <w:lang w:eastAsia="hr-HR"/>
        </w:rPr>
        <w:t>Protiv ovog zaključka nije dopuštena žalba.</w:t>
      </w:r>
    </w:p>
    <w:p w:rsidRDefault="00D54EAA" w:rsidP="00D54EAA" w:rsidR="00D54EAA" w:rsidRPr="00D54EA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  <w:r w:rsidRPr="00D54EA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D54EAA" w:rsidP="00D54EAA" w:rsidR="00D54EAA" w:rsidRPr="00D54EA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D54EAA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EAA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3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St-26/2016-10</izvorni_sadrzaj>
    <derivirana_varijabla naziv="DomainObject.Oznaka_1">St-26/2016-10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St-26/2016</izvorni_sadrzaj>
    <derivirana_varijabla naziv="DomainObject.Predmet.OznakaBroj_1">St-26/2016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SQUEEZE TRADE jednostavno društvo s ograničenom odgovornošću za usluge</izvorni_sadrzaj>
    <derivirana_varijabla naziv="DomainObject.Predmet.ProtustrankaFormated_1">  SQUEEZE TRADE jednostavno društvo s ograničenom odgovornošću za usluge</derivirana_varijabla>
  </DomainObject.Predmet.ProtustrankaFormated>
  <DomainObject.Predmet.ProtustrankaFormatedOIB>
    <izvorni_sadrzaj>  SQUEEZE TRADE jednostavno društvo s ograničenom odgovornošću za usluge, OIB 04311219723</izvorni_sadrzaj>
    <derivirana_varijabla naziv="DomainObject.Predmet.ProtustrankaFormatedOIB_1">  SQUEEZE TRADE jednostavno društvo s ograničenom odgovornošću za usluge, OIB 04311219723</derivirana_varijabla>
  </DomainObject.Predmet.ProtustrankaFormatedOIB>
  <DomainObject.Predmet.ProtustrankaFormatedWithAdress>
    <izvorni_sadrzaj> SQUEEZE TRADE jednostavno društvo s ograničenom odgovornošću za usluge, Put Vrela 59, 23000 Zadar</izvorni_sadrzaj>
    <derivirana_varijabla naziv="DomainObject.Predmet.ProtustrankaFormatedWithAdress_1"> SQUEEZE TRADE jednostavno društvo s ograničenom odgovornošću za usluge, Put Vrela 59, 23000 Zadar</derivirana_varijabla>
  </DomainObject.Predmet.ProtustrankaFormatedWithAdress>
  <DomainObject.Predmet.ProtustrankaFormatedWithAdressOIB>
    <izvorni_sadrzaj> SQUEEZE TRADE jednostavno društvo s ograničenom odgovornošću za usluge, OIB 04311219723, Put Vrela 59, 23000 Zadar</izvorni_sadrzaj>
    <derivirana_varijabla naziv="DomainObject.Predmet.ProtustrankaFormatedWithAdressOIB_1"> SQUEEZE TRADE jednostavno društvo s ograničenom odgovornošću za usluge, OIB 04311219723, Put Vrela 59, 23000 Zadar</derivirana_varijabla>
  </DomainObject.Predmet.ProtustrankaFormatedWithAdressOIB>
  <DomainObject.Predmet.ProtustrankaWithAdress>
    <izvorni_sadrzaj>SQUEEZE TRADE jednostavno društvo s ograničenom odgovornošću za usluge Put Vrela 59, 23000 Zadar</izvorni_sadrzaj>
    <derivirana_varijabla naziv="DomainObject.Predmet.ProtustrankaWithAdress_1">SQUEEZE TRADE jednostavno društvo s ograničenom odgovornošću za usluge Put Vrela 59, 23000 Zadar</derivirana_varijabla>
  </DomainObject.Predmet.ProtustrankaWithAdress>
  <DomainObject.Predmet.ProtustrankaWithAdressOIB>
    <izvorni_sadrzaj>SQUEEZE TRADE jednostavno društvo s ograničenom odgovornošću za usluge, OIB 04311219723, Put Vrela 59, 23000 Zadar</izvorni_sadrzaj>
    <derivirana_varijabla naziv="DomainObject.Predmet.ProtustrankaWithAdressOIB_1">SQUEEZE TRADE jednostavno društvo s ograničenom odgovornošću za usluge, OIB 04311219723, Put Vrela 59, 23000 Zadar</derivirana_varijabla>
  </DomainObject.Predmet.ProtustrankaWithAdressOIB>
  <DomainObject.Predmet.ProtustrankaNazivFormated>
    <izvorni_sadrzaj>SQUEEZE TRADE jednostavno društvo s ograničenom odgovornošću za usluge</izvorni_sadrzaj>
    <derivirana_varijabla naziv="DomainObject.Predmet.ProtustrankaNazivFormated_1">SQUEEZE TRADE jednostavno društvo s ograničenom odgovornošću za usluge</derivirana_varijabla>
  </DomainObject.Predmet.ProtustrankaNazivFormated>
  <DomainObject.Predmet.ProtustrankaNazivFormatedOIB>
    <izvorni_sadrzaj>SQUEEZE TRADE jednostavno društvo s ograničenom odgovornošću za usluge, OIB 04311219723</izvorni_sadrzaj>
    <derivirana_varijabla naziv="DomainObject.Predmet.ProtustrankaNazivFormatedOIB_1">SQUEEZE TRADE jednostavno društvo s ograničenom odgovornošću za usluge, OIB 04311219723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SQUEEZE TRADE jednostavno društvo s ograničenom odgovornošću za usluge</item>
    </izvorni_sadrzaj>
    <derivirana_varijabla naziv="DomainObject.Predmet.ProtuStrankaListFormated_1">
      <item>SQUEEZE TRADE jednostavno društvo s ograničenom odgovornošću za usluge</item>
    </derivirana_varijabla>
  </DomainObject.Predmet.ProtuStrankaListFormated>
  <DomainObject.Predmet.ProtuStrankaListFormatedOIB>
    <izvorni_sadrzaj>
      <item>SQUEEZE TRADE jednostavno društvo s ograničenom odgovornošću za usluge, OIB 04311219723</item>
    </izvorni_sadrzaj>
    <derivirana_varijabla naziv="DomainObject.Predmet.ProtuStrankaListFormatedOIB_1">
      <item>SQUEEZE TRADE jednostavno društvo s ograničenom odgovornošću za usluge, OIB 04311219723</item>
    </derivirana_varijabla>
  </DomainObject.Predmet.ProtuStrankaListFormatedOIB>
  <DomainObject.Predmet.ProtuStrankaListFormatedWithAdress>
    <izvorni_sadrzaj>
      <item>SQUEEZE TRADE jednostavno društvo s ograničenom odgovornošću za usluge, Put Vrela 59, 23000 Zadar</item>
    </izvorni_sadrzaj>
    <derivirana_varijabla naziv="DomainObject.Predmet.ProtuStrankaListFormatedWithAdress_1">
      <item>SQUEEZE TRADE jednostavno društvo s ograničenom odgovornošću za usluge, Put Vrela 59, 23000 Zadar</item>
    </derivirana_varijabla>
  </DomainObject.Predmet.ProtuStrankaListFormatedWithAdress>
  <DomainObject.Predmet.ProtuStrankaListFormatedWithAdressOIB>
    <izvorni_sadrzaj>
      <item>SQUEEZE TRADE jednostavno društvo s ograničenom odgovornošću za usluge, OIB 04311219723, Put Vrela 59, 23000 Zadar</item>
    </izvorni_sadrzaj>
    <derivirana_varijabla naziv="DomainObject.Predmet.ProtuStrankaListFormatedWithAdressOIB_1">
      <item>SQUEEZE TRADE jednostavno društvo s ograničenom odgovornošću za usluge, OIB 04311219723, Put Vrela 59, 23000 Zadar</item>
    </derivirana_varijabla>
  </DomainObject.Predmet.ProtuStrankaListFormatedWithAdressOIB>
  <DomainObject.Predmet.ProtuStrankaListNazivFormated>
    <izvorni_sadrzaj>
      <item>SQUEEZE TRADE jednostavno društvo s ograničenom odgovornošću za usluge</item>
    </izvorni_sadrzaj>
    <derivirana_varijabla naziv="DomainObject.Predmet.ProtuStrankaListNazivFormated_1">
      <item>SQUEEZE TRADE jednostavno društvo s ograničenom odgovornošću za usluge</item>
    </derivirana_varijabla>
  </DomainObject.Predmet.ProtuStrankaListNazivFormated>
  <DomainObject.Predmet.ProtuStrankaListNazivFormatedOIB>
    <izvorni_sadrzaj>
      <item>SQUEEZE TRADE jednostavno društvo s ograničenom odgovornošću za usluge, OIB 04311219723</item>
    </izvorni_sadrzaj>
    <derivirana_varijabla naziv="DomainObject.Predmet.ProtuStrankaListNazivFormatedOIB_1">
      <item>SQUEEZE TRADE jednostavno društvo s ograničenom odgovornošću za usluge, OIB 04311219723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St-26/2016-10</izvorni_sadrzaj>
    <derivirana_varijabla naziv="DomainObject.PoslovniBrojDokumenta_1">St-26/2016-10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SQUEEZE TRADE jednostavno društvo s ograničenom odgovornošću za usluge</izvorni_sadrzaj>
    <derivirana_varijabla naziv="DomainObject.Predmet.ProtustrankaIDrugi_1">SQUEEZE TRADE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SQUEEZE TRADE jednostavno društvo s ograničenom odgovornošću za usluge, OIB 04311219723, Put Vrela 59, 23000 Zadar</izvorni_sadrzaj>
    <derivirana_varijabla naziv="DomainObject.Predmet.ProtustrankaIDrugiAdressOIB_1">SQUEEZE TRADE jednostavno društvo s ograničenom odgovornošću za usluge, OIB 04311219723, Put Vrela 59,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SQUEEZE TRADE jednostavno društvo s ograničenom odgovornošću za usluge</item>
    </izvorni_sadrzaj>
    <derivirana_varijabla naziv="DomainObject.Predmet.SudioniciListNaziv_1">
      <item>FINA</item>
      <item>SQUEEZE TRADE jednostavno društvo s ograničenom odgovornošću za usluge</item>
    </derivirana_varijabla>
  </DomainObject.Predmet.SudioniciListNaziv>
  <DomainObject.Predmet.SudioniciListAdressOIB>
    <izvorni_sadrzaj>
      <item>FINA, OIB 85821130368</item>
      <item>SQUEEZE TRADE jednostavno društvo s ograničenom odgovornošću za usluge, OIB 04311219723, Put Vrela 59,23000 Zadar</item>
    </izvorni_sadrzaj>
    <derivirana_varijabla naziv="DomainObject.Predmet.SudioniciListAdressOIB_1">
      <item>FINA, OIB 85821130368</item>
      <item>SQUEEZE TRADE jednostavno društvo s ograničenom odgovornošću za usluge, OIB 04311219723, Put Vrela 59,23000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CB150-68E8-4CAA-B332-58E07733D4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1106</properties:Characters>
  <properties:Lines>46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2017-07-03T07:39:00Z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St-26/2016-10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