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5136" w14:paraId="2f75136" w:rsidRDefault="001E7045" w:rsidR="001E7045" w:rsidRPr="009D213C">
      <w:pPr>
        <w15:collapsed w:val="false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CF01D9">
        <w:rPr>
          <w:noProof/>
        </w:rPr>
        <w:t xml:space="preserve">            </w:t>
      </w:r>
      <w:r w:rsidR="00CF01D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9D213C">
      <w:pPr>
        <w:rPr>
          <w:rFonts w:hAnsi="Times New Roman" w:ascii="Times New Roman"/>
          <w:szCs w:val="24"/>
        </w:rPr>
      </w:pP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proofErr w:type="spellStart"/>
      <w:r w:rsidR="009539EA"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proofErr w:type="spellStart"/>
      <w:r w:rsidR="00CF01D9">
        <w:rPr>
          <w:rFonts w:hAnsi="Times New Roman" w:ascii="Times New Roman"/>
          <w:szCs w:val="24"/>
        </w:rPr>
        <w:t>1653</w:t>
      </w:r>
      <w:proofErr w:type="spellEnd"/>
      <w:r w:rsidR="00CF01D9">
        <w:rPr>
          <w:rFonts w:hAnsi="Times New Roman" w:ascii="Times New Roman"/>
          <w:szCs w:val="24"/>
        </w:rPr>
        <w:t>/</w:t>
      </w:r>
      <w:proofErr w:type="spellStart"/>
      <w:r w:rsidR="00CF01D9">
        <w:rPr>
          <w:rFonts w:hAnsi="Times New Roman" w:ascii="Times New Roman"/>
          <w:szCs w:val="24"/>
        </w:rPr>
        <w:t>11</w:t>
      </w:r>
      <w:proofErr w:type="spellEnd"/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>stupku nad stečajnim dužnikom</w:t>
      </w:r>
      <w:r w:rsidR="00CF01D9">
        <w:rPr>
          <w:rFonts w:hAnsi="Times New Roman" w:ascii="Times New Roman"/>
          <w:szCs w:val="24"/>
        </w:rPr>
        <w:t xml:space="preserve"> </w:t>
      </w:r>
      <w:r w:rsidR="00CF01D9" w:rsidRPr="00CF01D9">
        <w:rPr>
          <w:rFonts w:hAnsi="Times New Roman" w:ascii="Times New Roman"/>
          <w:szCs w:val="24"/>
        </w:rPr>
        <w:t xml:space="preserve">ZMAJ d.o.o. za graditeljstvo, zaštitnu opremu i trgovinu, u stečaju, </w:t>
      </w:r>
      <w:proofErr w:type="spellStart"/>
      <w:r w:rsidR="00CF01D9" w:rsidRPr="00CF01D9">
        <w:rPr>
          <w:rFonts w:hAnsi="Times New Roman" w:ascii="Times New Roman"/>
          <w:szCs w:val="24"/>
        </w:rPr>
        <w:t>Poznanovec</w:t>
      </w:r>
      <w:proofErr w:type="spellEnd"/>
      <w:r w:rsidR="00CF01D9" w:rsidRPr="00CF01D9">
        <w:rPr>
          <w:rFonts w:hAnsi="Times New Roman" w:ascii="Times New Roman"/>
          <w:szCs w:val="24"/>
        </w:rPr>
        <w:t xml:space="preserve">, Zagorske brigade 6, </w:t>
      </w:r>
      <w:proofErr w:type="spellStart"/>
      <w:r w:rsidR="00CF01D9" w:rsidRPr="00CF01D9">
        <w:rPr>
          <w:rFonts w:hAnsi="Times New Roman" w:ascii="Times New Roman"/>
          <w:szCs w:val="24"/>
        </w:rPr>
        <w:t>MBS</w:t>
      </w:r>
      <w:proofErr w:type="spellEnd"/>
      <w:r w:rsidR="00CF01D9" w:rsidRPr="00CF01D9">
        <w:rPr>
          <w:rFonts w:hAnsi="Times New Roman" w:ascii="Times New Roman"/>
          <w:szCs w:val="24"/>
        </w:rPr>
        <w:t xml:space="preserve">: </w:t>
      </w:r>
      <w:proofErr w:type="spellStart"/>
      <w:r w:rsidR="00CF01D9" w:rsidRPr="00CF01D9">
        <w:rPr>
          <w:rFonts w:hAnsi="Times New Roman" w:ascii="Times New Roman"/>
          <w:szCs w:val="24"/>
        </w:rPr>
        <w:t>080343342</w:t>
      </w:r>
      <w:proofErr w:type="spellEnd"/>
      <w:r w:rsidR="00CF01D9" w:rsidRPr="00CF01D9">
        <w:rPr>
          <w:rFonts w:hAnsi="Times New Roman" w:ascii="Times New Roman"/>
          <w:szCs w:val="24"/>
        </w:rPr>
        <w:t xml:space="preserve">, </w:t>
      </w:r>
      <w:proofErr w:type="spellStart"/>
      <w:r w:rsidR="00CF01D9" w:rsidRPr="00CF01D9">
        <w:rPr>
          <w:rFonts w:hAnsi="Times New Roman" w:ascii="Times New Roman"/>
          <w:szCs w:val="24"/>
        </w:rPr>
        <w:t>OIB</w:t>
      </w:r>
      <w:proofErr w:type="spellEnd"/>
      <w:r w:rsidR="00CF01D9" w:rsidRPr="00CF01D9">
        <w:rPr>
          <w:rFonts w:hAnsi="Times New Roman" w:ascii="Times New Roman"/>
          <w:szCs w:val="24"/>
        </w:rPr>
        <w:t xml:space="preserve">: </w:t>
      </w:r>
      <w:proofErr w:type="spellStart"/>
      <w:r w:rsidR="00CF01D9" w:rsidRPr="00CF01D9">
        <w:rPr>
          <w:rFonts w:hAnsi="Times New Roman" w:ascii="Times New Roman"/>
          <w:szCs w:val="24"/>
        </w:rPr>
        <w:t>39545253975</w:t>
      </w:r>
      <w:proofErr w:type="spellEnd"/>
      <w:r w:rsidR="00CF01D9">
        <w:rPr>
          <w:rFonts w:hAnsi="Times New Roman" w:ascii="Times New Roman"/>
          <w:szCs w:val="24"/>
        </w:rPr>
        <w:t xml:space="preserve">, dana </w:t>
      </w:r>
      <w:proofErr w:type="spellStart"/>
      <w:r w:rsidR="00CF01D9">
        <w:rPr>
          <w:rFonts w:hAnsi="Times New Roman" w:ascii="Times New Roman"/>
          <w:szCs w:val="24"/>
        </w:rPr>
        <w:t>23</w:t>
      </w:r>
      <w:proofErr w:type="spellEnd"/>
      <w:r w:rsidR="00CF01D9">
        <w:rPr>
          <w:rFonts w:hAnsi="Times New Roman" w:ascii="Times New Roman"/>
          <w:szCs w:val="24"/>
        </w:rPr>
        <w:t xml:space="preserve">. listopada </w:t>
      </w:r>
      <w:proofErr w:type="spellStart"/>
      <w:r w:rsidR="00CF01D9">
        <w:rPr>
          <w:rFonts w:hAnsi="Times New Roman" w:ascii="Times New Roman"/>
          <w:szCs w:val="24"/>
        </w:rPr>
        <w:t>2015</w:t>
      </w:r>
      <w:proofErr w:type="spellEnd"/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prodajom nekretnine stečajnog dužnika, a koje će se održati dana </w:t>
      </w:r>
      <w:proofErr w:type="spellStart"/>
      <w:r w:rsidR="00CF01D9">
        <w:rPr>
          <w:szCs w:val="24"/>
        </w:rPr>
        <w:t>12</w:t>
      </w:r>
      <w:proofErr w:type="spellEnd"/>
      <w:r w:rsidR="00CF01D9">
        <w:rPr>
          <w:szCs w:val="24"/>
        </w:rPr>
        <w:t>. studenog</w:t>
      </w:r>
      <w:r w:rsidR="00651CCF" w:rsidRPr="009D213C">
        <w:rPr>
          <w:szCs w:val="24"/>
        </w:rPr>
        <w:t xml:space="preserve"> </w:t>
      </w:r>
      <w:proofErr w:type="spellStart"/>
      <w:r w:rsidR="006278B7" w:rsidRPr="009D213C">
        <w:rPr>
          <w:szCs w:val="24"/>
        </w:rPr>
        <w:t>201</w:t>
      </w:r>
      <w:r w:rsidR="00CF01D9">
        <w:rPr>
          <w:szCs w:val="24"/>
        </w:rPr>
        <w:t>5</w:t>
      </w:r>
      <w:proofErr w:type="spellEnd"/>
      <w:r w:rsidR="006278B7" w:rsidRPr="009D213C">
        <w:rPr>
          <w:szCs w:val="24"/>
        </w:rPr>
        <w:t>. u</w:t>
      </w:r>
      <w:r w:rsidRPr="009D213C">
        <w:rPr>
          <w:szCs w:val="24"/>
        </w:rPr>
        <w:t xml:space="preserve"> </w:t>
      </w:r>
      <w:r w:rsidR="00CF01D9">
        <w:rPr>
          <w:szCs w:val="24"/>
        </w:rPr>
        <w:t>9:</w:t>
      </w:r>
      <w:proofErr w:type="spellStart"/>
      <w:r w:rsidR="00CF01D9">
        <w:rPr>
          <w:szCs w:val="24"/>
        </w:rPr>
        <w:t>30</w:t>
      </w:r>
      <w:proofErr w:type="spellEnd"/>
      <w:r w:rsidR="00CF01D9">
        <w:rPr>
          <w:szCs w:val="24"/>
        </w:rPr>
        <w:t xml:space="preserve"> </w:t>
      </w:r>
      <w:r w:rsidR="006278B7" w:rsidRPr="009D213C">
        <w:rPr>
          <w:szCs w:val="24"/>
        </w:rPr>
        <w:t>sati</w:t>
      </w:r>
      <w:r w:rsidRPr="009D213C">
        <w:rPr>
          <w:szCs w:val="24"/>
        </w:rPr>
        <w:t xml:space="preserve">, 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Trgovačko</w:t>
      </w:r>
      <w:r w:rsidR="004D0CAA" w:rsidRPr="009D213C">
        <w:rPr>
          <w:szCs w:val="24"/>
        </w:rPr>
        <w:t>m</w:t>
      </w:r>
      <w:r w:rsidRPr="009D213C">
        <w:rPr>
          <w:szCs w:val="24"/>
        </w:rPr>
        <w:t xml:space="preserve"> sud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u Za</w:t>
      </w:r>
      <w:r w:rsidR="004D0CAA" w:rsidRPr="009D213C">
        <w:rPr>
          <w:szCs w:val="24"/>
        </w:rPr>
        <w:t>grebu, Petrinjska 8, soba br. 91</w:t>
      </w:r>
      <w:r w:rsidRPr="009D213C">
        <w:rPr>
          <w:szCs w:val="24"/>
        </w:rPr>
        <w:t>/II</w:t>
      </w:r>
      <w:r w:rsidR="004D0CAA" w:rsidRPr="009D213C">
        <w:rPr>
          <w:szCs w:val="24"/>
        </w:rPr>
        <w:t xml:space="preserve"> (ulična zgrada)</w:t>
      </w:r>
      <w:r w:rsidRPr="009D213C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 xml:space="preserve">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CF01D9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E7045" w:rsidR="001E7045" w:rsidRPr="009D213C">
      <w:pPr>
        <w:pStyle w:val="Tijeloteksta-uvlaka2"/>
        <w:ind w:firstLine="0"/>
        <w:rPr>
          <w:szCs w:val="24"/>
        </w:rPr>
      </w:pP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CF01D9">
        <w:rPr>
          <w:rFonts w:hAnsi="Times New Roman" w:ascii="Times New Roman"/>
          <w:szCs w:val="24"/>
        </w:rPr>
        <w:t xml:space="preserve">, </w:t>
      </w:r>
      <w:proofErr w:type="spellStart"/>
      <w:r w:rsidR="00CF01D9">
        <w:rPr>
          <w:rFonts w:hAnsi="Times New Roman" w:ascii="Times New Roman"/>
          <w:szCs w:val="24"/>
        </w:rPr>
        <w:t>23</w:t>
      </w:r>
      <w:proofErr w:type="spellEnd"/>
      <w:r w:rsidR="00CF01D9">
        <w:rPr>
          <w:rFonts w:hAnsi="Times New Roman" w:ascii="Times New Roman"/>
          <w:szCs w:val="24"/>
        </w:rPr>
        <w:t>. listopada</w:t>
      </w:r>
      <w:r w:rsidRPr="009D213C">
        <w:rPr>
          <w:rFonts w:hAnsi="Times New Roman" w:ascii="Times New Roman"/>
          <w:szCs w:val="24"/>
        </w:rPr>
        <w:t xml:space="preserve"> </w:t>
      </w:r>
      <w:proofErr w:type="spellStart"/>
      <w:r w:rsidR="006278B7" w:rsidRPr="009D213C">
        <w:rPr>
          <w:rFonts w:hAnsi="Times New Roman" w:ascii="Times New Roman"/>
          <w:szCs w:val="24"/>
        </w:rPr>
        <w:t>201</w:t>
      </w:r>
      <w:r w:rsidR="00CF01D9">
        <w:rPr>
          <w:rFonts w:hAnsi="Times New Roman" w:ascii="Times New Roman"/>
          <w:szCs w:val="24"/>
        </w:rPr>
        <w:t>5</w:t>
      </w:r>
      <w:proofErr w:type="spellEnd"/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B5716B">
        <w:rPr>
          <w:rFonts w:hAnsi="Times New Roman" w:ascii="Times New Roman"/>
          <w:szCs w:val="24"/>
        </w:rPr>
        <w:t>, v.r.</w:t>
      </w:r>
      <w:bookmarkStart w:name="_GoBack" w:id="0"/>
      <w:bookmarkEnd w:id="0"/>
    </w:p>
    <w:p w:rsidRDefault="00B5716B" w:rsidP="00331A26" w:rsidR="00B5716B">
      <w:pPr>
        <w:ind w:firstLine="720" w:left="2160"/>
        <w:rPr>
          <w:rFonts w:hAnsi="Times New Roman" w:ascii="Times New Roman"/>
          <w:szCs w:val="24"/>
        </w:rPr>
      </w:pPr>
    </w:p>
    <w:p w:rsidRDefault="00B5716B" w:rsidP="003C5659" w:rsidR="00B5716B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B5716B" w:rsidR="00B5716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B5716B" w:rsidP="00331A26" w:rsidR="00B5716B" w:rsidRPr="009D213C">
      <w:pPr>
        <w:ind w:firstLine="720" w:left="2160"/>
        <w:rPr>
          <w:rFonts w:hAnsi="Times New Roman" w:ascii="Times New Roman"/>
          <w:szCs w:val="24"/>
        </w:rPr>
      </w:pPr>
    </w:p>
    <w:p w:rsidRDefault="004D0CAA" w:rsidR="004D0CAA" w:rsidRPr="009D213C">
      <w:pPr>
        <w:rPr>
          <w:rFonts w:hAnsi="Times New Roman" w:ascii="Times New Roman"/>
          <w:szCs w:val="24"/>
          <w:u w:val="single"/>
        </w:rPr>
      </w:pPr>
      <w:r w:rsidRPr="009D213C">
        <w:rPr>
          <w:rFonts w:hAnsi="Times New Roman" w:ascii="Times New Roman"/>
          <w:szCs w:val="24"/>
          <w:u w:val="single"/>
        </w:rPr>
        <w:t>UPUTA O PRAVNOM LIJEKU:</w:t>
      </w:r>
    </w:p>
    <w:p w:rsidRDefault="004D0CAA" w:rsidR="004D0CAA" w:rsidRPr="009D213C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CF01D9" w:rsidR="00CF01D9" w:rsidRPr="00B5716B">
      <w:pPr>
        <w:jc w:val="both"/>
        <w:rPr>
          <w:rFonts w:hAnsi="Times New Roman" w:ascii="Times New Roman"/>
          <w:color w:val="FFFFFF"/>
          <w:sz w:val="20"/>
        </w:rPr>
      </w:pPr>
    </w:p>
    <w:p w:rsidRDefault="00671229" w:rsidR="00671229" w:rsidRPr="00B5716B">
      <w:pPr>
        <w:jc w:val="both"/>
        <w:rPr>
          <w:rFonts w:hAnsi="Times New Roman" w:ascii="Times New Roman"/>
          <w:color w:val="FFFFFF"/>
          <w:sz w:val="20"/>
        </w:rPr>
      </w:pPr>
      <w:r w:rsidRPr="00B5716B">
        <w:rPr>
          <w:rFonts w:hAnsi="Times New Roman" w:ascii="Times New Roman"/>
          <w:color w:val="FFFFFF"/>
          <w:sz w:val="20"/>
        </w:rPr>
        <w:t>DNA:</w:t>
      </w:r>
    </w:p>
    <w:p w:rsidRDefault="00CF01D9" w:rsidP="00671229" w:rsidR="00671229" w:rsidRPr="00B5716B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0"/>
        </w:rPr>
      </w:pPr>
      <w:r w:rsidRPr="00B5716B">
        <w:rPr>
          <w:rFonts w:hAnsi="Times New Roman" w:ascii="Times New Roman"/>
          <w:color w:val="FFFFFF"/>
          <w:sz w:val="20"/>
        </w:rPr>
        <w:t>stečajna</w:t>
      </w:r>
      <w:r w:rsidR="00671229" w:rsidRPr="00B5716B">
        <w:rPr>
          <w:rFonts w:hAnsi="Times New Roman" w:ascii="Times New Roman"/>
          <w:color w:val="FFFFFF"/>
          <w:sz w:val="20"/>
        </w:rPr>
        <w:t xml:space="preserve"> upravitelj</w:t>
      </w:r>
      <w:r w:rsidRPr="00B5716B">
        <w:rPr>
          <w:rFonts w:hAnsi="Times New Roman" w:ascii="Times New Roman"/>
          <w:color w:val="FFFFFF"/>
          <w:sz w:val="20"/>
        </w:rPr>
        <w:t>ica</w:t>
      </w:r>
    </w:p>
    <w:p w:rsidRDefault="00CF01D9" w:rsidP="00CF01D9" w:rsidR="00CF01D9" w:rsidRPr="00B5716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bCs/>
          <w:color w:val="FFFFFF"/>
          <w:sz w:val="20"/>
        </w:rPr>
      </w:pPr>
      <w:r w:rsidRPr="00B5716B">
        <w:rPr>
          <w:rFonts w:hAnsi="Times New Roman" w:ascii="Times New Roman"/>
          <w:bCs/>
          <w:color w:val="FFFFFF"/>
          <w:sz w:val="20"/>
        </w:rPr>
        <w:lastRenderedPageBreak/>
        <w:t xml:space="preserve">- </w:t>
      </w:r>
      <w:proofErr w:type="spellStart"/>
      <w:r w:rsidRPr="00B5716B">
        <w:rPr>
          <w:rFonts w:hAnsi="Times New Roman" w:ascii="Times New Roman"/>
          <w:bCs/>
          <w:color w:val="FFFFFF"/>
          <w:sz w:val="20"/>
        </w:rPr>
        <w:t>OTP</w:t>
      </w:r>
      <w:proofErr w:type="spellEnd"/>
      <w:r w:rsidRPr="00B5716B">
        <w:rPr>
          <w:rFonts w:hAnsi="Times New Roman" w:ascii="Times New Roman"/>
          <w:bCs/>
          <w:color w:val="FFFFFF"/>
          <w:sz w:val="20"/>
        </w:rPr>
        <w:t xml:space="preserve"> BANKA d.d. Zadar, Domovinskog rata 3</w:t>
      </w:r>
    </w:p>
    <w:p w:rsidRDefault="00CF01D9" w:rsidP="00CF01D9" w:rsidR="00CF01D9" w:rsidRPr="00B5716B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bCs/>
          <w:color w:val="FFFFFF"/>
          <w:sz w:val="20"/>
        </w:rPr>
      </w:pPr>
      <w:r w:rsidRPr="00B5716B">
        <w:rPr>
          <w:rFonts w:hAnsi="Times New Roman" w:ascii="Times New Roman"/>
          <w:bCs/>
          <w:color w:val="FFFFFF"/>
          <w:sz w:val="20"/>
        </w:rPr>
        <w:t xml:space="preserve">-  RH Ministarstvo financija, Porezna uprava, Područni ured Krapina </w:t>
      </w:r>
    </w:p>
    <w:p w:rsidRDefault="00CF01D9" w:rsidP="00671229" w:rsidR="00671229" w:rsidRPr="00B5716B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0"/>
        </w:rPr>
      </w:pPr>
      <w:r w:rsidRPr="00B5716B">
        <w:rPr>
          <w:rFonts w:hAnsi="Times New Roman" w:ascii="Times New Roman"/>
          <w:color w:val="FFFFFF"/>
          <w:sz w:val="20"/>
        </w:rPr>
        <w:t>e-</w:t>
      </w:r>
      <w:r w:rsidR="00671229" w:rsidRPr="00B5716B">
        <w:rPr>
          <w:rFonts w:hAnsi="Times New Roman" w:ascii="Times New Roman"/>
          <w:color w:val="FFFFFF"/>
          <w:sz w:val="20"/>
        </w:rPr>
        <w:t>oglasna ploča suda</w:t>
      </w:r>
      <w:r w:rsidRPr="00B5716B">
        <w:rPr>
          <w:rFonts w:hAnsi="Times New Roman" w:ascii="Times New Roman"/>
          <w:color w:val="FFFFFF"/>
          <w:sz w:val="20"/>
        </w:rPr>
        <w:t xml:space="preserve"> </w:t>
      </w:r>
      <w:proofErr w:type="spellStart"/>
      <w:r w:rsidRPr="00B5716B">
        <w:rPr>
          <w:rFonts w:hAnsi="Times New Roman" w:ascii="Times New Roman"/>
          <w:color w:val="FFFFFF"/>
          <w:sz w:val="20"/>
        </w:rPr>
        <w:t>15</w:t>
      </w:r>
      <w:proofErr w:type="spellEnd"/>
      <w:r w:rsidRPr="00B5716B">
        <w:rPr>
          <w:rFonts w:hAnsi="Times New Roman" w:ascii="Times New Roman"/>
          <w:color w:val="FFFFFF"/>
          <w:sz w:val="20"/>
        </w:rPr>
        <w:t xml:space="preserve"> dana</w:t>
      </w:r>
    </w:p>
    <w:p w:rsidRDefault="00CF01D9" w:rsidP="00671229" w:rsidR="00166D03" w:rsidRPr="00B5716B">
      <w:pPr>
        <w:jc w:val="both"/>
        <w:rPr>
          <w:rFonts w:hAnsi="Times New Roman" w:ascii="Times New Roman"/>
          <w:color w:val="FFFFFF"/>
          <w:sz w:val="20"/>
        </w:rPr>
      </w:pPr>
      <w:r w:rsidRPr="00B5716B">
        <w:rPr>
          <w:rFonts w:hAnsi="Times New Roman" w:ascii="Times New Roman"/>
          <w:color w:val="FFFFFF"/>
          <w:sz w:val="20"/>
        </w:rPr>
        <w:t>23.10.15.</w:t>
      </w:r>
    </w:p>
    <w:sectPr w:rsidSect="009539EA" w:rsidR="00166D03" w:rsidRPr="00B5716B">
      <w:pgSz w:code="9" w:h="16840" w:w="11907"/>
      <w:pgMar w:gutter="0" w:footer="720" w:header="720" w:left="1701" w:bottom="1418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D09EC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3043F2"/>
    <w:rsid w:val="00331A26"/>
    <w:rsid w:val="00412005"/>
    <w:rsid w:val="00422D7D"/>
    <w:rsid w:val="00451801"/>
    <w:rsid w:val="004B5CAB"/>
    <w:rsid w:val="004C2576"/>
    <w:rsid w:val="004D0CAA"/>
    <w:rsid w:val="00612D2B"/>
    <w:rsid w:val="006278B7"/>
    <w:rsid w:val="00645CAB"/>
    <w:rsid w:val="00651CCF"/>
    <w:rsid w:val="00671229"/>
    <w:rsid w:val="006712C7"/>
    <w:rsid w:val="00691FFC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92FE7"/>
    <w:rsid w:val="009A4DE0"/>
    <w:rsid w:val="009B0B8B"/>
    <w:rsid w:val="009D213C"/>
    <w:rsid w:val="00A1268B"/>
    <w:rsid w:val="00A62BD1"/>
    <w:rsid w:val="00A831BC"/>
    <w:rsid w:val="00AD2317"/>
    <w:rsid w:val="00AF5F4B"/>
    <w:rsid w:val="00B5716B"/>
    <w:rsid w:val="00B60809"/>
    <w:rsid w:val="00B70425"/>
    <w:rsid w:val="00C115E5"/>
    <w:rsid w:val="00C31E51"/>
    <w:rsid w:val="00C74C85"/>
    <w:rsid w:val="00CC1263"/>
    <w:rsid w:val="00CD714B"/>
    <w:rsid w:val="00CF01D9"/>
    <w:rsid w:val="00D23FE1"/>
    <w:rsid w:val="00D319DF"/>
    <w:rsid w:val="00D544D5"/>
    <w:rsid w:val="00D6429C"/>
    <w:rsid w:val="00D668A2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1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71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1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1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1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1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71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1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1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1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St-1653/2011</izvorni_sadrzaj>
    <derivirana_varijabla naziv="DomainObject.Predmet.OznakaBroj_1">St-1653/2011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 d.o.o. poduzeće za proizvodnju tekstilne konfekcije, vanjsku i unutarnju trgovinu zastupanog po punomoćniku MARIO JAKOPEC</izvorni_sadrzaj>
    <derivirana_varijabla naziv="DomainObject.Predmet.ProtustrankaFormated_1">  ZMAJ d.o.o. poduzeće za proizvodnju tekstilne konfekcije, vanjsku i unutarnju trgovinu zastupanog po punomoćniku MARIO JAKOPEC</derivirana_varijabla>
  </DomainObject.Predmet.ProtustrankaFormated>
  <DomainObject.Predmet.ProtustrankaFormatedOIB>
    <izvorni_sadrzaj>  ZMAJ d.o.o. poduzeće za proizvodnju tekstilne konfekcije, vanjsku i unutarnju trgovinu, OIB 39545253975 zastupanog po punomoćniku MARIO JAKOPEC</izvorni_sadrzaj>
    <derivirana_varijabla naziv="DomainObject.Predmet.ProtustrankaFormatedOIB_1">  ZMAJ d.o.o. poduzeće za proizvodnju tekstilne konfekcije, vanjsku i unutarnju trgovinu, OIB 39545253975 zastupanog po punomoćniku MARIO JAKOPEC</derivirana_varijabla>
  </DomainObject.Predmet.ProtustrankaFormatedOIB>
  <DomainObject.Predmet.ProtustrankaFormatedWithAdress>
    <izvorni_sadrzaj> ZMAJ d.o.o. poduzeće za proizvodnju tekstilne konfekcije, vanjsku i unutarnju trgovinu, ZAGORSKE BRIGADE 6, Poznanovec zastupanog po punomoćniku MARIO JAKOPEC</izvorni_sadrzaj>
    <derivirana_varijabla naziv="DomainObject.Predmet.ProtustrankaFormatedWithAdress_1"> ZMAJ d.o.o. poduzeće za proizvodnju tekstilne konfekcije, vanjsku i unutarnju trgovinu, ZAGORSKE BRIGADE 6, Poznanovec zastupanog po punomoćniku MARIO JAKOPEC</derivirana_varijabla>
  </DomainObject.Predmet.ProtustrankaFormatedWithAdress>
  <DomainObject.Predmet.ProtustrankaFormatedWithAdressOIB>
    <izvorni_sadrzaj> ZMAJ d.o.o. poduzeće za proizvodnju tekstilne konfekcije, vanjsku i unutarnju trgovinu, OIB 39545253975, ZAGORSKE BRIGADE 6, Poznanovec zastupanog po punomoćniku MARIO JAKOPEC</izvorni_sadrzaj>
    <derivirana_varijabla naziv="DomainObject.Predmet.ProtustrankaFormatedWithAdressOIB_1"> ZMAJ d.o.o. poduzeće za proizvodnju tekstilne konfekcije, vanjsku i unutarnju trgovinu, OIB 39545253975, ZAGORSKE BRIGADE 6, Poznanovec zastupanog po punomoćniku MARIO JAKOPEC</derivirana_varijabla>
  </DomainObject.Predmet.ProtustrankaFormatedWithAdressOIB>
  <DomainObject.Predmet.ProtustrankaWithAdress>
    <izvorni_sadrzaj>ZMAJ d.o.o. poduzeće za proizvodnju tekstilne konfekcije, vanjsku i unutarnju trgovinu ZAGORSKE BRIGADE 6, Poznanovec</izvorni_sadrzaj>
    <derivirana_varijabla naziv="DomainObject.Predmet.ProtustrankaWithAdress_1">ZMAJ d.o.o. poduzeće za proizvodnju tekstilne konfekcije, vanjsku i unutarnju trgovinu ZAGORSKE BRIGADE 6, Poznanovec</derivirana_varijabla>
  </DomainObject.Predmet.ProtustrankaWithAdress>
  <DomainObject.Predmet.ProtustrankaWithAdressOIB>
    <izvorni_sadrzaj>ZMAJ d.o.o. poduzeće za proizvodnju tekstilne konfekcije, vanjsku i unutarnju trgovinu, OIB 39545253975, ZAGORSKE BRIGADE 6, Poznanovec</izvorni_sadrzaj>
    <derivirana_varijabla naziv="DomainObject.Predmet.ProtustrankaWithAdressOIB_1">ZMAJ d.o.o. poduzeće za proizvodnju tekstilne konfekcije, vanjsku i unutarnju trgovinu, OIB 39545253975, ZAGORSKE BRIGADE 6, Poznanovec</derivirana_varijabla>
  </DomainObject.Predmet.ProtustrankaWithAdressOIB>
  <DomainObject.Predmet.ProtustrankaNazivFormated>
    <izvorni_sadrzaj>ZMAJ d.o.o. poduzeće za proizvodnju tekstilne konfekcije, vanjsku i unutarnju trgovinu</izvorni_sadrzaj>
    <derivirana_varijabla naziv="DomainObject.Predmet.ProtustrankaNazivFormated_1">ZMAJ d.o.o. poduzeće za proizvodnju tekstilne konfekcije, vanjsku i unutarnju trgovinu</derivirana_varijabla>
  </DomainObject.Predmet.ProtustrankaNazivFormated>
  <DomainObject.Predmet.ProtustrankaNazivFormatedOIB>
    <izvorni_sadrzaj>ZMAJ d.o.o. poduzeće za proizvodnju tekstilne konfekcije, vanjsku i unutarnju trgovinu, OIB 39545253975</izvorni_sadrzaj>
    <derivirana_varijabla naziv="DomainObject.Predmet.ProtustrankaNazivFormatedOIB_1">ZMAJ d.o.o. poduzeće za proizvodnju tekstilne konfekcije, vanjsku i unutarnju trgovinu, OIB 39545253975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POREZNA UPRAVA, PODRUČNI URED KRAPINA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POCRNIĆ; FUTURA d.o.o.; KATICA MAHNET; SLAP VIROVITICA; BRANKO MAHNET</izvorni_sadrzaj>
    <derivirana_varijabla naziv="DomainObject.Predmet.StrankaFormated_1">  REPUBLIKA HRVATSKA, MINISTARSTVO FINANCIJA POREZNA UPRAVA, PODRUČNI URED KRAPINA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POCRNIĆ; FUTURA d.o.o.; KATICA MAHNET; SLAP VIROVITICA; BRANKO MAHNET</derivirana_varijabla>
  </DomainObject.Predmet.StrankaFormated>
  <DomainObject.Predmet.StrankaFormatedOIB>
    <izvorni_sadrzaj>  REPUBLIKA HRVATSKA, MINISTARSTVO FINANCIJA POREZNA UPRAVA, PODRUČNI URED KRAPINA, OIB 18683136487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POCRNIĆ; FUTURA d.o.o.; KATICA MAHNET; SLAP VIROVITICA; BRANKO MAHNET</izvorni_sadrzaj>
    <derivirana_varijabla naziv="DomainObject.Predmet.StrankaFormatedOIB_1">  REPUBLIKA HRVATSKA, MINISTARSTVO FINANCIJA POREZNA UPRAVA, PODRUČNI URED KRAPINA, OIB 18683136487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POCRNIĆ; FUTURA d.o.o.; KATICA MAHNET; SLAP VIROVITICA; BRANKO MAHNET</derivirana_varijabla>
  </DomainObject.Predmet.StrankaFormatedOIB>
  <DomainObject.Predmet.StrankaFormatedWithAdress>
    <izvorni_sadrzaj> REPUBLIKA HRVATSKA, MINISTARSTVO FINANCIJA POREZNA UPRAVA, PODRUČNI URED KRAPINA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POCRNIĆ, Zagrebačka 4, 10370 Prikraj; FUTURA d.o.o.; KATICA MAHNET; SLAP VIROVITICA; BRANKO MAHNET</izvorni_sadrzaj>
    <derivirana_varijabla naziv="DomainObject.Predmet.StrankaFormatedWithAdress_1"> REPUBLIKA HRVATSKA, MINISTARSTVO FINANCIJA POREZNA UPRAVA, PODRUČNI URED KRAPINA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POCRNIĆ, Zagrebačka 4, 10370 Prikraj; FUTURA d.o.o.; KATICA MAHNET; SLAP VIROVITICA; BRANKO MAHNET</derivirana_varijabla>
  </DomainObject.Predmet.StrankaFormatedWithAdress>
  <DomainObject.Predmet.StrankaFormatedWithAdressOIB>
    <izvorni_sadrzaj> REPUBLIKA HRVATSKA, MINISTARSTVO FINANCIJA POREZNA UPRAVA, PODRUČNI URED KRAPINA, OIB 18683136487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POCRNIĆ, Zagrebačka 4, 10370 Prikraj; FUTURA d.o.o.; KATICA MAHNET; SLAP VIROVITICA; BRANKO MAHNET</izvorni_sadrzaj>
    <derivirana_varijabla naziv="DomainObject.Predmet.StrankaFormatedWithAdressOIB_1"> REPUBLIKA HRVATSKA, MINISTARSTVO FINANCIJA POREZNA UPRAVA, PODRUČNI URED KRAPINA, OIB 18683136487 zastupanog po punomoćniku ŽUPANIJSKO DRŽAVNO ODVJETNIŠTVO U ZAGREBU; VJEROVNICI; Večernji List; Funda d.o.o; BMD STIL d.o.o.; ALPE-ADRIA POSLOVODSTVO; HYPO LEASING KROATIEN; ODVJ. EČIMOVIĆ JOSIP; ALLIANZ ZAGREB D.D.; SLAP VIROVITICA d.o.o.; MAKI d.o.o.; BRANKA BIĆANIĆ; KSENIJA POCRNIĆ, Zagrebačka 4, 10370 Prikraj; FUTURA d.o.o.; KATICA MAHNET; SLAP VIROVITICA; BRANKO MAHNET</derivirana_varijabla>
  </DomainObject.Predmet.StrankaFormatedWithAdressOIB>
  <DomainObject.Predmet.StrankaWithAdress>
    <izvorni_sadrzaj>REPUBLIKA HRVATSKA, MINISTARSTVO FINANCIJA POREZNA UPRAVA, PODRUČNI URED KRAPINA ,VJEROVNICI ,Večernji List ,Funda d.o.o ,BMD STIL d.o.o. ,ALPE-ADRIA POSLOVODSTVO ,HYPO LEASING KROATIEN ,ODVJ. EČIMOVIĆ JOSIP ,ALLIANZ ZAGREB D.D. ,SLAP VIROVITICA d.o.o. ,MAKI d.o.o. ,BRANKA BIĆANIĆ ,KSENIJA POCRNIĆ Zagrebačka 4,10370 Prikraj,FUTURA d.o.o. ,KATICA MAHNET ,SLAP VIROVITICA ,BRANKO MAHNET </izvorni_sadrzaj>
    <derivirana_varijabla naziv="DomainObject.Predmet.StrankaWithAdress_1">REPUBLIKA HRVATSKA, MINISTARSTVO FINANCIJA POREZNA UPRAVA, PODRUČNI URED KRAPINA ,VJEROVNICI ,Večernji List ,Funda d.o.o ,BMD STIL d.o.o. ,ALPE-ADRIA POSLOVODSTVO ,HYPO LEASING KROATIEN ,ODVJ. EČIMOVIĆ JOSIP ,ALLIANZ ZAGREB D.D. ,SLAP VIROVITICA d.o.o. ,MAKI d.o.o. ,BRANKA BIĆANIĆ ,KSENIJA POCRNIĆ Zagrebačka 4,10370 Prikraj,FUTURA d.o.o. ,KATICA MAHNET ,SLAP VIROVITICA ,BRANKO MAHNET </derivirana_varijabla>
  </DomainObject.Predmet.StrankaWithAdress>
  <DomainObject.Predmet.StrankaWithAdressOIB>
    <izvorni_sadrzaj>REPUBLIKA HRVATSKA, MINISTARSTVO FINANCIJA POREZNA UPRAVA, PODRUČNI URED KRAPINA, OIB 18683136487,VJEROVNICI,Večernji List,Funda d.o.o,BMD STIL d.o.o.,ALPE-ADRIA POSLOVODSTVO,HYPO LEASING KROATIEN,ODVJ. EČIMOVIĆ JOSIP,ALLIANZ ZAGREB D.D.,SLAP VIROVITICA d.o.o.,MAKI d.o.o.,BRANKA BIĆANIĆ,KSENIJA POCRNIĆ, Zagrebačka 4,10370 Prikraj,FUTURA d.o.o.,KATICA MAHNET,SLAP VIROVITICA,BRANKO MAHNET</izvorni_sadrzaj>
    <derivirana_varijabla naziv="DomainObject.Predmet.StrankaWithAdressOIB_1">REPUBLIKA HRVATSKA, MINISTARSTVO FINANCIJA POREZNA UPRAVA, PODRUČNI URED KRAPINA, OIB 18683136487,VJEROVNICI,Večernji List,Funda d.o.o,BMD STIL d.o.o.,ALPE-ADRIA POSLOVODSTVO,HYPO LEASING KROATIEN,ODVJ. EČIMOVIĆ JOSIP,ALLIANZ ZAGREB D.D.,SLAP VIROVITICA d.o.o.,MAKI d.o.o.,BRANKA BIĆANIĆ,KSENIJA POCRNIĆ, Zagrebačka 4,10370 Prikraj,FUTURA d.o.o.,KATICA MAHNET,SLAP VIROVITICA,BRANKO MAHNET</derivirana_varijabla>
  </DomainObject.Predmet.StrankaWithAdressOIB>
  <DomainObject.Predmet.StrankaNazivFormated>
    <izvorni_sadrzaj>REPUBLIKA HRVATSKA, MINISTARSTVO FINANCIJA POREZNA UPRAVA, PODRUČNI URED KRAPINA,VJEROVNICI,Večernji List,Funda d.o.o,BMD STIL d.o.o.,ALPE-ADRIA POSLOVODSTVO,HYPO LEASING KROATIEN,ODVJ. EČIMOVIĆ JOSIP,ALLIANZ ZAGREB D.D.,SLAP VIROVITICA d.o.o.,MAKI d.o.o.,BRANKA BIĆANIĆ,KSENIJA POCRNIĆ,FUTURA d.o.o.,KATICA MAHNET,SLAP VIROVITICA,BRANKO MAHNET</izvorni_sadrzaj>
    <derivirana_varijabla naziv="DomainObject.Predmet.StrankaNazivFormated_1">REPUBLIKA HRVATSKA, MINISTARSTVO FINANCIJA POREZNA UPRAVA, PODRUČNI URED KRAPINA,VJEROVNICI,Večernji List,Funda d.o.o,BMD STIL d.o.o.,ALPE-ADRIA POSLOVODSTVO,HYPO LEASING KROATIEN,ODVJ. EČIMOVIĆ JOSIP,ALLIANZ ZAGREB D.D.,SLAP VIROVITICA d.o.o.,MAKI d.o.o.,BRANKA BIĆANIĆ,KSENIJA POCRNIĆ,FUTURA d.o.o.,KATICA MAHNET,SLAP VIROVITICA,BRANKO MAHNET</derivirana_varijabla>
  </DomainObject.Predmet.StrankaNazivFormated>
  <DomainObject.Predmet.StrankaNazivFormatedOIB>
    <izvorni_sadrzaj>REPUBLIKA HRVATSKA, MINISTARSTVO FINANCIJA POREZNA UPRAVA, PODRUČNI URED KRAPINA, OIB 18683136487,VJEROVNICI,Večernji List,Funda d.o.o,BMD STIL d.o.o.,ALPE-ADRIA POSLOVODSTVO,HYPO LEASING KROATIEN,ODVJ. EČIMOVIĆ JOSIP,ALLIANZ ZAGREB D.D.,SLAP VIROVITICA d.o.o.,MAKI d.o.o.,BRANKA BIĆANIĆ,KSENIJA POCRNIĆ,FUTURA d.o.o.,KATICA MAHNET,SLAP VIROVITICA,BRANKO MAHNET</izvorni_sadrzaj>
    <derivirana_varijabla naziv="DomainObject.Predmet.StrankaNazivFormatedOIB_1">REPUBLIKA HRVATSKA, MINISTARSTVO FINANCIJA POREZNA UPRAVA, PODRUČNI URED KRAPINA, OIB 18683136487,VJEROVNICI,Večernji List,Funda d.o.o,BMD STIL d.o.o.,ALPE-ADRIA POSLOVODSTVO,HYPO LEASING KROATIEN,ODVJ. EČIMOVIĆ JOSIP,ALLIANZ ZAGREB D.D.,SLAP VIROVITICA d.o.o.,MAKI d.o.o.,BRANKA BIĆANIĆ,KSENIJA POCRNIĆ,FUTURA d.o.o.,KATICA MAHNET,SLAP VIROVITICA,BRANKO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3338089.52</izvorni_sadrzaj>
    <derivirana_varijabla naziv="DomainObject.Predmet.TrenutnaVrijednost_1">3338089.52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 POREZNA UPRAVA, PODRUČNI URED KRAPINA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izvorni_sadrzaj>
    <derivirana_varijabla naziv="DomainObject.Predmet.StrankaListFormated_1">
      <item>REPUBLIKA HRVATSKA, MINISTARSTVO FINANCIJA POREZNA UPRAVA, PODRUČNI URED KRAPINA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derivirana_varijabla>
  </DomainObject.Predmet.StrankaListFormated>
  <DomainObject.Predmet.StrankaListFormatedOIB>
    <izvorni_sadrzaj>
      <item>REPUBLIKA HRVATSKA, MINISTARSTVO FINANCIJA POREZNA UPRAVA, PODRUČNI URED KRAPINA, OIB 18683136487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izvorni_sadrzaj>
    <derivirana_varijabla naziv="DomainObject.Predmet.StrankaListFormatedOIB_1">
      <item>REPUBLIKA HRVATSKA, MINISTARSTVO FINANCIJA POREZNA UPRAVA, PODRUČNI URED KRAPINA, OIB 18683136487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derivirana_varijabla>
  </DomainObject.Predmet.StrankaListFormatedOIB>
  <DomainObject.Predmet.StrankaListFormatedWithAdress>
    <izvorni_sadrzaj>
      <item>REPUBLIKA HRVATSKA, MINISTARSTVO FINANCIJA POREZNA UPRAVA, PODRUČNI URED KRAPINA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POCRNIĆ, Zagrebačka 4, 10370 Prikraj</item>
      <item>FUTURA d.o.o.</item>
      <item>KATICA MAHNET</item>
      <item>SLAP VIROVITICA</item>
      <item>BRANKO MAHNET</item>
    </izvorni_sadrzaj>
    <derivirana_varijabla naziv="DomainObject.Predmet.StrankaListFormatedWithAdress_1">
      <item>REPUBLIKA HRVATSKA, MINISTARSTVO FINANCIJA POREZNA UPRAVA, PODRUČNI URED KRAPINA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POCRNIĆ, Zagrebačka 4, 10370 Prikraj</item>
      <item>FUTURA d.o.o.</item>
      <item>KATICA MAHNET</item>
      <item>SLAP VIROVITICA</item>
      <item>BRANKO MAHNET</item>
    </derivirana_varijabla>
  </DomainObject.Predmet.StrankaListFormatedWithAdress>
  <DomainObject.Predmet.StrankaListFormatedWithAdressOIB>
    <izvorni_sadrzaj>
      <item>REPUBLIKA HRVATSKA, MINISTARSTVO FINANCIJA POREZNA UPRAVA, PODRUČNI URED KRAPINA, OIB 18683136487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POCRNIĆ, Zagrebačka 4, 10370 Prikraj</item>
      <item>FUTURA d.o.o.</item>
      <item>KATICA MAHNET</item>
      <item>SLAP VIROVITICA</item>
      <item>BRANKO MAHNET</item>
    </izvorni_sadrzaj>
    <derivirana_varijabla naziv="DomainObject.Predmet.StrankaListFormatedWithAdressOIB_1">
      <item>REPUBLIKA HRVATSKA, MINISTARSTVO FINANCIJA POREZNA UPRAVA, PODRUČNI URED KRAPINA, OIB 18683136487 zastupanog po punomoćniku ŽUPANIJSKO DRŽAVNO ODVJETNIŠTVO U ZAGREBU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POCRNIĆ, Zagrebačka 4, 10370 Prikraj</item>
      <item>FUTURA d.o.o.</item>
      <item>KATICA MAHNET</item>
      <item>SLAP VIROVITICA</item>
      <item>BRANKO MAHNET</item>
    </derivirana_varijabla>
  </DomainObject.Predmet.StrankaListFormatedWithAdressOIB>
  <DomainObject.Predmet.StrankaListNazivFormated>
    <izvorni_sadrzaj>
      <item>REPUBLIKA HRVATSKA, MINISTARSTVO FINANCIJA POREZNA UPRAVA, PODRUČNI URED KRAPINA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izvorni_sadrzaj>
    <derivirana_varijabla naziv="DomainObject.Predmet.StrankaListNazivFormated_1">
      <item>REPUBLIKA HRVATSKA, MINISTARSTVO FINANCIJA POREZNA UPRAVA, PODRUČNI URED KRAPINA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derivirana_varijabla>
  </DomainObject.Predmet.StrankaListNazivFormated>
  <DomainObject.Predmet.StrankaListNazivFormatedOIB>
    <izvorni_sadrzaj>
      <item>REPUBLIKA HRVATSKA, MINISTARSTVO FINANCIJA POREZNA UPRAVA, PODRUČNI URED KRAPINA, OIB 18683136487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izvorni_sadrzaj>
    <derivirana_varijabla naziv="DomainObject.Predmet.StrankaListNazivFormatedOIB_1">
      <item>REPUBLIKA HRVATSKA, MINISTARSTVO FINANCIJA POREZNA UPRAVA, PODRUČNI URED KRAPINA, OIB 18683136487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derivirana_varijabla>
  </DomainObject.Predmet.StrankaListNazivFormatedOIB>
  <DomainObject.Predmet.ProtuStrankaListFormated>
    <izvorni_sadrzaj>
      <item>ZMAJ d.o.o. poduzeće za proizvodnju tekstilne konfekcije, vanjsku i unutarnju trgovinu zastupanog po punomoćniku MARIO JAKOPEC</item>
    </izvorni_sadrzaj>
    <derivirana_varijabla naziv="DomainObject.Predmet.ProtuStrankaListFormated_1">
      <item>ZMAJ d.o.o. poduzeće za proizvodnju tekstilne konfekcije, vanjsku i unutarnju trgovinu zastupanog po punomoćniku MARIO JAKOPEC</item>
    </derivirana_varijabla>
  </DomainObject.Predmet.ProtuStrankaListFormated>
  <DomainObject.Predmet.ProtuStrankaListFormatedOIB>
    <izvorni_sadrzaj>
      <item>ZMAJ d.o.o. poduzeće za proizvodnju tekstilne konfekcije, vanjsku i unutarnju trgovinu, OIB 39545253975 zastupanog po punomoćniku MARIO JAKOPEC</item>
    </izvorni_sadrzaj>
    <derivirana_varijabla naziv="DomainObject.Predmet.ProtuStrankaListFormatedOIB_1">
      <item>ZMAJ d.o.o. poduzeće za proizvodnju tekstilne konfekcije, vanjsku i unutarnju trgovinu, OIB 39545253975 zastupanog po punomoćniku MARIO JAKOPEC</item>
    </derivirana_varijabla>
  </DomainObject.Predmet.ProtuStrankaListFormatedOIB>
  <DomainObject.Predmet.ProtuStrankaListFormatedWithAdress>
    <izvorni_sadrzaj>
      <item>ZMAJ d.o.o. poduzeće za proizvodnju tekstilne konfekcije, vanjsku i unutarnju trgovinu, ZAGORSKE BRIGADE 6, Poznanovec zastupanog po punomoćniku MARIO JAKOPEC</item>
    </izvorni_sadrzaj>
    <derivirana_varijabla naziv="DomainObject.Predmet.ProtuStrankaListFormatedWithAdress_1">
      <item>ZMAJ d.o.o. poduzeće za proizvodnju tekstilne konfekcije, vanjsku i unutarnju trgovinu, ZAGORSKE BRIGADE 6, Poznanovec zastupanog po punomoćniku MARIO JAKOPEC</item>
    </derivirana_varijabla>
  </DomainObject.Predmet.ProtuStrankaListFormatedWithAdress>
  <DomainObject.Predmet.ProtuStrankaListFormatedWithAdressOIB>
    <izvorni_sadrzaj>
      <item>ZMAJ d.o.o. poduzeće za proizvodnju tekstilne konfekcije, vanjsku i unutarnju trgovinu, OIB 39545253975, ZAGORSKE BRIGADE 6, Poznanovec zastupanog po punomoćniku MARIO JAKOPEC</item>
    </izvorni_sadrzaj>
    <derivirana_varijabla naziv="DomainObject.Predmet.ProtuStrankaListFormatedWithAdressOIB_1">
      <item>ZMAJ d.o.o. poduzeće za proizvodnju tekstilne konfekcije, vanjsku i unutarnju trgovinu, OIB 39545253975, ZAGORSKE BRIGADE 6, Poznanovec zastupanog po punomoćniku MARIO JAKOPEC</item>
    </derivirana_varijabla>
  </DomainObject.Predmet.ProtuStrankaListFormatedWithAdressOIB>
  <DomainObject.Predmet.ProtuStrankaListNazivFormated>
    <izvorni_sadrzaj>
      <item>ZMAJ d.o.o. poduzeće za proizvodnju tekstilne konfekcije, vanjsku i unutarnju trgovinu</item>
    </izvorni_sadrzaj>
    <derivirana_varijabla naziv="DomainObject.Predmet.ProtuStrankaListNazivFormated_1">
      <item>ZMAJ d.o.o. poduzeće za proizvodnju tekstilne konfekcije, vanjsku i unutarnju trgovinu</item>
    </derivirana_varijabla>
  </DomainObject.Predmet.ProtuStrankaListNazivFormated>
  <DomainObject.Predmet.ProtuStrankaListNazivFormatedOIB>
    <izvorni_sadrzaj>
      <item>ZMAJ d.o.o. poduzeće za proizvodnju tekstilne konfekcije, vanjsku i unutarnju trgovinu, OIB 39545253975</item>
    </izvorni_sadrzaj>
    <derivirana_varijabla naziv="DomainObject.Predmet.ProtuStrankaListNazivFormatedOIB_1">
      <item>ZMAJ d.o.o. poduzeće za proizvodnju tekstilne konfekcije, vanjsku i unutarnju trgovinu, OIB 39545253975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FINA ZAGREB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  <item>OTP BANKA d.d.</item>
      <item>OD ŽURIĆ I PARTNERI</item>
    </izvorni_sadrzaj>
    <derivirana_varijabla naziv="DomainObject.Predmet.OstaliListFormated_1"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FINA ZAGREB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  <item>OTP BANKA d.d.</item>
      <item>OD ŽURIĆ I PARTNERI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FINA ZAGREB, OIB 85821130368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  <item>OTP BANKA d.d.</item>
      <item>OD ŽURIĆ I PARTNERI</item>
    </izvorni_sadrzaj>
    <derivirana_varijabla naziv="DomainObject.Predmet.OstaliListFormatedOIB_1"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FINA ZAGREB, OIB 85821130368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  <item>OTP BANKA d.d.</item>
      <item>OD ŽURIĆ I PARTNERI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FINA ZAGREB</item>
      <item>OTP BANKA HRVATSKA d.d., Domovinskog rata 3, Zadar</item>
      <item>VABA BANKA d.d., Aleja kralja Zvonimira 1, 42000 Varaždin</item>
      <item>ZAGREBAČKA BANKA d.d., Paromlinska 2, 10000 Zagreb</item>
      <item>SOCIETE GENERALE GROUP-SPLITSKA BANKA d.d., Ruđera Boškovića 16, 21000 Split</item>
      <item>PRIVREDNA BANKA ZAGREB d.d., Račkoga 6, 10000 Zagreb</item>
      <item>Marija Vujčić Turkulin,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B. Radića 200, Našice</item>
      <item>VODOVOD-OSIJEK d.o.o., Poljski put l, 31000 Osijek</item>
      <item>Ministarstvo financija RH, Porezna uprava, ., 49000 Krapina</item>
      <item>OTP BANKA d.d., Domovinskog rata 3, 23000 Zadar</item>
      <item>OD ŽURIĆ I PARTNERI, Ivana Lučića 2/A, 10000 Zagreb</item>
    </izvorni_sadrzaj>
    <derivirana_varijabla naziv="DomainObject.Predmet.OstaliListFormatedWithAdress_1"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FINA ZAGREB</item>
      <item>OTP BANKA HRVATSKA d.d., Domovinskog rata 3, Zadar</item>
      <item>VABA BANKA d.d., Aleja kralja Zvonimira 1, 42000 Varaždin</item>
      <item>ZAGREBAČKA BANKA d.d., Paromlinska 2, 10000 Zagreb</item>
      <item>SOCIETE GENERALE GROUP-SPLITSKA BANKA d.d., Ruđera Boškovića 16, 21000 Split</item>
      <item>PRIVREDNA BANKA ZAGREB d.d., Račkoga 6, 10000 Zagreb</item>
      <item>Marija Vujčić Turkulin,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B. Radića 200, Našice</item>
      <item>VODOVOD-OSIJEK d.o.o., Poljski put l, 31000 Osijek</item>
      <item>Ministarstvo financija RH, Porezna uprava, ., 49000 Krapina</item>
      <item>OTP BANKA d.d., Domovinskog rata 3, 23000 Zadar</item>
      <item>OD ŽURIĆ I PARTNERI, Ivana Lučića 2/A,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FINA ZAGREB, OIB 85821130368</item>
      <item>OTP BANKA HRVATSKA d.d., OIB 52508873833, Domovinskog rata 3, Zadar</item>
      <item>VABA BANKA d.d., OIB 38182927268, Aleja kralja Zvonimira 1, 42000 Varaždin</item>
      <item>ZAGREBAČKA BANKA d.d., OIB 92963223473, Paromlinska 2, 10000 Zagreb</item>
      <item>SOCIETE GENERALE GROUP-SPLITSKA BANKA d.d., OIB 69326397242, Ruđera Boškovića 16, 21000 Split</item>
      <item>PRIVREDNA BANKA ZAGREB d.d., OIB 02535697732, Račkoga 6, 10000 Zagreb</item>
      <item>Marija Vujčić Turkulin, OIB 22593287559,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OIB 48358267745, B. Radića 200, Našice</item>
      <item>VODOVOD-OSIJEK d.o.o., OIB 43654507669, Poljski put l, 31000 Osijek</item>
      <item>Ministarstvo financija RH, Porezna uprava, ., 49000 Krapina</item>
      <item>OTP BANKA d.d., Domovinskog rata 3, 23000 Zadar</item>
      <item>OD ŽURIĆ I PARTNERI, Ivana Lučića 2/A, 10000 Zagreb</item>
    </izvorni_sadrzaj>
    <derivirana_varijabla naziv="DomainObject.Predmet.OstaliListFormatedWithAdressOIB_1"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FINA ZAGREB, OIB 85821130368</item>
      <item>OTP BANKA HRVATSKA d.d., OIB 52508873833, Domovinskog rata 3, Zadar</item>
      <item>VABA BANKA d.d., OIB 38182927268, Aleja kralja Zvonimira 1, 42000 Varaždin</item>
      <item>ZAGREBAČKA BANKA d.d., OIB 92963223473, Paromlinska 2, 10000 Zagreb</item>
      <item>SOCIETE GENERALE GROUP-SPLITSKA BANKA d.d., OIB 69326397242, Ruđera Boškovića 16, 21000 Split</item>
      <item>PRIVREDNA BANKA ZAGREB d.d., OIB 02535697732, Račkoga 6, 10000 Zagreb</item>
      <item>Marija Vujčić Turkulin, OIB 22593287559,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OIB 48358267745, B. Radića 200, Našice</item>
      <item>VODOVOD-OSIJEK d.o.o., OIB 43654507669, Poljski put l, 31000 Osijek</item>
      <item>Ministarstvo financija RH, Porezna uprava, ., 49000 Krapina</item>
      <item>OTP BANKA d.d., Domovinskog rata 3, 23000 Zadar</item>
      <item>OD ŽURIĆ I PARTNERI, Ivana Lučića 2/A, 10000 Zagreb</item>
    </derivirana_varijabla>
  </DomainObject.Predmet.OstaliListFormatedWithAdressOIB>
  <DomainObject.Predmet.OstaliListNazivFormated>
    <izvorni_sadrzaj>
      <item>ŽUPANIJSKO DRŽAVNO ODVJETNIŠTVO U ZAGREBU</item>
      <item>MARIO JAKOPEC</item>
      <item>FINA ZAGREB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  <item>OTP BANKA d.d.</item>
      <item>OD ŽURIĆ I PARTNERI</item>
    </izvorni_sadrzaj>
    <derivirana_varijabla naziv="DomainObject.Predmet.OstaliListNazivFormated_1">
      <item>ŽUPANIJSKO DRŽAVNO ODVJETNIŠTVO U ZAGREBU</item>
      <item>MARIO JAKOPEC</item>
      <item>FINA ZAGREB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  <item>OTP BANKA d.d.</item>
      <item>OD ŽURIĆ I PARTNERI</item>
    </derivirana_varijabla>
  </DomainObject.Predmet.OstaliListNazivFormated>
  <DomainObject.Predmet.OstaliListNazivFormatedOIB>
    <izvorni_sadrzaj>
      <item>ŽUPANIJSKO DRŽAVNO ODVJETNIŠTVO U ZAGREBU</item>
      <item>MARIO JAKOPEC</item>
      <item>FINA ZAGREB, OIB 85821130368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  <item>OTP BANKA d.d.</item>
      <item>OD ŽURIĆ I PARTNERI</item>
    </izvorni_sadrzaj>
    <derivirana_varijabla naziv="DomainObject.Predmet.OstaliListNazivFormatedOIB_1">
      <item>ŽUPANIJSKO DRŽAVNO ODVJETNIŠTVO U ZAGREBU</item>
      <item>MARIO JAKOPEC</item>
      <item>FINA ZAGREB, OIB 85821130368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  <item>OTP BANKA d.d.</item>
      <item>OD ŽURIĆ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 POREZNA UPRAVA, PODRUČNI URED KRAPINA i dr.</izvorni_sadrzaj>
    <derivirana_varijabla naziv="DomainObject.Predmet.StrankaIDrugi_1">REPUBLIKA HRVATSKA, MINISTARSTVO FINANCIJA POREZNA UPRAVA, PODRUČNI URED KRAPINA i dr.</derivirana_varijabla>
  </DomainObject.Predmet.StrankaIDrugi>
  <DomainObject.Predmet.ProtustrankaIDrugi>
    <izvorni_sadrzaj>ZMAJ d.o.o. poduzeće za proizvodnju tekstilne konfekcije, vanjsku i unutarnju trgovinu</izvorni_sadrzaj>
    <derivirana_varijabla naziv="DomainObject.Predmet.ProtustrankaIDrugi_1">ZMAJ d.o.o. poduzeće za proizvodnju tekstilne konfekcije, vanjsku i unutarnju trgovinu</derivirana_varijabla>
  </DomainObject.Predmet.ProtustrankaIDrugi>
  <DomainObject.Predmet.StrankaIDrugiAdressOIB>
    <izvorni_sadrzaj>REPUBLIKA HRVATSKA, MINISTARSTVO FINANCIJA POREZNA UPRAVA, PODRUČNI URED KRAPINA, OIB 18683136487 i dr.</izvorni_sadrzaj>
    <derivirana_varijabla naziv="DomainObject.Predmet.StrankaIDrugiAdressOIB_1">REPUBLIKA HRVATSKA, MINISTARSTVO FINANCIJA POREZNA UPRAVA, PODRUČNI URED KRAPINA, OIB 18683136487 i dr.</derivirana_varijabla>
  </DomainObject.Predmet.StrankaIDrugiAdressOIB>
  <DomainObject.Predmet.ProtustrankaIDrugiAdressOIB>
    <izvorni_sadrzaj>ZMAJ d.o.o. poduzeće za proizvodnju tekstilne konfekcije, vanjsku i unutarnju trgovinu, OIB 39545253975, ZAGORSKE BRIGADE 6, Poznanovec</izvorni_sadrzaj>
    <derivirana_varijabla naziv="DomainObject.Predmet.ProtustrankaIDrugiAdressOIB_1">ZMAJ d.o.o. poduzeće za proizvodnju tekstilne konfekcije, vanjsku i unutarnju trgovinu, OIB 39545253975, ZAGORSKE BRIGADE 6,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 d.o.o. poduzeće za proizvodnju tekstilne konfekcije, vanjsku i unutarnju trgovinu</item>
      <item>ŽUPANIJSKO DRŽAVNO ODVJETNIŠTVO U ZAGREBU</item>
      <item>REPUBLIKA HRVATSKA, MINISTARSTVO FINANCIJA POREZNA UPRAVA, PODRUČNI URED KRAPINA</item>
      <item>MARIO JAKOPEC</item>
      <item>FINA ZAGREB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  <item>OTP BANKA d.d.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OD ŽURIĆ I PARTNERI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izvorni_sadrzaj>
    <derivirana_varijabla naziv="DomainObject.Predmet.SudioniciListNaziv_1">
      <item>ZMAJ d.o.o. poduzeće za proizvodnju tekstilne konfekcije, vanjsku i unutarnju trgovinu</item>
      <item>ŽUPANIJSKO DRŽAVNO ODVJETNIŠTVO U ZAGREBU</item>
      <item>REPUBLIKA HRVATSKA, MINISTARSTVO FINANCIJA POREZNA UPRAVA, PODRUČNI URED KRAPINA</item>
      <item>MARIO JAKOPEC</item>
      <item>FINA ZAGREB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  <item>OTP BANKA d.d.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OD ŽURIĆ I PARTNERI</item>
      <item>SLAP VIROVITICA d.o.o.</item>
      <item>MAKI d.o.o.</item>
      <item>BRANKA BIĆANIĆ</item>
      <item>KSENIJA POCRNIĆ</item>
      <item>FUTURA d.o.o.</item>
      <item>KATICA MAHNET</item>
      <item>SLAP VIROVITICA</item>
      <item>BRANKO MAHNET</item>
    </derivirana_varijabla>
  </DomainObject.Predmet.SudioniciListNaziv>
  <DomainObject.Predmet.SudioniciListAdressOIB>
    <izvorni_sadrzaj>
      <item>ZMAJ d.o.o. poduzeće za proizvodnju tekstilne konfekcije, vanjsku i unutarnju trgovinu, OIB 39545253975, ZAGORSKE BRIGADE 6,Poznanovec</item>
      <item>ŽUPANIJSKO DRŽAVNO ODVJETNIŠTVO U ZAGREBU</item>
      <item>REPUBLIKA HRVATSKA, MINISTARSTVO FINANCIJA POREZNA UPRAVA, PODRUČNI URED KRAPINA, OIB 18683136487</item>
      <item>MARIO JAKOPEC, Zagorske brigade 6,49222 Poznanovec</item>
      <item>FINA ZAGREB, OIB 85821130368</item>
      <item>OTP BANKA HRVATSKA d.d., OIB 52508873833, Domovinskog rata 3,Zadar</item>
      <item>VABA BANKA d.d., OIB 38182927268, Aleja kralja Zvonimira 1,42000 Varaždin</item>
      <item>ZAGREBAČKA BANKA d.d., OIB 92963223473, Paromlinska 2,10000 Zagreb</item>
      <item>SOCIETE GENERALE GROUP-SPLITSKA BANKA d.d., OIB 69326397242, Ruđera Boškovića 16,21000 Split</item>
      <item>PRIVREDNA BANKA ZAGREB d.d., OIB 02535697732, Račkoga 6,10000 Zagreb</item>
      <item>Marija Vujčić Turkulin, OIB 22593287559, Vrtlarska 3,10000 Zagreb</item>
      <item>PAVAO MRKONJIĆ, odvjetnik, Ante Topić Mimare 24,10000 Zagreb</item>
      <item>MAROJE STJEPOVIĆ, N. Pavića 26,10000 Zagreb</item>
      <item>OD PETRIĆ I DR., Kolodvorska 13,42000 Varaždin</item>
      <item>MERVAN BEGOVIĆ, odvjetnik, Vincenta iz Kastva 18,10000 Zagreb</item>
      <item>NEXE BETON d.o.o., OIB 48358267745, B. Radića 200,Našice</item>
      <item>VODOVOD-OSIJEK d.o.o., OIB 43654507669, Poljski put l,31000 Osijek</item>
      <item>Ministarstvo financija RH, Porezna uprava, .,49000 Krapina</item>
      <item>OTP BANKA d.d., Domovinskog rata 3,23000 Zadar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OD ŽURIĆ I PARTNERI, Ivana Lučića 2/A,10000 Zagreb</item>
      <item>SLAP VIROVITICA d.o.o.</item>
      <item>MAKI d.o.o.</item>
      <item>BRANKA BIĆANIĆ</item>
      <item>KSENIJA POCRNIĆ, Zagrebačka 4,10370 Prikraj</item>
      <item>FUTURA d.o.o.</item>
      <item>KATICA MAHNET</item>
      <item>SLAP VIROVITICA</item>
      <item>BRANKO MAHNET</item>
    </izvorni_sadrzaj>
    <derivirana_varijabla naziv="DomainObject.Predmet.SudioniciListAdressOIB_1">
      <item>ZMAJ d.o.o. poduzeće za proizvodnju tekstilne konfekcije, vanjsku i unutarnju trgovinu, OIB 39545253975, ZAGORSKE BRIGADE 6,Poznanovec</item>
      <item>ŽUPANIJSKO DRŽAVNO ODVJETNIŠTVO U ZAGREBU</item>
      <item>REPUBLIKA HRVATSKA, MINISTARSTVO FINANCIJA POREZNA UPRAVA, PODRUČNI URED KRAPINA, OIB 18683136487</item>
      <item>MARIO JAKOPEC, Zagorske brigade 6,49222 Poznanovec</item>
      <item>FINA ZAGREB, OIB 85821130368</item>
      <item>OTP BANKA HRVATSKA d.d., OIB 52508873833, Domovinskog rata 3,Zadar</item>
      <item>VABA BANKA d.d., OIB 38182927268, Aleja kralja Zvonimira 1,42000 Varaždin</item>
      <item>ZAGREBAČKA BANKA d.d., OIB 92963223473, Paromlinska 2,10000 Zagreb</item>
      <item>SOCIETE GENERALE GROUP-SPLITSKA BANKA d.d., OIB 69326397242, Ruđera Boškovića 16,21000 Split</item>
      <item>PRIVREDNA BANKA ZAGREB d.d., OIB 02535697732, Račkoga 6,10000 Zagreb</item>
      <item>Marija Vujčić Turkulin, OIB 22593287559, Vrtlarska 3,10000 Zagreb</item>
      <item>PAVAO MRKONJIĆ, odvjetnik, Ante Topić Mimare 24,10000 Zagreb</item>
      <item>MAROJE STJEPOVIĆ, N. Pavića 26,10000 Zagreb</item>
      <item>OD PETRIĆ I DR., Kolodvorska 13,42000 Varaždin</item>
      <item>MERVAN BEGOVIĆ, odvjetnik, Vincenta iz Kastva 18,10000 Zagreb</item>
      <item>NEXE BETON d.o.o., OIB 48358267745, B. Radića 200,Našice</item>
      <item>VODOVOD-OSIJEK d.o.o., OIB 43654507669, Poljski put l,31000 Osijek</item>
      <item>Ministarstvo financija RH, Porezna uprava, .,49000 Krapina</item>
      <item>OTP BANKA d.d., Domovinskog rata 3,23000 Zadar</item>
      <item>VJEROVNICI</item>
      <item>Večernji List</item>
      <item>Funda d.o.o</item>
      <item>BMD STIL d.o.o.</item>
      <item>ALPE-ADRIA POSLOVODSTVO</item>
      <item>HYPO LEASING KROATIEN</item>
      <item>ODVJ. EČIMOVIĆ JOSIP</item>
      <item>ALLIANZ ZAGREB D.D.</item>
      <item>OD ŽURIĆ I PARTNERI, Ivana Lučića 2/A,10000 Zagreb</item>
      <item>SLAP VIROVITICA d.o.o.</item>
      <item>MAKI d.o.o.</item>
      <item>BRANKA BIĆANIĆ</item>
      <item>KSENIJA POCRNIĆ, Zagrebačka 4,10370 Prikraj</item>
      <item>FUTURA d.o.o.</item>
      <item>KATICA MAHNET</item>
      <item>SLAP VIROVITICA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39545253975</item>
      <item>, OIB null</item>
      <item>, OIB 18683136487</item>
      <item>, OIB null</item>
      <item>, OIB 85821130368</item>
      <item>, OIB 52508873833</item>
      <item>, OIB 38182927268</item>
      <item>, OIB 92963223473</item>
      <item>, OIB 69326397242</item>
      <item>, OIB 02535697732</item>
      <item>, OIB 22593287559</item>
      <item>, OIB null</item>
      <item>, OIB null</item>
      <item>, OIB null</item>
      <item>, OIB null</item>
      <item>, OIB 48358267745</item>
      <item>, OIB 43654507669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39545253975</item>
      <item>, OIB null</item>
      <item>, OIB 18683136487</item>
      <item>, OIB null</item>
      <item>, OIB 85821130368</item>
      <item>, OIB 52508873833</item>
      <item>, OIB 38182927268</item>
      <item>, OIB 92963223473</item>
      <item>, OIB 69326397242</item>
      <item>, OIB 02535697732</item>
      <item>, OIB 22593287559</item>
      <item>, OIB null</item>
      <item>, OIB null</item>
      <item>, OIB null</item>
      <item>, OIB null</item>
      <item>, OIB 48358267745</item>
      <item>, OIB 43654507669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287</properties:Words>
  <properties:Characters>1419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2015-10-23T09:32:00Z</dcterms:created>
  <dc:creator>Sudsko vijeće</dc:creator>
  <cp:lastModifiedBy>Valentina Kranjčić</cp:lastModifiedBy>
  <cp:lastPrinted>2015-10-23T09:33:00Z</cp:lastPrinted>
  <dcterms:modified xmlns:xsi="http://www.w3.org/2001/XMLSchema-instance" xsi:type="dcterms:W3CDTF">2015-10-23T09:33:00Z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