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3096" w14:paraId="94b309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223844" w:rsidR="0022384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E43296">
        <w:t>St-</w:t>
      </w:r>
      <w:r w:rsidR="00223844">
        <w:rPr>
          <w:rFonts w:eastAsia="Calibri"/>
          <w:lang w:eastAsia="en-US"/>
        </w:rPr>
        <w:t>738/17-9</w:t>
      </w:r>
    </w:p>
    <w:p w:rsidRDefault="00223844" w:rsidP="00223844" w:rsidR="00223844">
      <w:pPr>
        <w:rPr>
          <w:rFonts w:eastAsia="Calibri"/>
          <w:lang w:eastAsia="en-US"/>
        </w:rPr>
      </w:pPr>
    </w:p>
    <w:p w:rsidRDefault="00223844" w:rsidP="00223844" w:rsidR="00223844">
      <w:pPr>
        <w:rPr>
          <w:rFonts w:eastAsia="Calibri"/>
          <w:lang w:eastAsia="en-US"/>
        </w:rPr>
      </w:pPr>
    </w:p>
    <w:p w:rsidRDefault="00223844" w:rsidP="00223844" w:rsidR="0022384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223844" w:rsidP="00223844" w:rsidR="0022384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223844" w:rsidP="00223844" w:rsidR="00223844">
      <w:pPr>
        <w:rPr>
          <w:rFonts w:eastAsia="Calibri"/>
          <w:lang w:eastAsia="en-US"/>
        </w:rPr>
      </w:pPr>
    </w:p>
    <w:p w:rsidRDefault="00223844" w:rsidP="00223844" w:rsidR="00E43296">
      <w:pPr>
        <w:pStyle w:val="Tijeloteksta"/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 ANPRO društvo s ograničenom odgovornošću za trgovinu Zagreb, Mikulićeva 21, MBS: 080055275, OIB: 36095777520,</w:t>
      </w:r>
      <w:r w:rsidR="00DB22A3">
        <w:t xml:space="preserve"> dana 9. sije</w:t>
      </w:r>
      <w:r>
        <w:t>čnja 2018.</w:t>
      </w:r>
      <w:r w:rsidR="00E43296">
        <w:t xml:space="preserve"> </w:t>
      </w:r>
    </w:p>
    <w:p w:rsidRDefault="00E43296" w:rsidP="000A7585" w:rsidR="00E43296">
      <w:pPr>
        <w:jc w:val="right"/>
        <w:rPr>
          <w:rFonts w:eastAsia="Calibri"/>
          <w:lang w:eastAsia="en-US"/>
        </w:rPr>
      </w:pP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8E3530" w:rsidP="008E3530" w:rsidR="008E3530">
      <w:pPr>
        <w:ind w:firstLine="708"/>
        <w:jc w:val="both"/>
      </w:pPr>
      <w:r>
        <w:t>Rješenje Trgovačkog suda u Osijeku St-</w:t>
      </w:r>
      <w:r w:rsidR="00DB22A3">
        <w:t>738/17-</w:t>
      </w:r>
      <w:r>
        <w:t xml:space="preserve">4 od </w:t>
      </w:r>
      <w:r w:rsidR="00DB22A3">
        <w:t>8. studenoga</w:t>
      </w:r>
      <w:r>
        <w:t xml:space="preserve"> 2017. se stavlja izvan snage</w:t>
      </w:r>
      <w:r w:rsidR="00FA6F2B">
        <w:t>.</w:t>
      </w:r>
    </w:p>
    <w:p w:rsidRDefault="00FA6F2B" w:rsidP="008E3530" w:rsidR="00FA6F2B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FA6F2B" w:rsidP="000A7585" w:rsidR="00FA6F2B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DB22A3">
        <w:rPr>
          <w:bCs/>
        </w:rPr>
        <w:t>9. ožujka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04-06-17-1</w:t>
      </w:r>
      <w:r w:rsidR="00DB22A3">
        <w:rPr>
          <w:bCs/>
        </w:rPr>
        <w:t>198 od 6. ožujka</w:t>
      </w:r>
      <w:r>
        <w:rPr>
          <w:bCs/>
        </w:rPr>
        <w:t xml:space="preserve"> 2017. nad stečajnim dužnikom</w:t>
      </w:r>
      <w:r>
        <w:t xml:space="preserve"> </w:t>
      </w:r>
      <w:r w:rsidR="00DB22A3">
        <w:t>ANPRO društvo s ograničenom odgovornošću za trgovinu Zagreb, Mikulićeva 21, MBS: 080055275, OIB: 36095777520.</w:t>
      </w:r>
      <w:r w:rsidR="00E43296">
        <w:t xml:space="preserve"> </w:t>
      </w:r>
    </w:p>
    <w:p w:rsidRDefault="00FA6F2B" w:rsidP="00BB523C" w:rsidR="00FA6F2B">
      <w:pPr>
        <w:jc w:val="both"/>
        <w:rPr>
          <w:bCs/>
        </w:rPr>
      </w:pPr>
    </w:p>
    <w:p w:rsidRDefault="00BB523C" w:rsidP="00BB523C" w:rsidR="008E3530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FA6F2B" w:rsidP="00BB523C" w:rsidR="00FA6F2B">
      <w:pPr>
        <w:ind w:firstLine="720"/>
        <w:jc w:val="both"/>
        <w:rPr>
          <w:bCs/>
        </w:rPr>
      </w:pPr>
      <w:r>
        <w:rPr>
          <w:bCs/>
        </w:rPr>
        <w:t>Rješenjem broj St-</w:t>
      </w:r>
      <w:r w:rsidR="00DB22A3">
        <w:rPr>
          <w:bCs/>
        </w:rPr>
        <w:t>738</w:t>
      </w:r>
      <w:r>
        <w:rPr>
          <w:bCs/>
        </w:rPr>
        <w:t xml:space="preserve">/17-4 od </w:t>
      </w:r>
      <w:r w:rsidR="00DB22A3">
        <w:rPr>
          <w:bCs/>
        </w:rPr>
        <w:t>8. studenoga</w:t>
      </w:r>
      <w:r>
        <w:rPr>
          <w:bCs/>
        </w:rPr>
        <w:t xml:space="preserve"> 2017. sud je istovremeno otvorio i zaključio skraćeni stečajni postupak nad stečajnim dužnikom. 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BB523C" w:rsidP="008E3530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B22A3">
        <w:rPr>
          <w:bCs/>
        </w:rPr>
        <w:t>15</w:t>
      </w:r>
      <w:r w:rsidR="00E43296">
        <w:rPr>
          <w:bCs/>
        </w:rPr>
        <w:t>. studenoga</w:t>
      </w:r>
      <w:r>
        <w:rPr>
          <w:bCs/>
        </w:rPr>
        <w:t xml:space="preserve"> 201</w:t>
      </w:r>
      <w:r w:rsidR="00B50F94">
        <w:rPr>
          <w:bCs/>
        </w:rPr>
        <w:t>7</w:t>
      </w:r>
      <w:r>
        <w:rPr>
          <w:bCs/>
        </w:rPr>
        <w:t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</w:t>
      </w:r>
      <w:r w:rsidR="00DB22A3">
        <w:rPr>
          <w:bCs/>
        </w:rPr>
        <w:t>1/33</w:t>
      </w:r>
      <w:r w:rsidR="00E43296">
        <w:rPr>
          <w:bCs/>
        </w:rPr>
        <w:t>, Ur.broj: 08-2</w:t>
      </w:r>
      <w:r w:rsidR="00DB22A3">
        <w:rPr>
          <w:bCs/>
        </w:rPr>
        <w:t>06-17</w:t>
      </w:r>
      <w:r>
        <w:rPr>
          <w:bCs/>
        </w:rPr>
        <w:t xml:space="preserve"> od </w:t>
      </w:r>
      <w:r w:rsidR="003C46D4">
        <w:rPr>
          <w:bCs/>
        </w:rPr>
        <w:t>1</w:t>
      </w:r>
      <w:r w:rsidR="00E43296">
        <w:rPr>
          <w:bCs/>
        </w:rPr>
        <w:t>5. studenoga</w:t>
      </w:r>
      <w:r>
        <w:rPr>
          <w:bCs/>
        </w:rPr>
        <w:t xml:space="preserve"> 2017. </w:t>
      </w:r>
    </w:p>
    <w:p w:rsidRDefault="00FA6F2B" w:rsidP="008E3530" w:rsidR="00FA6F2B">
      <w:pPr>
        <w:ind w:firstLine="720"/>
        <w:jc w:val="both"/>
        <w:rPr>
          <w:bCs/>
        </w:rPr>
      </w:pPr>
    </w:p>
    <w:p w:rsidRDefault="00BB523C" w:rsidP="00BB523C" w:rsidR="008E3530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</w:t>
      </w:r>
      <w:r w:rsidR="008E3530">
        <w:rPr>
          <w:bCs/>
        </w:rPr>
        <w:t>ovaj sud je obustavio</w:t>
      </w:r>
      <w:r>
        <w:rPr>
          <w:bCs/>
        </w:rPr>
        <w:t xml:space="preserve"> skraćeni stečajni postupak i odba</w:t>
      </w:r>
      <w:r w:rsidR="008E3530">
        <w:rPr>
          <w:bCs/>
        </w:rPr>
        <w:t xml:space="preserve">cuje zahtjev za provedbu istog dana </w:t>
      </w:r>
      <w:r w:rsidR="00DB22A3">
        <w:rPr>
          <w:bCs/>
        </w:rPr>
        <w:t>28</w:t>
      </w:r>
      <w:r w:rsidR="008E3530">
        <w:rPr>
          <w:bCs/>
        </w:rPr>
        <w:t>. studenog 2017.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FA6F2B" w:rsidP="008E3530" w:rsidR="008E3530">
      <w:pPr>
        <w:ind w:firstLine="720"/>
        <w:jc w:val="both"/>
      </w:pPr>
      <w:r>
        <w:t>Slijedom navedenog riješeno je kao u izreci.</w:t>
      </w:r>
    </w:p>
    <w:p w:rsidRDefault="008E3530" w:rsidP="008E3530" w:rsidR="008E3530">
      <w:pPr>
        <w:ind w:firstLine="720"/>
        <w:jc w:val="both"/>
      </w:pP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DB22A3">
        <w:rPr>
          <w:rFonts w:eastAsia="Calibri"/>
          <w:lang w:eastAsia="en-US"/>
        </w:rPr>
        <w:t xml:space="preserve"> 9. siječnja 2018.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FA6F2B" w:rsidP="000A7585" w:rsidR="00FA6F2B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A6F2B" w:rsidP="00656FF9" w:rsidR="00FA6F2B">
      <w:pPr>
        <w:pStyle w:val="Tijeloteksta"/>
        <w:numPr>
          <w:ilvl w:val="0"/>
          <w:numId w:val="3"/>
        </w:numPr>
        <w:jc w:val="left"/>
      </w:pPr>
      <w:r>
        <w:t xml:space="preserve">registar suda </w:t>
      </w:r>
      <w:r w:rsidR="00DB22A3">
        <w:t>– nakon pravomoćnosti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CA4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DB22A3">
      <w:t>738</w:t>
    </w:r>
    <w:r w:rsidR="006164F8">
      <w:t>/17-</w:t>
    </w:r>
    <w:r w:rsidR="00DB22A3">
      <w:t>9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23844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11E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8E3530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5E50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2A3"/>
    <w:rsid w:val="00DB278F"/>
    <w:rsid w:val="00DE5F69"/>
    <w:rsid w:val="00DE722B"/>
    <w:rsid w:val="00DF1C9F"/>
    <w:rsid w:val="00E06819"/>
    <w:rsid w:val="00E23AF8"/>
    <w:rsid w:val="00E43296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A6F2B"/>
    <w:rsid w:val="00FD0F74"/>
    <w:rsid w:val="00FE0CCA"/>
    <w:rsid w:val="00FE3CA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3C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3C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C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C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3C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3C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C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C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88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ANPRO društvo s ograničenom odgovornošću za trgovinu</izvorni_sadrzaj>
    <derivirana_varijabla naziv="DomainObject.Predmet.ProtustrankaFormated_1">  ANPRO društvo s ograničenom odgovornošću za trgovinu</derivirana_varijabla>
  </DomainObject.Predmet.ProtustrankaFormated>
  <DomainObject.Predmet.ProtustrankaFormatedOIB>
    <izvorni_sadrzaj>  ANPRO društvo s ograničenom odgovornošću za trgovinu, OIB 36095777520</izvorni_sadrzaj>
    <derivirana_varijabla naziv="DomainObject.Predmet.ProtustrankaFormatedOIB_1">  ANPRO društvo s ograničenom odgovornošću za trgovinu, OIB 36095777520</derivirana_varijabla>
  </DomainObject.Predmet.ProtustrankaFormatedOIB>
  <DomainObject.Predmet.ProtustrankaFormatedWithAdress>
    <izvorni_sadrzaj> ANPRO društvo s ograničenom odgovornošću za trgovinu, Mikulićeva 21, 10000 Zagreb</izvorni_sadrzaj>
    <derivirana_varijabla naziv="DomainObject.Predmet.ProtustrankaFormatedWithAdress_1"> ANPRO društvo s ograničenom odgovornošću za trgovinu, Mikulićeva 21, 10000 Zagreb</derivirana_varijabla>
  </DomainObject.Predmet.ProtustrankaFormatedWithAdress>
  <DomainObject.Predmet.ProtustrankaFormatedWithAdressOIB>
    <izvorni_sadrzaj> ANPRO društvo s ograničenom odgovornošću za trgovinu, OIB 36095777520, Mikulićeva 21, 10000 Zagreb</izvorni_sadrzaj>
    <derivirana_varijabla naziv="DomainObject.Predmet.ProtustrankaFormatedWithAdressOIB_1"> ANPRO društvo s ograničenom odgovornošću za trgovinu, OIB 36095777520, Mikulićeva 21, 10000 Zagreb</derivirana_varijabla>
  </DomainObject.Predmet.ProtustrankaFormatedWithAdressOIB>
  <DomainObject.Predmet.ProtustrankaWithAdress>
    <izvorni_sadrzaj>ANPRO društvo s ograničenom odgovornošću za trgovinu Mikulićeva 21, 10000 Zagreb</izvorni_sadrzaj>
    <derivirana_varijabla naziv="DomainObject.Predmet.ProtustrankaWithAdress_1">ANPRO društvo s ograničenom odgovornošću za trgovinu Mikulićeva 21, 10000 Zagreb</derivirana_varijabla>
  </DomainObject.Predmet.ProtustrankaWithAdress>
  <DomainObject.Predmet.ProtustrankaWithAdressOIB>
    <izvorni_sadrzaj>ANPRO društvo s ograničenom odgovornošću za trgovinu, OIB 36095777520, Mikulićeva 21, 10000 Zagreb</izvorni_sadrzaj>
    <derivirana_varijabla naziv="DomainObject.Predmet.ProtustrankaWithAdressOIB_1">ANPRO društvo s ograničenom odgovornošću za trgovinu, OIB 36095777520, Mikulićeva 21, 10000 Zagreb</derivirana_varijabla>
  </DomainObject.Predmet.ProtustrankaWithAdressOIB>
  <DomainObject.Predmet.ProtustrankaNazivFormated>
    <izvorni_sadrzaj>ANPRO društvo s ograničenom odgovornošću za trgovinu</izvorni_sadrzaj>
    <derivirana_varijabla naziv="DomainObject.Predmet.ProtustrankaNazivFormated_1">ANPRO društvo s ograničenom odgovornošću za trgovinu</derivirana_varijabla>
  </DomainObject.Predmet.ProtustrankaNazivFormated>
  <DomainObject.Predmet.ProtustrankaNazivFormatedOIB>
    <izvorni_sadrzaj>ANPRO društvo s ograničenom odgovornošću za trgovinu, OIB 36095777520</izvorni_sadrzaj>
    <derivirana_varijabla naziv="DomainObject.Predmet.ProtustrankaNazivFormatedOIB_1">ANPRO društvo s ograničenom odgovornošću za trgovinu, OIB 36095777520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ANPRO društvo s ograničenom odgovornošću za trgovinu</item>
    </izvorni_sadrzaj>
    <derivirana_varijabla naziv="DomainObject.Predmet.ProtuStrankaListFormated_1">
      <item>ANPRO društvo s ograničenom odgovornošću za trgovinu</item>
    </derivirana_varijabla>
  </DomainObject.Predmet.ProtuStrankaListFormated>
  <DomainObject.Predmet.ProtuStrankaListFormatedOIB>
    <izvorni_sadrzaj>
      <item>ANPRO društvo s ograničenom odgovornošću za trgovinu, OIB 36095777520</item>
    </izvorni_sadrzaj>
    <derivirana_varijabla naziv="DomainObject.Predmet.ProtuStrankaListFormatedOIB_1">
      <item>ANPRO društvo s ograničenom odgovornošću za trgovinu, OIB 36095777520</item>
    </derivirana_varijabla>
  </DomainObject.Predmet.ProtuStrankaListFormatedOIB>
  <DomainObject.Predmet.ProtuStrankaListFormatedWithAdress>
    <izvorni_sadrzaj>
      <item>ANPRO društvo s ograničenom odgovornošću za trgovinu, Mikulićeva 21, 10000 Zagreb</item>
    </izvorni_sadrzaj>
    <derivirana_varijabla naziv="DomainObject.Predmet.ProtuStrankaListFormatedWithAdress_1">
      <item>ANPRO društvo s ograničenom odgovornošću za trgovinu, Mikulićeva 21, 10000 Zagreb</item>
    </derivirana_varijabla>
  </DomainObject.Predmet.ProtuStrankaListFormatedWithAdress>
  <DomainObject.Predmet.ProtuStrankaListFormatedWithAdressOIB>
    <izvorni_sadrzaj>
      <item>ANPRO društvo s ograničenom odgovornošću za trgovinu, OIB 36095777520, Mikulićeva 21, 10000 Zagreb</item>
    </izvorni_sadrzaj>
    <derivirana_varijabla naziv="DomainObject.Predmet.ProtuStrankaListFormatedWithAdressOIB_1">
      <item>ANPRO društvo s ograničenom odgovornošću za trgovinu, OIB 36095777520, Mikulićeva 21, 10000 Zagreb</item>
    </derivirana_varijabla>
  </DomainObject.Predmet.ProtuStrankaListFormatedWithAdressOIB>
  <DomainObject.Predmet.ProtuStrankaListNazivFormated>
    <izvorni_sadrzaj>
      <item>ANPRO društvo s ograničenom odgovornošću za trgovinu</item>
    </izvorni_sadrzaj>
    <derivirana_varijabla naziv="DomainObject.Predmet.ProtuStrankaListNazivFormated_1">
      <item>ANPRO društvo s ograničenom odgovornošću za trgovinu</item>
    </derivirana_varijabla>
  </DomainObject.Predmet.ProtuStrankaListNazivFormated>
  <DomainObject.Predmet.ProtuStrankaListNazivFormatedOIB>
    <izvorni_sadrzaj>
      <item>ANPRO društvo s ograničenom odgovornošću za trgovinu, OIB 36095777520</item>
    </izvorni_sadrzaj>
    <derivirana_varijabla naziv="DomainObject.Predmet.ProtuStrankaListNazivFormatedOIB_1">
      <item>ANPRO društvo s ograničenom odgovornošću za trgovinu, OIB 36095777520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ANPRO društvo s ograničenom odgovornošću za trgovinu</izvorni_sadrzaj>
    <derivirana_varijabla naziv="DomainObject.Predmet.ProtustrankaIDrugi_1">ANPRO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ANPRO društvo s ograničenom odgovornošću za trgovinu, OIB 36095777520, Mikulićeva 21, 10000 Zagreb</izvorni_sadrzaj>
    <derivirana_varijabla naziv="DomainObject.Predmet.ProtustrankaIDrugiAdressOIB_1">ANPRO društvo s ograničenom odgovornošću za trgovinu, OIB 36095777520, Mikulićeva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St-738/2017-4</izvorni_sadrzaj>
    <derivirana_varijabla naziv="DomainObject.Predmet.OdlukaRjesenje.Oznaka_1">St-738/2017-4</derivirana_varijabla>
  </DomainObject.Predmet.OdlukaRjesenje.Oznaka>
  <DomainObject.Predmet.SudioniciListNaziv>
    <izvorni_sadrzaj>
      <item>ANPRO društvo s ograničenom odgovornošću za trgovinu</item>
      <item>FINA Regionalni centar Zagreb</item>
    </izvorni_sadrzaj>
    <derivirana_varijabla naziv="DomainObject.Predmet.SudioniciListNaziv_1">
      <item>ANPRO društvo s ograničenom odgovornošću za trgovinu</item>
      <item>FINA Regionalni centar Zagreb</item>
    </derivirana_varijabla>
  </DomainObject.Predmet.SudioniciListNaziv>
  <DomainObject.Predmet.SudioniciListAdressOIB>
    <izvorni_sadrzaj>
      <item>ANPRO društvo s ograničenom odgovornošću za trgovinu, OIB 36095777520, Mikulićeva 21,10000 Zagreb</item>
      <item>FINA Regionalni centar Zagreb, OIB 85821130368, Trg svibanjskih žrtava 1995. br. 1,10000 Zagreb</item>
    </izvorni_sadrzaj>
    <derivirana_varijabla naziv="DomainObject.Predmet.SudioniciListAdressOIB_1">
      <item>ANPRO društvo s ograničenom odgovornošću za trgovinu, OIB 36095777520, Mikulićeva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36095777520</item>
      <item>, OIB 85821130368</item>
    </izvorni_sadrzaj>
    <derivirana_varijabla naziv="DomainObject.Predmet.SudioniciListNazivOIB_1">
      <item>, OIB 36095777520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A8DAE-79D3-45E9-969E-3698E47D9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2596</properties:Characters>
  <properties:Lines>79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2018-01-09T10:08:00Z</dcterms:created>
  <dc:creator>Korisnik</dc:creator>
  <cp:lastModifiedBy>Ljiljana Floršić</cp:lastModifiedBy>
  <cp:lastPrinted>2017-11-29T10:56:00Z</cp:lastPrinted>
  <dcterms:modified xmlns:xsi="http://www.w3.org/2001/XMLSchema-instance" xsi:type="dcterms:W3CDTF">2018-01-09T10:18:00Z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