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9079" w14:paraId="690907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3DD1" w:rsidP="00B13DD1" w:rsidR="00B13DD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St-433/2017-2.</w:t>
      </w:r>
    </w:p>
    <w:p w:rsidRDefault="00B13DD1" w:rsidP="00B13DD1" w:rsidR="00B13DD1">
      <w:pPr>
        <w:jc w:val="center"/>
        <w:rPr>
          <w:rFonts w:cs="Arial" w:hAnsi="Arial" w:ascii="Arial"/>
          <w:b/>
          <w:noProof/>
        </w:rPr>
      </w:pPr>
    </w:p>
    <w:p w:rsidRDefault="00B13DD1" w:rsidP="00B13DD1" w:rsidR="00B13DD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13DD1" w:rsidP="00B13DD1" w:rsidR="00B13DD1">
      <w:pPr>
        <w:rPr>
          <w:rFonts w:cs="Arial" w:hAnsi="Arial" w:ascii="Arial"/>
          <w:b/>
          <w:noProof/>
        </w:rPr>
      </w:pPr>
    </w:p>
    <w:p w:rsidRDefault="00B13DD1" w:rsidP="00B13DD1" w:rsidR="00B13DD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13DD1" w:rsidP="00B13DD1" w:rsidR="00B13DD1">
      <w:pPr>
        <w:outlineLvl w:val="0"/>
        <w:rPr>
          <w:rFonts w:cs="Arial" w:hAnsi="Arial" w:ascii="Arial"/>
          <w:noProof/>
        </w:rPr>
      </w:pPr>
    </w:p>
    <w:p w:rsidRDefault="00B13DD1" w:rsidP="00B13DD1" w:rsidR="00B13DD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BELLAIR d.o.o. za poduku iz letenja iz Zagreba, </w:t>
      </w:r>
      <w:proofErr w:type="spellStart"/>
      <w:r>
        <w:rPr>
          <w:rFonts w:cs="Arial" w:hAnsi="Arial" w:ascii="Arial"/>
        </w:rPr>
        <w:t>Ježdovečka</w:t>
      </w:r>
      <w:proofErr w:type="spellEnd"/>
      <w:r>
        <w:rPr>
          <w:rFonts w:cs="Arial" w:hAnsi="Arial" w:ascii="Arial"/>
        </w:rPr>
        <w:t xml:space="preserve"> 17, MBS 080722368, OIB 67898463110, d</w:t>
      </w:r>
      <w:r>
        <w:rPr>
          <w:rFonts w:cs="Arial" w:hAnsi="Arial" w:ascii="Arial"/>
          <w:noProof/>
        </w:rPr>
        <w:t>ana 16. kolovoza 2017. godine</w:t>
      </w:r>
    </w:p>
    <w:p w:rsidRDefault="00B13DD1" w:rsidP="00B13DD1" w:rsidR="00B13DD1">
      <w:pPr>
        <w:ind w:firstLine="851"/>
        <w:jc w:val="both"/>
        <w:rPr>
          <w:rFonts w:cs="Arial" w:hAnsi="Arial" w:ascii="Arial"/>
          <w:noProof/>
        </w:rPr>
      </w:pPr>
    </w:p>
    <w:p w:rsidRDefault="00B13DD1" w:rsidP="00B13DD1" w:rsidR="00B13DD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13DD1" w:rsidP="00B13DD1" w:rsidR="00B13DD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13DD1" w:rsidP="00B13DD1" w:rsidR="00B13DD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BELLAIR d.o.o. za poduku iz letenja iz Zagreba, </w:t>
      </w:r>
      <w:proofErr w:type="spellStart"/>
      <w:r>
        <w:rPr>
          <w:rFonts w:cs="Arial" w:hAnsi="Arial" w:ascii="Arial"/>
        </w:rPr>
        <w:t>Ježdovečka</w:t>
      </w:r>
      <w:proofErr w:type="spellEnd"/>
      <w:r>
        <w:rPr>
          <w:rFonts w:cs="Arial" w:hAnsi="Arial" w:ascii="Arial"/>
        </w:rPr>
        <w:t xml:space="preserve"> 17, MBS 080722368, OIB 67898463110.</w:t>
      </w:r>
    </w:p>
    <w:p w:rsidRDefault="00B13DD1" w:rsidP="00B13DD1" w:rsidR="00B13DD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B13DD1" w:rsidP="00B13DD1" w:rsidR="00B13DD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13DD1" w:rsidP="00B13DD1" w:rsidR="00B13DD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B13DD1" w:rsidP="00B13DD1" w:rsidR="00B13DD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Darko Vargek iz Zagreba, Svetojakobska 5/b.</w:t>
      </w:r>
    </w:p>
    <w:p w:rsidRDefault="00B13DD1" w:rsidP="00B13DD1" w:rsidR="00B13DD1">
      <w:pPr>
        <w:ind w:left="851"/>
        <w:jc w:val="both"/>
        <w:rPr>
          <w:rFonts w:cs="Arial" w:hAnsi="Arial" w:ascii="Arial"/>
          <w:noProof/>
        </w:rPr>
      </w:pPr>
    </w:p>
    <w:p w:rsidRDefault="00B13DD1" w:rsidP="00B13DD1" w:rsidR="00B13DD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13DD1" w:rsidP="00B13DD1" w:rsidR="00B13DD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13DD1" w:rsidP="00B13DD1" w:rsidR="00B13DD1">
      <w:pPr>
        <w:jc w:val="center"/>
        <w:outlineLvl w:val="0"/>
        <w:rPr>
          <w:rFonts w:cs="Arial" w:hAnsi="Arial" w:ascii="Arial"/>
          <w:b/>
          <w:noProof/>
        </w:rPr>
      </w:pPr>
    </w:p>
    <w:p w:rsidRDefault="00B13DD1" w:rsidP="00B13DD1" w:rsidR="00B13DD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B13DD1" w:rsidP="00B13DD1" w:rsidR="00B13DD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160 dana, u ukupnom iznosu od 58.330,23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13DD1" w:rsidP="00B13DD1" w:rsidR="00B13DD1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13DD1" w:rsidP="00B13DD1" w:rsidR="00B13DD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B13DD1" w:rsidP="00B13DD1" w:rsidR="00B13DD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13DD1" w:rsidP="00B13DD1" w:rsidR="00B13DD1">
      <w:pPr>
        <w:jc w:val="both"/>
        <w:rPr>
          <w:rFonts w:cs="Arial" w:hAnsi="Arial" w:ascii="Arial"/>
          <w:noProof/>
        </w:rPr>
      </w:pPr>
    </w:p>
    <w:p w:rsidRDefault="00B13DD1" w:rsidP="00B13DD1" w:rsidR="00B13DD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B13DD1" w:rsidP="00B13DD1" w:rsidR="00B13DD1">
      <w:pPr>
        <w:jc w:val="both"/>
        <w:rPr>
          <w:rFonts w:cs="Arial" w:hAnsi="Arial" w:ascii="Arial"/>
          <w:noProof/>
        </w:rPr>
      </w:pPr>
    </w:p>
    <w:p w:rsidRDefault="00B13DD1" w:rsidP="00B13DD1" w:rsidR="00B13DD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B13DD1" w:rsidP="00B13DD1" w:rsidR="00B13DD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13DD1" w:rsidP="00B13DD1" w:rsidR="00B13DD1">
      <w:pPr>
        <w:jc w:val="both"/>
        <w:rPr>
          <w:rFonts w:cs="Arial" w:hAnsi="Arial" w:ascii="Arial"/>
          <w:noProof/>
        </w:rPr>
      </w:pPr>
    </w:p>
    <w:p w:rsidRDefault="00B13DD1" w:rsidP="00B13DD1" w:rsidR="00B13DD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B13DD1" w:rsidP="00B13DD1" w:rsidR="00B13DD1">
      <w:pPr>
        <w:jc w:val="both"/>
        <w:rPr>
          <w:rFonts w:cs="Arial" w:hAnsi="Arial" w:ascii="Arial"/>
        </w:rPr>
      </w:pPr>
    </w:p>
    <w:p w:rsidRDefault="00B13DD1" w:rsidP="00B13DD1" w:rsidR="00B13DD1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B13DD1" w:rsidP="00B13DD1" w:rsidR="00B13DD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13DD1" w:rsidP="00B13DD1" w:rsidR="00B13DD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B13DD1" w:rsidP="00B13DD1" w:rsidR="00B13DD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B13DD1" w:rsidP="00B13DD1" w:rsidR="00B13DD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B13DD1" w:rsidP="00B13DD1" w:rsidR="00B13DD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13DD1" w:rsidP="00B13DD1" w:rsidR="00B13DD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B13DD1" w:rsidP="00B13DD1" w:rsidR="00B13DD1">
      <w:pPr>
        <w:rPr>
          <w:rFonts w:cs="Arial" w:hAnsi="Arial" w:ascii="Arial"/>
        </w:rPr>
      </w:pPr>
    </w:p>
    <w:p w:rsidRDefault="00B13DD1" w:rsidP="00B13DD1" w:rsidR="00B13DD1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DD1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33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St-433/2017-2</izvorni_sadrzaj>
    <derivirana_varijabla naziv="DomainObject.Oznaka_1">St-433/2017-2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BELLAIR d.o.o. zastupanog po punomoćniku Darko Vargek</izvorni_sadrzaj>
    <derivirana_varijabla naziv="DomainObject.Predmet.ProtustrankaFormated_1">  BELLAIR d.o.o. zastupanog po punomoćniku Darko Vargek</derivirana_varijabla>
  </DomainObject.Predmet.ProtustrankaFormated>
  <DomainObject.Predmet.ProtustrankaFormatedOIB>
    <izvorni_sadrzaj>  BELLAIR d.o.o., OIB 67898463110 zastupanog po punomoćniku Darko Vargek</izvorni_sadrzaj>
    <derivirana_varijabla naziv="DomainObject.Predmet.ProtustrankaFormatedOIB_1">  BELLAIR d.o.o., OIB 67898463110 zastupanog po punomoćniku Darko Vargek</derivirana_varijabla>
  </DomainObject.Predmet.ProtustrankaFormatedOIB>
  <DomainObject.Predmet.ProtustrankaFormatedWithAdress>
    <izvorni_sadrzaj> BELLAIR d.o.o., Ježdovečka 17, 10000 Zagreb zastupanog po punomoćniku Darko Vargek</izvorni_sadrzaj>
    <derivirana_varijabla naziv="DomainObject.Predmet.ProtustrankaFormatedWithAdress_1"> BELLAIR d.o.o., Ježdovečka 17, 10000 Zagreb zastupanog po punomoćniku Darko Vargek</derivirana_varijabla>
  </DomainObject.Predmet.ProtustrankaFormatedWithAdress>
  <DomainObject.Predmet.ProtustrankaFormatedWithAdressOIB>
    <izvorni_sadrzaj> BELLAIR d.o.o., OIB 67898463110, Ježdovečka 17, 10000 Zagreb zastupanog po punomoćniku Darko Vargek</izvorni_sadrzaj>
    <derivirana_varijabla naziv="DomainObject.Predmet.ProtustrankaFormatedWithAdressOIB_1"> BELLAIR d.o.o., OIB 67898463110, Ježdovečka 17, 10000 Zagreb zastupanog po punomoćniku Darko Vargek</derivirana_varijabla>
  </DomainObject.Predmet.ProtustrankaFormatedWithAdressOIB>
  <DomainObject.Predmet.ProtustrankaWithAdress>
    <izvorni_sadrzaj>BELLAIR d.o.o. Ježdovečka 17, 10000 Zagreb</izvorni_sadrzaj>
    <derivirana_varijabla naziv="DomainObject.Predmet.ProtustrankaWithAdress_1">BELLAIR d.o.o. Ježdovečka 17, 10000 Zagreb</derivirana_varijabla>
  </DomainObject.Predmet.ProtustrankaWithAdress>
  <DomainObject.Predmet.ProtustrankaWithAdressOIB>
    <izvorni_sadrzaj>BELLAIR d.o.o., OIB 67898463110, Ježdovečka 17, 10000 Zagreb</izvorni_sadrzaj>
    <derivirana_varijabla naziv="DomainObject.Predmet.ProtustrankaWithAdressOIB_1">BELLAIR d.o.o., OIB 67898463110, Ježdovečka 17, 10000 Zagreb</derivirana_varijabla>
  </DomainObject.Predmet.ProtustrankaWithAdressOIB>
  <DomainObject.Predmet.ProtustrankaNazivFormated>
    <izvorni_sadrzaj>BELLAIR d.o.o.</izvorni_sadrzaj>
    <derivirana_varijabla naziv="DomainObject.Predmet.ProtustrankaNazivFormated_1">BELLAIR d.o.o.</derivirana_varijabla>
  </DomainObject.Predmet.ProtustrankaNazivFormated>
  <DomainObject.Predmet.ProtustrankaNazivFormatedOIB>
    <izvorni_sadrzaj>BELLAIR d.o.o., OIB 67898463110</izvorni_sadrzaj>
    <derivirana_varijabla naziv="DomainObject.Predmet.ProtustrankaNazivFormatedOIB_1">BELLAIR d.o.o., OIB 67898463110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BELLAIR d.o.o. zastupanog po punomoćniku Darko Vargek</item>
    </izvorni_sadrzaj>
    <derivirana_varijabla naziv="DomainObject.Predmet.ProtuStrankaListFormated_1">
      <item>BELLAIR d.o.o. zastupanog po punomoćniku Darko Vargek</item>
    </derivirana_varijabla>
  </DomainObject.Predmet.ProtuStrankaListFormated>
  <DomainObject.Predmet.ProtuStrankaListFormatedOIB>
    <izvorni_sadrzaj>
      <item>BELLAIR d.o.o., OIB 67898463110 zastupanog po punomoćniku Darko Vargek</item>
    </izvorni_sadrzaj>
    <derivirana_varijabla naziv="DomainObject.Predmet.ProtuStrankaListFormatedOIB_1">
      <item>BELLAIR d.o.o., OIB 67898463110 zastupanog po punomoćniku Darko Vargek</item>
    </derivirana_varijabla>
  </DomainObject.Predmet.ProtuStrankaListFormatedOIB>
  <DomainObject.Predmet.ProtuStrankaListFormatedWithAdress>
    <izvorni_sadrzaj>
      <item>BELLAIR d.o.o., Ježdovečka 17, 10000 Zagreb zastupanog po punomoćniku Darko Vargek</item>
    </izvorni_sadrzaj>
    <derivirana_varijabla naziv="DomainObject.Predmet.ProtuStrankaListFormatedWithAdress_1">
      <item>BELLAIR d.o.o., Ježdovečka 17, 10000 Zagreb zastupanog po punomoćniku Darko Vargek</item>
    </derivirana_varijabla>
  </DomainObject.Predmet.ProtuStrankaListFormatedWithAdress>
  <DomainObject.Predmet.ProtuStrankaListFormatedWithAdressOIB>
    <izvorni_sadrzaj>
      <item>BELLAIR d.o.o., OIB 67898463110, Ježdovečka 17, 10000 Zagreb zastupanog po punomoćniku Darko Vargek</item>
    </izvorni_sadrzaj>
    <derivirana_varijabla naziv="DomainObject.Predmet.ProtuStrankaListFormatedWithAdressOIB_1">
      <item>BELLAIR d.o.o., OIB 67898463110, Ježdovečka 17, 10000 Zagreb zastupanog po punomoćniku Darko Vargek</item>
    </derivirana_varijabla>
  </DomainObject.Predmet.ProtuStrankaListFormatedWithAdressOIB>
  <DomainObject.Predmet.ProtuStrankaListNazivFormated>
    <izvorni_sadrzaj>
      <item>BELLAIR d.o.o.</item>
    </izvorni_sadrzaj>
    <derivirana_varijabla naziv="DomainObject.Predmet.ProtuStrankaListNazivFormated_1">
      <item>BELLAIR d.o.o.</item>
    </derivirana_varijabla>
  </DomainObject.Predmet.ProtuStrankaListNazivFormated>
  <DomainObject.Predmet.ProtuStrankaListNazivFormatedOIB>
    <izvorni_sadrzaj>
      <item>BELLAIR d.o.o., OIB 67898463110</item>
    </izvorni_sadrzaj>
    <derivirana_varijabla naziv="DomainObject.Predmet.ProtuStrankaListNazivFormatedOIB_1">
      <item>BELLAIR d.o.o., OIB 67898463110</item>
    </derivirana_varijabla>
  </DomainObject.Predmet.ProtuStrankaListNazivFormatedOIB>
  <DomainObject.Predmet.OstaliListFormated>
    <izvorni_sadrzaj>
      <item>Darko Vargek punomoćnik sudionika u postupku BELLAIR d.o.o.</item>
    </izvorni_sadrzaj>
    <derivirana_varijabla naziv="DomainObject.Predmet.OstaliListFormated_1">
      <item>Darko Vargek punomoćnik sudionika u postupku BELLAIR d.o.o.</item>
    </derivirana_varijabla>
  </DomainObject.Predmet.OstaliListFormated>
  <DomainObject.Predmet.OstaliListFormatedOIB>
    <izvorni_sadrzaj>
      <item>Darko Vargek, OIB 21176388699 punomoćnik sudionika u postupku BELLAIR d.o.o.</item>
    </izvorni_sadrzaj>
    <derivirana_varijabla naziv="DomainObject.Predmet.OstaliListFormatedOIB_1">
      <item>Darko Vargek, OIB 21176388699 punomoćnik sudionika u postupku BELLAIR d.o.o.</item>
    </derivirana_varijabla>
  </DomainObject.Predmet.OstaliListFormatedOIB>
  <DomainObject.Predmet.OstaliListFormatedWithAdress>
    <izvorni_sadrzaj>
      <item>Darko Vargek, Svetojakobska 5/b, 10000 Zagreb punomoćnik sudionika u postupku BELLAIR d.o.o.</item>
    </izvorni_sadrzaj>
    <derivirana_varijabla naziv="DomainObject.Predmet.OstaliListFormatedWithAdress_1">
      <item>Darko Vargek, Svetojakobska 5/b, 10000 Zagreb punomoćnik sudionika u postupku BELLAIR d.o.o.</item>
    </derivirana_varijabla>
  </DomainObject.Predmet.OstaliListFormatedWithAdress>
  <DomainObject.Predmet.OstaliListFormatedWithAdressOIB>
    <izvorni_sadrzaj>
      <item>Darko Vargek, OIB 21176388699, Svetojakobska 5/b, 10000 Zagreb punomoćnik sudionika u postupku BELLAIR d.o.o.</item>
    </izvorni_sadrzaj>
    <derivirana_varijabla naziv="DomainObject.Predmet.OstaliListFormatedWithAdressOIB_1">
      <item>Darko Vargek, OIB 21176388699, Svetojakobska 5/b, 10000 Zagreb punomoćnik sudionika u postupku BELLAIR d.o.o.</item>
    </derivirana_varijabla>
  </DomainObject.Predmet.OstaliListFormatedWithAdressOIB>
  <DomainObject.Predmet.OstaliListNazivFormated>
    <izvorni_sadrzaj>
      <item>Darko Vargek</item>
    </izvorni_sadrzaj>
    <derivirana_varijabla naziv="DomainObject.Predmet.OstaliListNazivFormated_1">
      <item>Darko Vargek</item>
    </derivirana_varijabla>
  </DomainObject.Predmet.OstaliListNazivFormated>
  <DomainObject.Predmet.OstaliListNazivFormatedOIB>
    <izvorni_sadrzaj>
      <item>Darko Vargek, OIB 21176388699</item>
    </izvorni_sadrzaj>
    <derivirana_varijabla naziv="DomainObject.Predmet.OstaliListNazivFormatedOIB_1">
      <item>Darko Vargek, OIB 21176388699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St-433/2017-2</izvorni_sadrzaj>
    <derivirana_varijabla naziv="DomainObject.PoslovniBrojDokumenta_1">St-433/2017-2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BELLAIR d.o.o.</izvorni_sadrzaj>
    <derivirana_varijabla naziv="DomainObject.Predmet.ProtustrankaIDrugi_1">BELLAIR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BELLAIR d.o.o., OIB 67898463110, Ježdovečka 17, 10000 Zagreb</izvorni_sadrzaj>
    <derivirana_varijabla naziv="DomainObject.Predmet.ProtustrankaIDrugiAdressOIB_1">BELLAIR d.o.o., OIB 67898463110, Ježdovečka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BELLAIR d.o.o.</item>
      <item>FINA Regionalni centar Zagreb</item>
      <item>Darko Vargek</item>
    </izvorni_sadrzaj>
    <derivirana_varijabla naziv="DomainObject.Predmet.SudioniciListNaziv_1">
      <item>BELLAIR d.o.o.</item>
      <item>FINA Regionalni centar Zagreb</item>
      <item>Darko Vargek</item>
    </derivirana_varijabla>
  </DomainObject.Predmet.SudioniciListNaziv>
  <DomainObject.Predmet.SudioniciListAdressOIB>
    <izvorni_sadrzaj>
      <item>BELLAIR d.o.o., OIB 67898463110, Ježdovečka 17,10000 Zagreb</item>
      <item>FINA Regionalni centar Zagreb, OIB 85821130368, Trg svibanjskih žrtava 1995. br. 1,10000 Zagreb</item>
      <item>Darko Vargek, OIB 21176388699, Svetojakobska 5/b,10000 Zagreb</item>
    </izvorni_sadrzaj>
    <derivirana_varijabla naziv="DomainObject.Predmet.SudioniciListAdressOIB_1">
      <item>BELLAIR d.o.o., OIB 67898463110, Ježdovečka 17,10000 Zagreb</item>
      <item>FINA Regionalni centar Zagreb, OIB 85821130368, Trg svibanjskih žrtava 1995. br. 1,10000 Zagreb</item>
      <item>Darko Vargek, OIB 21176388699, Svetojakobska 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CF231-263F-46DC-B8E6-B35DE306B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2757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