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A16C7" w:rsidR="00AA16C7">
        <w:tc>
          <w:tcPr>
            <w:tcW w:type="dxa" w:w="2985"/>
            <w:hideMark/>
          </w:tcPr>
          <w:p w:rsidRDefault="00AA16C7" w:rsidR="00AA16C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A16C7" w:rsidR="00AA16C7">
            <w:pPr>
              <w:spacing w:after="0"/>
              <w:jc w:val="center"/>
            </w:pPr>
            <w:r>
              <w:t>Republika Hrvatska</w:t>
            </w:r>
          </w:p>
          <w:p w:rsidRDefault="00AA16C7" w:rsidR="00AA16C7">
            <w:pPr>
              <w:spacing w:after="0"/>
              <w:jc w:val="center"/>
            </w:pPr>
            <w:r>
              <w:t>Trgovački sud u Varaždinu</w:t>
            </w:r>
          </w:p>
          <w:p w:rsidRDefault="00AA16C7" w:rsidR="00AA16C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8c7301" w14:paraId="78c7301" w:rsidRDefault="00AA16C7" w:rsidP="00AA16C7" w:rsidR="00AA16C7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A16C7" w:rsidR="00AA16C7">
        <w:trPr>
          <w:jc w:val="right"/>
        </w:trPr>
        <w:tc>
          <w:tcPr>
            <w:tcW w:type="dxa" w:w="4320"/>
            <w:hideMark/>
          </w:tcPr>
          <w:p w:rsidRDefault="00AA16C7" w:rsidR="00AA16C7">
            <w:pPr>
              <w:pStyle w:val="VSVerzija"/>
              <w:jc w:val="right"/>
            </w:pPr>
            <w:r>
              <w:t>Poslovni broj: 6 St-648/2017-3</w:t>
            </w:r>
          </w:p>
        </w:tc>
      </w:tr>
    </w:tbl>
    <w:p w:rsidRDefault="00AA16C7" w:rsidP="00AA16C7" w:rsidR="00AA16C7">
      <w:pPr>
        <w:spacing w:after="0"/>
        <w:jc w:val="both"/>
      </w:pPr>
    </w:p>
    <w:p w:rsidRDefault="00AA16C7" w:rsidP="00AA16C7" w:rsidR="00AA16C7">
      <w:pPr>
        <w:spacing w:after="0"/>
        <w:jc w:val="both"/>
      </w:pPr>
    </w:p>
    <w:p w:rsidRDefault="00AA16C7" w:rsidP="00AA16C7" w:rsidR="00AA16C7">
      <w:pPr>
        <w:spacing w:after="0"/>
        <w:jc w:val="both"/>
      </w:pPr>
    </w:p>
    <w:p w:rsidRDefault="00AA16C7" w:rsidP="00AA16C7" w:rsidR="00AA16C7">
      <w:pPr>
        <w:spacing w:after="0"/>
        <w:ind w:firstLine="708"/>
        <w:jc w:val="both"/>
      </w:pPr>
      <w:r>
        <w:t>Trgovački sud u Varaždinu</w:t>
      </w:r>
      <w:r w:rsidR="001F58C6">
        <w:t>,</w:t>
      </w:r>
      <w:r>
        <w:t xml:space="preserve"> po sucu toga </w:t>
      </w:r>
      <w:r w:rsidR="001F58C6">
        <w:t>suda</w:t>
      </w:r>
      <w:r>
        <w:t xml:space="preserve">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SONAS NUA j.d.o.o. za trgovinu, OIB: 39823715656, sa sjedištem </w:t>
      </w:r>
      <w:proofErr w:type="spellStart"/>
      <w:r>
        <w:t>Jalkovečka</w:t>
      </w:r>
      <w:proofErr w:type="spellEnd"/>
      <w:r>
        <w:t xml:space="preserve"> ulica br. 104</w:t>
      </w:r>
      <w:r w:rsidR="00D1091D">
        <w:t>/</w:t>
      </w:r>
      <w:r>
        <w:t>B,</w:t>
      </w:r>
      <w:r w:rsidR="001F7571">
        <w:t xml:space="preserve"> 42000 Varaždin, izvan ročišta 8</w:t>
      </w:r>
      <w:r>
        <w:t>. siječnja 2018. temeljem čl. 430. Stečajnog zakona (Narodne novine br. 71/15. i 104/17., dalje u tekstu</w:t>
      </w:r>
      <w:r w:rsidR="00CA6F39">
        <w:t xml:space="preserve"> </w:t>
      </w:r>
      <w:r>
        <w:t>: SZ-a) objavljuje slijedeći</w:t>
      </w:r>
    </w:p>
    <w:p w:rsidRDefault="00AA16C7" w:rsidP="00AA16C7" w:rsidR="00AA16C7">
      <w:pPr>
        <w:spacing w:after="0"/>
        <w:jc w:val="center"/>
      </w:pPr>
    </w:p>
    <w:p w:rsidRDefault="00AA16C7" w:rsidP="00AA16C7" w:rsidR="00AA16C7">
      <w:pPr>
        <w:spacing w:after="0"/>
        <w:jc w:val="center"/>
      </w:pPr>
      <w:r>
        <w:t>O G L A S</w:t>
      </w:r>
    </w:p>
    <w:p w:rsidRDefault="00AA16C7" w:rsidP="00AA16C7" w:rsidR="00AA16C7">
      <w:pPr>
        <w:spacing w:after="0"/>
        <w:jc w:val="center"/>
      </w:pPr>
    </w:p>
    <w:p w:rsidRDefault="00AA16C7" w:rsidP="00AA16C7" w:rsidR="00AA16C7">
      <w:pPr>
        <w:spacing w:after="0"/>
        <w:ind w:firstLine="708"/>
        <w:jc w:val="both"/>
      </w:pPr>
      <w:r>
        <w:t>1) Utvrđuje se da ukupni iznos evidentiranog duga dužnika</w:t>
      </w:r>
      <w:r w:rsidR="00D1091D">
        <w:t xml:space="preserve"> SONAS NUA j.d.o.o. za trgovinu, OIB: 39823715656, sa sjedištem </w:t>
      </w:r>
      <w:proofErr w:type="spellStart"/>
      <w:r w:rsidR="00D1091D">
        <w:t>Jalkovečka</w:t>
      </w:r>
      <w:proofErr w:type="spellEnd"/>
      <w:r w:rsidR="00D1091D">
        <w:t xml:space="preserve"> ulica br. 104/B, 42000 Varaždin, iznosi 30.538,07</w:t>
      </w:r>
      <w:r w:rsidR="00C73313">
        <w:t xml:space="preserve"> </w:t>
      </w:r>
      <w:r>
        <w:t>kuna.</w:t>
      </w:r>
    </w:p>
    <w:p w:rsidRDefault="00AA16C7" w:rsidP="00AA16C7" w:rsidR="00AA16C7">
      <w:pPr>
        <w:spacing w:after="0"/>
        <w:ind w:firstLine="708"/>
        <w:jc w:val="both"/>
      </w:pPr>
    </w:p>
    <w:p w:rsidRDefault="00AA16C7" w:rsidP="00AA16C7" w:rsidR="00AA16C7">
      <w:pPr>
        <w:spacing w:after="0"/>
        <w:ind w:firstLine="708"/>
        <w:jc w:val="both"/>
      </w:pPr>
      <w:r>
        <w:t xml:space="preserve"> 2) Poziva se direktor dužnika </w:t>
      </w:r>
      <w:r w:rsidR="00D1091D">
        <w:t xml:space="preserve">Radmila </w:t>
      </w:r>
      <w:proofErr w:type="spellStart"/>
      <w:r w:rsidR="00D1091D">
        <w:t>Želimorski</w:t>
      </w:r>
      <w:proofErr w:type="spellEnd"/>
      <w:r w:rsidR="00D1091D">
        <w:t xml:space="preserve">, OIB: 67894522899, iz Varaždina, </w:t>
      </w:r>
      <w:proofErr w:type="spellStart"/>
      <w:r w:rsidR="00D1091D">
        <w:t>Jalkovečka</w:t>
      </w:r>
      <w:proofErr w:type="spellEnd"/>
      <w:r w:rsidR="00D1091D">
        <w:t xml:space="preserve"> ulica br. 104/B</w:t>
      </w:r>
      <w:r>
        <w:t>, da u roku od 15 dana o</w:t>
      </w:r>
      <w:r w:rsidR="00EF5B89">
        <w:t>d dana objave ovog oglasa na e-O</w:t>
      </w:r>
      <w:r>
        <w:t>glasnoj ploči suda podnese ovome sudu, pozivom na gornji</w:t>
      </w:r>
      <w:r w:rsidR="00EF5B89">
        <w:t xml:space="preserve"> poslovni</w:t>
      </w:r>
      <w:r>
        <w:t xml:space="preserve">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A16C7" w:rsidP="00AA16C7" w:rsidR="00AA16C7">
      <w:pPr>
        <w:spacing w:after="0"/>
        <w:ind w:firstLine="708"/>
        <w:jc w:val="both"/>
      </w:pPr>
    </w:p>
    <w:p w:rsidRDefault="00AA16C7" w:rsidP="00AA16C7" w:rsidR="00AA16C7">
      <w:pPr>
        <w:spacing w:after="0"/>
        <w:ind w:firstLine="708"/>
        <w:jc w:val="both"/>
      </w:pPr>
      <w:r>
        <w:t xml:space="preserve"> 3) Upozorava se direktor dužnika da će se smatrati da je dužnik nesposoban za plaćanje, a sud će po službenoj dužnosti donijeti rješenje o otvaranju i zaključenju stečajnog postupka uz primjenu odredbi čl. 132. i </w:t>
      </w:r>
      <w:r w:rsidR="00EF5B89">
        <w:t xml:space="preserve">čl. </w:t>
      </w:r>
      <w:r>
        <w:t xml:space="preserve">133. te čl. 286. do </w:t>
      </w:r>
      <w:r w:rsidR="00EF5B89">
        <w:t xml:space="preserve">čl. </w:t>
      </w:r>
      <w:r>
        <w:t>292. SZ-a na odgovarajući način, ako u roku od 15 dana od dana objave ovog oglasa na e-</w:t>
      </w:r>
      <w:r w:rsidR="00EF5B89">
        <w:t>O</w:t>
      </w:r>
      <w:r>
        <w:t xml:space="preserve">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A16C7" w:rsidP="00AA16C7" w:rsidR="00AA16C7">
      <w:pPr>
        <w:spacing w:after="0"/>
        <w:ind w:firstLine="708"/>
        <w:jc w:val="both"/>
      </w:pPr>
    </w:p>
    <w:p w:rsidRDefault="00AA16C7" w:rsidP="00AA16C7" w:rsidR="00AA16C7">
      <w:pPr>
        <w:spacing w:after="0"/>
        <w:jc w:val="both"/>
      </w:pPr>
      <w:r>
        <w:t xml:space="preserve">               4) Temeljem </w:t>
      </w:r>
      <w:r w:rsidR="00EF5B89">
        <w:t xml:space="preserve">odredbe </w:t>
      </w:r>
      <w:r>
        <w:t xml:space="preserve">čl. 430. i </w:t>
      </w:r>
      <w:r w:rsidR="00EF5B89">
        <w:t xml:space="preserve">čl. </w:t>
      </w:r>
      <w:r>
        <w:t>431. SZ-a pozivaju se vjerovnici dužnika da najkasnije u roku od 45 dana od dana objave ovog oglasa n</w:t>
      </w:r>
      <w:r w:rsidR="00EF5B89">
        <w:t>a e-O</w:t>
      </w:r>
      <w:r>
        <w:t>glasnoj ploči suda predlože otvaranje stečajnog postupka nad dužnikom, te predujme sredstva za namirenje troškova stečajnog postupka u iznosu od 5.000,00 kuna na žiro-račun ovog suda broj : HR4023900011300002754 otvoren kod Hrvatske poštanske banke d.</w:t>
      </w:r>
      <w:r w:rsidR="00EF5B89">
        <w:t>d., pozivom na broj spisa St-648</w:t>
      </w:r>
      <w:r>
        <w:t>/17</w:t>
      </w:r>
      <w:r w:rsidR="00EF5B89">
        <w:t xml:space="preserve">. </w:t>
      </w:r>
      <w:r>
        <w:t>– u koloni svrha uplate s time da nakon uplate u spis priloži dokaz – virmansku uplatnicu.</w:t>
      </w:r>
      <w:r>
        <w:tab/>
      </w:r>
    </w:p>
    <w:p w:rsidRDefault="00AA16C7" w:rsidP="00AA16C7" w:rsidR="00AA16C7">
      <w:pPr>
        <w:spacing w:after="0"/>
        <w:ind w:firstLine="708"/>
        <w:jc w:val="both"/>
      </w:pPr>
      <w:r>
        <w:tab/>
      </w:r>
    </w:p>
    <w:p w:rsidRDefault="00AA16C7" w:rsidP="00AA16C7" w:rsidR="00AA16C7">
      <w:pPr>
        <w:spacing w:after="0"/>
        <w:ind w:firstLine="708"/>
        <w:jc w:val="both"/>
      </w:pPr>
      <w:r>
        <w:t xml:space="preserve">  5) Sukladno </w:t>
      </w:r>
      <w:r w:rsidR="00EF5B89">
        <w:t>odredbi</w:t>
      </w:r>
      <w:r w:rsidR="00780AD4">
        <w:t xml:space="preserve"> </w:t>
      </w:r>
      <w:r>
        <w:t xml:space="preserve">čl. 431. st. 1. i </w:t>
      </w:r>
      <w:r w:rsidR="00EF5B89">
        <w:t xml:space="preserve">st. </w:t>
      </w:r>
      <w:r>
        <w:t xml:space="preserve">2. SZ-a smatrat će se da je dužnik nesposoban za plaćanje ako vjerovnici u roku od 45 dana od objave oglasa ovog poziva ne predlože otvaranje stečajnog postupka, </w:t>
      </w:r>
      <w:r w:rsidR="00EF5B89">
        <w:t>te ne plate predujam iz točke 4)</w:t>
      </w:r>
      <w:r>
        <w:t xml:space="preserve">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AA16C7" w:rsidP="00AA16C7" w:rsidR="00AA16C7">
      <w:pPr>
        <w:spacing w:after="0"/>
        <w:jc w:val="center"/>
      </w:pPr>
    </w:p>
    <w:p w:rsidRDefault="00AA16C7" w:rsidP="00AA16C7" w:rsidR="00AA16C7">
      <w:pPr>
        <w:spacing w:after="0"/>
        <w:jc w:val="center"/>
      </w:pPr>
    </w:p>
    <w:p w:rsidRDefault="00AA16C7" w:rsidP="00AA16C7" w:rsidR="00AA16C7">
      <w:pPr>
        <w:spacing w:after="0"/>
        <w:jc w:val="center"/>
      </w:pPr>
      <w:r>
        <w:t>Obrazloženje</w:t>
      </w:r>
    </w:p>
    <w:p w:rsidRDefault="00E456AB" w:rsidP="00AA16C7" w:rsidR="00E456AB">
      <w:pPr>
        <w:spacing w:after="0"/>
        <w:jc w:val="center"/>
      </w:pPr>
    </w:p>
    <w:p w:rsidRDefault="00AA16C7" w:rsidP="00AA16C7" w:rsidR="00AA16C7">
      <w:pPr>
        <w:spacing w:after="0"/>
        <w:jc w:val="center"/>
      </w:pPr>
    </w:p>
    <w:p w:rsidRDefault="00EF5B89" w:rsidP="00AA16C7" w:rsidR="00AA16C7">
      <w:pPr>
        <w:spacing w:after="0"/>
        <w:ind w:firstLine="708"/>
        <w:jc w:val="both"/>
      </w:pPr>
      <w:r>
        <w:t>P</w:t>
      </w:r>
      <w:r w:rsidR="00AA16C7">
        <w:t xml:space="preserve">redlagatelj Financijska agencija, Regionalni centar Zagreb, Podružnica Varaždin podnio je </w:t>
      </w:r>
      <w:r>
        <w:t xml:space="preserve">29. prosinca 2017. </w:t>
      </w:r>
      <w:r w:rsidR="00AA16C7">
        <w:t xml:space="preserve">prijedlog za otvaranje skraćenog stečajnog postupka nad dužnikom </w:t>
      </w:r>
      <w:r>
        <w:t xml:space="preserve">SONAS NUA j.d.o.o. za trgovinu, OIB: 39823715656, sa sjedištem </w:t>
      </w:r>
      <w:proofErr w:type="spellStart"/>
      <w:r>
        <w:t>Jalkovečka</w:t>
      </w:r>
      <w:proofErr w:type="spellEnd"/>
      <w:r>
        <w:t xml:space="preserve"> ulica br</w:t>
      </w:r>
      <w:r w:rsidR="00780AD4">
        <w:t>. 104/</w:t>
      </w:r>
      <w:r>
        <w:t>B, 42000 Varaždin</w:t>
      </w:r>
      <w:r w:rsidR="00AA16C7">
        <w:t>, navo</w:t>
      </w:r>
      <w:r>
        <w:t>deći da dužnik na dan</w:t>
      </w:r>
      <w:r w:rsidR="00AA16C7">
        <w:t xml:space="preserve"> </w:t>
      </w:r>
      <w:r>
        <w:t xml:space="preserve">22. prosinca </w:t>
      </w:r>
      <w:r w:rsidR="00AA16C7">
        <w:t>2017., u Očevidniku redoslijeda osnova za plaćanje ima evidentirane neizvršene osnove za pl</w:t>
      </w:r>
      <w:r>
        <w:t>aćanje u ukupnom iznosu 30.538,07</w:t>
      </w:r>
      <w:r w:rsidR="00AA16C7">
        <w:t xml:space="preserve"> kuna, te da dužnik nema zaposlenih.</w:t>
      </w:r>
    </w:p>
    <w:p w:rsidRDefault="00AA16C7" w:rsidP="00AA16C7" w:rsidR="00AA16C7">
      <w:pPr>
        <w:spacing w:after="0"/>
        <w:ind w:firstLine="708"/>
        <w:jc w:val="both"/>
      </w:pPr>
      <w:r>
        <w:t>Stoga je sud sukladno</w:t>
      </w:r>
      <w:r w:rsidR="00EF5B89">
        <w:t xml:space="preserve"> odredbi</w:t>
      </w:r>
      <w:r>
        <w:t xml:space="preserve"> čl. 430. i čl. </w:t>
      </w:r>
      <w:r w:rsidR="00EF5B89">
        <w:t>431. SZ-a, odlučio kao u izreci.</w:t>
      </w:r>
    </w:p>
    <w:p w:rsidRDefault="00AA16C7" w:rsidP="00AA16C7" w:rsidR="00AA16C7">
      <w:pPr>
        <w:spacing w:after="0"/>
        <w:ind w:firstLine="708"/>
        <w:jc w:val="both"/>
      </w:pPr>
    </w:p>
    <w:p w:rsidRDefault="00AA16C7" w:rsidP="00AA16C7" w:rsidR="00AA16C7">
      <w:pPr>
        <w:spacing w:after="0"/>
        <w:jc w:val="both"/>
      </w:pPr>
    </w:p>
    <w:p w:rsidRDefault="00EF5B89" w:rsidP="00AA16C7" w:rsidR="00AA16C7">
      <w:pPr>
        <w:spacing w:after="0"/>
        <w:jc w:val="center"/>
      </w:pPr>
      <w:r>
        <w:t xml:space="preserve">U </w:t>
      </w:r>
      <w:r w:rsidR="00AA16C7">
        <w:t>Varaždin</w:t>
      </w:r>
      <w:r w:rsidR="001F7571">
        <w:t>u 8</w:t>
      </w:r>
      <w:r>
        <w:t>. siječnja 2018.</w:t>
      </w:r>
    </w:p>
    <w:p w:rsidRDefault="00AA16C7" w:rsidP="00AA16C7" w:rsidR="00AA16C7">
      <w:pPr>
        <w:spacing w:after="0"/>
      </w:pPr>
    </w:p>
    <w:p w:rsidRDefault="00EB4C3E" w:rsidP="00AA16C7" w:rsidR="00EB4C3E">
      <w:pPr>
        <w:spacing w:after="0"/>
      </w:pPr>
      <w:bookmarkStart w:name="_GoBack" w:id="0"/>
      <w:bookmarkEnd w:id="0"/>
    </w:p>
    <w:p w:rsidRDefault="00AA16C7" w:rsidP="00AA16C7" w:rsidR="00AA16C7">
      <w:pPr>
        <w:spacing w:after="0"/>
      </w:pPr>
    </w:p>
    <w:p w:rsidRDefault="00EB4C3E" w:rsidP="00AA16C7" w:rsidR="00AA16C7">
      <w:pPr>
        <w:spacing w:after="0"/>
        <w:ind w:left="4248"/>
        <w:jc w:val="center"/>
      </w:pPr>
      <w:r>
        <w:t xml:space="preserve">    </w:t>
      </w:r>
      <w:r w:rsidR="00E456AB">
        <w:t xml:space="preserve">    </w:t>
      </w:r>
      <w:r w:rsidR="00AA16C7">
        <w:t>Sudac</w:t>
      </w:r>
      <w:r w:rsidR="00E456AB">
        <w:t xml:space="preserve"> :</w:t>
      </w:r>
    </w:p>
    <w:p w:rsidRDefault="00AA16C7" w:rsidP="00AA16C7" w:rsidR="00AA16C7">
      <w:pPr>
        <w:spacing w:after="0"/>
        <w:ind w:left="4248"/>
        <w:jc w:val="center"/>
      </w:pPr>
    </w:p>
    <w:p w:rsidRDefault="00EB4C3E" w:rsidP="00AA16C7" w:rsidR="00AA16C7">
      <w:pPr>
        <w:spacing w:after="0"/>
        <w:ind w:left="4248"/>
        <w:jc w:val="center"/>
      </w:pPr>
      <w:r>
        <w:t xml:space="preserve">         </w:t>
      </w:r>
      <w:r w:rsidR="00E456AB">
        <w:t xml:space="preserve">  </w:t>
      </w:r>
      <w:r w:rsidR="00AA16C7">
        <w:t xml:space="preserve">Hugo Wedemeyer, v. r. </w:t>
      </w:r>
    </w:p>
    <w:p w:rsidRDefault="00EB4C3E" w:rsidP="00AA16C7" w:rsidR="00EB4C3E">
      <w:pPr>
        <w:spacing w:after="0"/>
        <w:ind w:left="4248"/>
        <w:jc w:val="center"/>
      </w:pPr>
    </w:p>
    <w:p w:rsidRDefault="00EB4C3E" w:rsidP="00AA16C7" w:rsidR="00EB4C3E">
      <w:pPr>
        <w:spacing w:after="0"/>
        <w:ind w:left="4248"/>
        <w:jc w:val="center"/>
      </w:pPr>
    </w:p>
    <w:p w:rsidRDefault="00EB4C3E" w:rsidP="00AA16C7" w:rsidR="00EB4C3E">
      <w:pPr>
        <w:spacing w:after="0"/>
        <w:ind w:left="4248"/>
        <w:jc w:val="center"/>
      </w:pPr>
      <w:r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A16C7" w:rsidP="00AA16C7" w:rsidR="00AA16C7">
      <w:pPr>
        <w:spacing w:after="0"/>
        <w:ind w:left="4248"/>
        <w:jc w:val="center"/>
      </w:pPr>
    </w:p>
    <w:p w:rsidRDefault="00AA16C7" w:rsidP="00AA16C7" w:rsidR="00AA16C7">
      <w:pPr>
        <w:spacing w:after="0"/>
      </w:pPr>
    </w:p>
    <w:p w:rsidRDefault="00AA16C7" w:rsidP="00AA16C7" w:rsidR="00AA16C7">
      <w:pPr>
        <w:spacing w:after="0"/>
      </w:pPr>
    </w:p>
    <w:p w:rsidRDefault="00E456AB" w:rsidP="00AA16C7" w:rsidR="00E456AB">
      <w:pPr>
        <w:spacing w:after="0"/>
      </w:pPr>
    </w:p>
    <w:p w:rsidRDefault="00AA16C7" w:rsidP="00AA16C7" w:rsidR="00AA16C7">
      <w:pPr>
        <w:spacing w:after="0"/>
      </w:pPr>
      <w:r>
        <w:t>DNA:</w:t>
      </w:r>
    </w:p>
    <w:p w:rsidRDefault="00AA16C7" w:rsidP="00AA16C7" w:rsidR="00AA16C7">
      <w:pPr>
        <w:spacing w:after="0"/>
      </w:pPr>
    </w:p>
    <w:p w:rsidRDefault="00AA16C7" w:rsidP="00AA16C7" w:rsidR="00AA16C7">
      <w:pPr>
        <w:spacing w:after="0"/>
      </w:pPr>
      <w:r>
        <w:t xml:space="preserve"> e-Oglasna ploča ovoga suda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AA16C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1C" w:rsidP="00537B78" w:rsidR="00611E1C">
      <w:r>
        <w:separator/>
      </w:r>
    </w:p>
  </w:endnote>
  <w:endnote w:id="0" w:type="continuationSeparator">
    <w:p w:rsidRDefault="00611E1C" w:rsidP="00537B78" w:rsidR="00611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6053061"/>
      <w:docPartObj>
        <w:docPartGallery w:val="Page Numbers (Bottom of Page)"/>
        <w:docPartUnique/>
      </w:docPartObj>
    </w:sdtPr>
    <w:sdtEndPr/>
    <w:sdtContent>
      <w:p w:rsidRDefault="00AA16C7" w:rsidR="00AA16C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C3E">
          <w:t>2</w:t>
        </w:r>
        <w:r>
          <w:fldChar w:fldCharType="end"/>
        </w:r>
      </w:p>
    </w:sdtContent>
  </w:sdt>
  <w:p w:rsidRDefault="00AA16C7" w:rsidR="00AA16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1C" w:rsidP="00537B78" w:rsidR="00611E1C">
      <w:r>
        <w:separator/>
      </w:r>
    </w:p>
  </w:footnote>
  <w:footnote w:id="0" w:type="continuationSeparator">
    <w:p w:rsidRDefault="00611E1C" w:rsidP="00537B78" w:rsidR="00611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6C7" w:rsidR="008333A9">
    <w:pPr>
      <w:pStyle w:val="Zaglavlje"/>
    </w:pPr>
    <w:r>
      <w:rPr>
        <w:rStyle w:val="PozadinaSvijetloCrvena"/>
        <w:shd w:fill="auto" w:color="auto" w:val="clear"/>
      </w:rPr>
      <w:t>Poslovni broj : 6 St-648/2017-3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8C6"/>
    <w:rsid w:val="001F6D19"/>
    <w:rsid w:val="001F6F2D"/>
    <w:rsid w:val="001F7571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594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E1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AD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6C7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3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39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F3F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91D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64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6A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C3E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B89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A16C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A16C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St-648/2017-3</izvorni_sadrzaj>
    <derivirana_varijabla naziv="DomainObject.Oznaka_1">St-648/2017-3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SONAS NUA jednostavno društvo s ograničenom odgovornošću za trgovinu zastupanog po punomoćniku Radmila Želimorski</izvorni_sadrzaj>
    <derivirana_varijabla naziv="DomainObject.Predmet.ProtustrankaFormated_1">  SONAS NUA jednostavno društvo s ograničenom odgovornošću za trgovinu zastupanog po punomoćniku Radmila Želimorski</derivirana_varijabla>
  </DomainObject.Predmet.ProtustrankaFormated>
  <DomainObject.Predmet.ProtustrankaFormatedOIB>
    <izvorni_sadrzaj>  SONAS NUA jednostavno društvo s ograničenom odgovornošću za trgovinu, OIB 39823715656 zastupanog po punomoćniku Radmila Želimorski</izvorni_sadrzaj>
    <derivirana_varijabla naziv="DomainObject.Predmet.ProtustrankaFormatedOIB_1">  SONAS NUA jednostavno društvo s ograničenom odgovornošću za trgovinu, OIB 39823715656 zastupanog po punomoćniku Radmila Želimorski</derivirana_varijabla>
  </DomainObject.Predmet.ProtustrankaFormatedOIB>
  <DomainObject.Predmet.ProtustrankaFormatedWithAdress>
    <izvorni_sadrzaj> SONAS NUA jednostavno društvo s ograničenom odgovornošću za trgovinu, Jalkovečka ulica 104B, 42000 Varaždin zastupanog po punomoćniku Radmila Želimorski</izvorni_sadrzaj>
    <derivirana_varijabla naziv="DomainObject.Predmet.ProtustrankaFormatedWithAdress_1"> SONAS NUA jednostavno društvo s ograničenom odgovornošću za trgovinu, Jalkovečka ulica 104B, 42000 Varaždin zastupanog po punomoćniku Radmila Želimorski</derivirana_varijabla>
  </DomainObject.Predmet.ProtustrankaFormatedWithAdress>
  <DomainObject.Predmet.ProtustrankaFormatedWithAdressOIB>
    <izvorni_sadrzaj> SONAS NUA jednostavno društvo s ograničenom odgovornošću za trgovinu, OIB 39823715656, Jalkovečka ulica 104B, 42000 Varaždin zastupanog po punomoćniku Radmila Želimorski</izvorni_sadrzaj>
    <derivirana_varijabla naziv="DomainObject.Predmet.ProtustrankaFormatedWithAdressOIB_1"> SONAS NUA jednostavno društvo s ograničenom odgovornošću za trgovinu, OIB 39823715656, Jalkovečka ulica 104B, 42000 Varaždin zastupanog po punomoćniku Radmila Želimorski</derivirana_varijabla>
  </DomainObject.Predmet.ProtustrankaFormatedWithAdressOIB>
  <DomainObject.Predmet.ProtustrankaWithAdress>
    <izvorni_sadrzaj>SONAS NUA jednostavno društvo s ograničenom odgovornošću za trgovinu Jalkovečka ulica 104B, 42000 Varaždin</izvorni_sadrzaj>
    <derivirana_varijabla naziv="DomainObject.Predmet.ProtustrankaWithAdress_1">SONAS NUA jednostavno društvo s ograničenom odgovornošću za trgovinu Jalkovečka ulica 104B, 42000 Varaždin</derivirana_varijabla>
  </DomainObject.Predmet.ProtustrankaWithAdress>
  <DomainObject.Predmet.ProtustrankaWithAdressOIB>
    <izvorni_sadrzaj>SONAS NUA jednostavno društvo s ograničenom odgovornošću za trgovinu, OIB 39823715656, Jalkovečka ulica 104B, 42000 Varaždin</izvorni_sadrzaj>
    <derivirana_varijabla naziv="DomainObject.Predmet.ProtustrankaWithAdressOIB_1">SONAS NUA jednostavno društvo s ograničenom odgovornošću za trgovinu, OIB 39823715656, Jalkovečka ulica 104B, 42000 Varaždin</derivirana_varijabla>
  </DomainObject.Predmet.ProtustrankaWithAdressOIB>
  <DomainObject.Predmet.ProtustrankaNazivFormated>
    <izvorni_sadrzaj>SONAS NUA jednostavno društvo s ograničenom odgovornošću za trgovinu</izvorni_sadrzaj>
    <derivirana_varijabla naziv="DomainObject.Predmet.ProtustrankaNazivFormated_1">SONAS NUA jednostavno društvo s ograničenom odgovornošću za trgovinu</derivirana_varijabla>
  </DomainObject.Predmet.ProtustrankaNazivFormated>
  <DomainObject.Predmet.ProtustrankaNazivFormatedOIB>
    <izvorni_sadrzaj>SONAS NUA jednostavno društvo s ograničenom odgovornošću za trgovinu, OIB 39823715656</izvorni_sadrzaj>
    <derivirana_varijabla naziv="DomainObject.Predmet.ProtustrankaNazivFormatedOIB_1">SONAS NUA jednostavno društvo s ograničenom odgovornošću za trgovinu, OIB 39823715656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30538.07</izvorni_sadrzaj>
    <derivirana_varijabla naziv="DomainObject.Predmet.TrenutnaVrijednost_1">30538.07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SONAS NUA jednostavno društvo s ograničenom odgovornošću za trgovinu zastupanog po punomoćniku Radmila Želimorski</item>
    </izvorni_sadrzaj>
    <derivirana_varijabla naziv="DomainObject.Predmet.ProtuStrankaListFormated_1">
      <item>SONAS NUA jednostavno društvo s ograničenom odgovornošću za trgovinu zastupanog po punomoćniku Radmila Želimorski</item>
    </derivirana_varijabla>
  </DomainObject.Predmet.ProtuStrankaListFormated>
  <DomainObject.Predmet.ProtuStrankaListFormatedOIB>
    <izvorni_sadrzaj>
      <item>SONAS NUA jednostavno društvo s ograničenom odgovornošću za trgovinu, OIB 39823715656 zastupanog po punomoćniku Radmila Želimorski</item>
    </izvorni_sadrzaj>
    <derivirana_varijabla naziv="DomainObject.Predmet.ProtuStrankaListFormatedOIB_1">
      <item>SONAS NUA jednostavno društvo s ograničenom odgovornošću za trgovinu, OIB 39823715656 zastupanog po punomoćniku Radmila Želimorski</item>
    </derivirana_varijabla>
  </DomainObject.Predmet.ProtuStrankaListFormatedOIB>
  <DomainObject.Predmet.ProtuStrankaListFormatedWithAdress>
    <izvorni_sadrzaj>
      <item>SONAS NUA jednostavno društvo s ograničenom odgovornošću za trgovinu, Jalkovečka ulica 104B, 42000 Varaždin zastupanog po punomoćniku Radmila Želimorski</item>
    </izvorni_sadrzaj>
    <derivirana_varijabla naziv="DomainObject.Predmet.ProtuStrankaListFormatedWithAdress_1">
      <item>SONAS NUA jednostavno društvo s ograničenom odgovornošću za trgovinu, Jalkovečka ulica 104B, 42000 Varaždin zastupanog po punomoćniku Radmila Želimorski</item>
    </derivirana_varijabla>
  </DomainObject.Predmet.ProtuStrankaListFormatedWithAdress>
  <DomainObject.Predmet.ProtuStrankaListFormatedWithAdressOIB>
    <izvorni_sadrzaj>
      <item>SONAS NUA jednostavno društvo s ograničenom odgovornošću za trgovinu, OIB 39823715656, Jalkovečka ulica 104B, 42000 Varaždin zastupanog po punomoćniku Radmila Želimorski</item>
    </izvorni_sadrzaj>
    <derivirana_varijabla naziv="DomainObject.Predmet.ProtuStrankaListFormatedWithAdressOIB_1">
      <item>SONAS NUA jednostavno društvo s ograničenom odgovornošću za trgovinu, OIB 39823715656, Jalkovečka ulica 104B, 42000 Varaždin zastupanog po punomoćniku Radmila Želimorski</item>
    </derivirana_varijabla>
  </DomainObject.Predmet.ProtuStrankaListFormatedWithAdressOIB>
  <DomainObject.Predmet.ProtuStrankaListNazivFormated>
    <izvorni_sadrzaj>
      <item>SONAS NUA jednostavno društvo s ograničenom odgovornošću za trgovinu</item>
    </izvorni_sadrzaj>
    <derivirana_varijabla naziv="DomainObject.Predmet.ProtuStrankaListNazivFormated_1">
      <item>SONAS NUA jednostavno društvo s ograničenom odgovornošću za trgovinu</item>
    </derivirana_varijabla>
  </DomainObject.Predmet.ProtuStrankaListNazivFormated>
  <DomainObject.Predmet.ProtuStrankaListNazivFormatedOIB>
    <izvorni_sadrzaj>
      <item>SONAS NUA jednostavno društvo s ograničenom odgovornošću za trgovinu, OIB 39823715656</item>
    </izvorni_sadrzaj>
    <derivirana_varijabla naziv="DomainObject.Predmet.ProtuStrankaListNazivFormatedOIB_1">
      <item>SONAS NUA jednostavno društvo s ograničenom odgovornošću za trgovinu, OIB 39823715656</item>
    </derivirana_varijabla>
  </DomainObject.Predmet.ProtuStrankaListNazivFormatedOIB>
  <DomainObject.Predmet.OstaliListFormated>
    <izvorni_sadrzaj>
      <item>Sudski registar</item>
      <item>Radmila Želimorski punomoćnik sudionika u postupku SONAS NUA jednostavno društvo s ograničenom odgovornošću za trgovinu</item>
    </izvorni_sadrzaj>
    <derivirana_varijabla naziv="DomainObject.Predmet.OstaliListFormated_1">
      <item>Sudski registar</item>
      <item>Radmila Želimorski punomoćnik sudionika u postupku SONAS NUA jednostavno društvo s ograničenom odgovornošću za trgovinu</item>
    </derivirana_varijabla>
  </DomainObject.Predmet.OstaliListFormated>
  <DomainObject.Predmet.OstaliListFormatedOIB>
    <izvorni_sadrzaj>
      <item>Sudski registar</item>
      <item>Radmila Želimorski, OIB 67894522899 punomoćnik sudionika u postupku SONAS NUA jednostavno društvo s ograničenom odgovornošću za trgovinu</item>
    </izvorni_sadrzaj>
    <derivirana_varijabla naziv="DomainObject.Predmet.OstaliListFormatedOIB_1">
      <item>Sudski registar</item>
      <item>Radmila Želimorski, OIB 67894522899 punomoćnik sudionika u postupku SONAS NUA jednostavno društvo s ograničenom odgovornošću za trgovinu</item>
    </derivirana_varijabla>
  </DomainObject.Predmet.OstaliListFormatedOIB>
  <DomainObject.Predmet.OstaliListFormatedWithAdress>
    <izvorni_sadrzaj>
      <item>Sudski registar</item>
      <item>Radmila Želimorski, Jalkovečka Ulica 104b, 42000 Varaždin punomoćnik sudionika u postupku SONAS NUA jednostavno društvo s ograničenom odgovornošću za trgovinu</item>
    </izvorni_sadrzaj>
    <derivirana_varijabla naziv="DomainObject.Predmet.OstaliListFormatedWithAdress_1">
      <item>Sudski registar</item>
      <item>Radmila Želimorski, Jalkovečka Ulica 104b, 42000 Varaždin punomoćnik sudionika u postupku SONAS NUA jednostavno društvo s ograničenom odgovornošću za trgovinu</item>
    </derivirana_varijabla>
  </DomainObject.Predmet.OstaliListFormatedWithAdress>
  <DomainObject.Predmet.OstaliListFormatedWithAdressOIB>
    <izvorni_sadrzaj>
      <item>Sudski registar</item>
      <item>Radmila Želimorski, OIB 67894522899, Jalkovečka Ulica 104b, 42000 Varaždin punomoćnik sudionika u postupku SONAS NUA jednostavno društvo s ograničenom odgovornošću za trgovinu</item>
    </izvorni_sadrzaj>
    <derivirana_varijabla naziv="DomainObject.Predmet.OstaliListFormatedWithAdressOIB_1">
      <item>Sudski registar</item>
      <item>Radmila Želimorski, OIB 67894522899, Jalkovečka Ulica 104b, 42000 Varaždin punomoćnik sudionika u postupku SONAS NUA jednostavno društvo s ograničenom odgovornošću za trgovinu</item>
    </derivirana_varijabla>
  </DomainObject.Predmet.OstaliListFormatedWithAdressOIB>
  <DomainObject.Predmet.OstaliListNazivFormated>
    <izvorni_sadrzaj>
      <item>Sudski registar</item>
      <item>Radmila Želimorski</item>
    </izvorni_sadrzaj>
    <derivirana_varijabla naziv="DomainObject.Predmet.OstaliListNazivFormated_1">
      <item>Sudski registar</item>
      <item>Radmila Želimorski</item>
    </derivirana_varijabla>
  </DomainObject.Predmet.OstaliListNazivFormated>
  <DomainObject.Predmet.OstaliListNazivFormatedOIB>
    <izvorni_sadrzaj>
      <item>Sudski registar</item>
      <item>Radmila Želimorski, OIB 67894522899</item>
    </izvorni_sadrzaj>
    <derivirana_varijabla naziv="DomainObject.Predmet.OstaliListNazivFormatedOIB_1">
      <item>Sudski registar</item>
      <item>Radmila Želimorski, OIB 67894522899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St-648/2017-3</izvorni_sadrzaj>
    <derivirana_varijabla naziv="DomainObject.PoslovniBrojDokumenta_1">St-648/2017-3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SONAS NUA jednostavno društvo s ograničenom odgovornošću za trgovinu</izvorni_sadrzaj>
    <derivirana_varijabla naziv="DomainObject.Predmet.ProtustrankaIDrugi_1">SONAS NUA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SONAS NUA jednostavno društvo s ograničenom odgovornošću za trgovinu, OIB 39823715656, Jalkovečka ulica 104B, 42000 Varaždin</izvorni_sadrzaj>
    <derivirana_varijabla naziv="DomainObject.Predmet.ProtustrankaIDrugiAdressOIB_1">SONAS NUA jednostavno društvo s ograničenom odgovornošću za trgovinu, OIB 39823715656, Jalkovečka ulica 104B,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SONAS NUA jednostavno društvo s ograničenom odgovornošću za trgovinu</item>
      <item>Sudski registar</item>
      <item>Radmila Želimorski</item>
    </izvorni_sadrzaj>
    <derivirana_varijabla naziv="DomainObject.Predmet.SudioniciListNaziv_1">
      <item>Financijska agencija</item>
      <item>SONAS NUA jednostavno društvo s ograničenom odgovornošću za trgovinu</item>
      <item>Sudski registar</item>
      <item>Radmila Želimorski</item>
    </derivirana_varijabla>
  </DomainObject.Predmet.SudioniciListNaziv>
  <DomainObject.Predmet.SudioniciListAdressOIB>
    <izvorni_sadrzaj>
      <item>Financijska agencija, OIB 85821130368, Ulica grada Vukovara 70,10000 Zagreb</item>
      <item>SONAS NUA jednostavno društvo s ograničenom odgovornošću za trgovinu, OIB 39823715656, Jalkovečka ulica 104B,42000 Varaždin</item>
      <item>Sudski registar</item>
      <item>Radmila Želimorski, OIB 67894522899, Jalkovečka Ulica 104b,42000 Varaždin</item>
    </izvorni_sadrzaj>
    <derivirana_varijabla naziv="DomainObject.Predmet.SudioniciListAdressOIB_1">
      <item>Financijska agencija, OIB 85821130368, Ulica grada Vukovara 70,10000 Zagreb</item>
      <item>SONAS NUA jednostavno društvo s ograničenom odgovornošću za trgovinu, OIB 39823715656, Jalkovečka ulica 104B,42000 Varaždin</item>
      <item>Sudski registar</item>
      <item>Radmila Želimorski, OIB 67894522899, Jalkovečka Ulica 104b,42000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B78CA-E531-45F4-AB59-3DC0DA527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2823</properties:Characters>
  <properties:Lines>80</properties:Lines>
  <properties:Paragraphs>20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2018-01-08T08:31:00Z</cp:lastPrinted>
  <dcterms:modified xmlns:xsi="http://www.w3.org/2001/XMLSchema-instance" xsi:type="dcterms:W3CDTF">2018-01-08T08:31:00Z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