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22ad4" w14:paraId="b522ad4" w:rsidRDefault="007109AF" w:rsidP="00680BBA" w:rsidR="00BF2229">
      <w:pPr>
        <w:pStyle w:val="Naslov2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396" w:rsidP="00680BBA" w:rsidR="00680BBA" w:rsidRPr="00680BBA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b w:val="false"/>
          <w:sz w:val="24"/>
        </w:rPr>
        <w:t xml:space="preserve"> </w:t>
      </w:r>
      <w:r w:rsidR="00680BBA" w:rsidRPr="00680BB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Zagreb, Amruševa 2/II</w:t>
      </w:r>
    </w:p>
    <w:p w:rsidRDefault="00680BBA" w:rsidP="00680BBA" w:rsidR="00680BBA">
      <w:pPr>
        <w:jc w:val="both"/>
      </w:pPr>
    </w:p>
    <w:p w:rsidRDefault="000E7DD0" w:rsidP="00680BBA" w:rsidR="000E7DD0" w:rsidRPr="00680BBA">
      <w:pPr>
        <w:jc w:val="both"/>
      </w:pPr>
    </w:p>
    <w:p w:rsidRDefault="00680BBA" w:rsidP="00233C16" w:rsidR="00233C16" w:rsidRPr="00CB462B">
      <w:pPr>
        <w:ind w:firstLine="708" w:left="5664"/>
        <w:jc w:val="right"/>
        <w:rPr>
          <w:sz w:val="24"/>
          <w:szCs w:val="24"/>
        </w:rPr>
      </w:pPr>
      <w:r w:rsidRPr="00CB462B">
        <w:rPr>
          <w:b/>
          <w:sz w:val="24"/>
          <w:szCs w:val="24"/>
        </w:rPr>
        <w:tab/>
      </w:r>
      <w:r w:rsidR="00D3609A" w:rsidRPr="00CB462B">
        <w:rPr>
          <w:b/>
          <w:sz w:val="24"/>
          <w:szCs w:val="24"/>
        </w:rPr>
        <w:t xml:space="preserve">   </w:t>
      </w:r>
      <w:r w:rsidR="00233C16" w:rsidRPr="00CB462B">
        <w:rPr>
          <w:sz w:val="24"/>
          <w:szCs w:val="24"/>
        </w:rPr>
        <w:t>40.St-1394/13</w:t>
      </w:r>
    </w:p>
    <w:p w:rsidRDefault="00233C16" w:rsidP="00233C16" w:rsidR="00233C16" w:rsidRPr="00CB462B">
      <w:pPr>
        <w:jc w:val="right"/>
        <w:rPr>
          <w:sz w:val="24"/>
          <w:szCs w:val="24"/>
        </w:rPr>
      </w:pPr>
    </w:p>
    <w:p w:rsidRDefault="00233C16" w:rsidP="00233C16" w:rsidR="00233C16" w:rsidRPr="00CB462B">
      <w:pPr>
        <w:jc w:val="center"/>
        <w:rPr>
          <w:b/>
          <w:sz w:val="24"/>
          <w:szCs w:val="24"/>
        </w:rPr>
      </w:pPr>
      <w:r w:rsidRPr="00CB462B">
        <w:rPr>
          <w:sz w:val="24"/>
          <w:szCs w:val="24"/>
        </w:rPr>
        <w:t>R E P U B L I K A  H R V A T S K A</w:t>
      </w:r>
    </w:p>
    <w:p w:rsidRDefault="000B5ADA" w:rsidP="00233C16" w:rsidR="00233C16" w:rsidRPr="00CB462B">
      <w:pPr>
        <w:jc w:val="center"/>
        <w:rPr>
          <w:sz w:val="24"/>
          <w:szCs w:val="24"/>
        </w:rPr>
      </w:pPr>
      <w:r>
        <w:rPr>
          <w:sz w:val="24"/>
          <w:szCs w:val="24"/>
        </w:rPr>
        <w:t>ZAKLJUČAK</w:t>
      </w:r>
    </w:p>
    <w:p w:rsidRDefault="00233C16" w:rsidP="00233C16" w:rsidR="00233C16" w:rsidRPr="00CB462B">
      <w:pPr>
        <w:jc w:val="center"/>
        <w:rPr>
          <w:sz w:val="24"/>
          <w:szCs w:val="24"/>
        </w:rPr>
      </w:pPr>
    </w:p>
    <w:p w:rsidRDefault="00233C16" w:rsidP="00233C16" w:rsidR="00233C16" w:rsidRPr="00CB462B">
      <w:pPr>
        <w:jc w:val="center"/>
        <w:rPr>
          <w:b/>
          <w:sz w:val="24"/>
          <w:szCs w:val="24"/>
        </w:rPr>
      </w:pPr>
    </w:p>
    <w:p w:rsidRDefault="00233C16" w:rsidP="00233C16" w:rsidR="00233C16" w:rsidRPr="00CB462B">
      <w:pPr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  </w:t>
      </w:r>
      <w:r w:rsidRPr="00CB462B">
        <w:rPr>
          <w:sz w:val="24"/>
          <w:szCs w:val="24"/>
        </w:rPr>
        <w:tab/>
        <w:t xml:space="preserve">TRGOVAČKI SUD U ZAGREBU, po sucu tog suda Anti Galiću, kao stečajnom sucu, u stečajnom postupku nad dužnikom MIJVIS GENERALNA REPARACIJA MOTORA d.o.o., u stečaju, Križ, Gornji Prnjarovac 121. OIB. 90193829736, dana </w:t>
      </w:r>
      <w:r w:rsidR="000B5ADA">
        <w:rPr>
          <w:sz w:val="24"/>
          <w:szCs w:val="24"/>
        </w:rPr>
        <w:t>27.prosinca</w:t>
      </w:r>
      <w:r w:rsidRPr="00CB462B">
        <w:rPr>
          <w:sz w:val="24"/>
          <w:szCs w:val="24"/>
        </w:rPr>
        <w:t xml:space="preserve"> 201</w:t>
      </w:r>
      <w:r w:rsidR="00CB462B">
        <w:rPr>
          <w:sz w:val="24"/>
          <w:szCs w:val="24"/>
        </w:rPr>
        <w:t>8</w:t>
      </w:r>
      <w:r w:rsidRPr="00CB462B">
        <w:rPr>
          <w:sz w:val="24"/>
          <w:szCs w:val="24"/>
        </w:rPr>
        <w:t>.</w:t>
      </w:r>
    </w:p>
    <w:p w:rsidRDefault="00CB462B" w:rsidP="00CB462B" w:rsidR="00CB462B" w:rsidRPr="00CB462B">
      <w:pPr>
        <w:widowControl/>
        <w:rPr>
          <w:b/>
          <w:sz w:val="40"/>
          <w:szCs w:val="40"/>
        </w:rPr>
      </w:pPr>
    </w:p>
    <w:p w:rsidRDefault="00BB57DD" w:rsidR="002E1396" w:rsidRPr="00CB462B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i o</w:t>
      </w:r>
      <w:r w:rsidR="002E1396" w:rsidRPr="00CB462B">
        <w:rPr>
          <w:b/>
          <w:sz w:val="24"/>
          <w:szCs w:val="24"/>
        </w:rPr>
        <w:t xml:space="preserve">    j e </w:t>
      </w:r>
    </w:p>
    <w:p w:rsidRDefault="002E1396" w:rsidP="002F60C2" w:rsidR="002E1396" w:rsidRPr="00CB462B">
      <w:pPr>
        <w:widowControl/>
        <w:rPr>
          <w:b/>
          <w:sz w:val="24"/>
          <w:szCs w:val="24"/>
        </w:rPr>
      </w:pPr>
    </w:p>
    <w:p w:rsidRDefault="005571E5" w:rsidP="00680BBA" w:rsidR="005571E5" w:rsidRPr="00CB462B">
      <w:pPr>
        <w:ind w:left="680"/>
        <w:jc w:val="both"/>
        <w:rPr>
          <w:sz w:val="24"/>
          <w:szCs w:val="24"/>
        </w:rPr>
      </w:pPr>
    </w:p>
    <w:p w:rsidRDefault="002E1396" w:rsidP="00425BD3" w:rsidR="004679D4" w:rsidRPr="00CB462B">
      <w:pPr>
        <w:ind w:firstLine="68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Nalaže se </w:t>
      </w:r>
      <w:r w:rsidR="00680BBA" w:rsidRPr="00CB462B">
        <w:rPr>
          <w:sz w:val="24"/>
          <w:szCs w:val="24"/>
        </w:rPr>
        <w:t>računovodstvu</w:t>
      </w:r>
      <w:r w:rsidR="006E3CA6" w:rsidRPr="00CB462B">
        <w:rPr>
          <w:sz w:val="24"/>
          <w:szCs w:val="24"/>
        </w:rPr>
        <w:t xml:space="preserve"> </w:t>
      </w:r>
      <w:r w:rsidR="00680BBA" w:rsidRPr="00CB462B">
        <w:rPr>
          <w:sz w:val="24"/>
          <w:szCs w:val="24"/>
        </w:rPr>
        <w:t>suda po pravomoćnosti ovog rješenja</w:t>
      </w:r>
      <w:r w:rsidR="006E3CA6" w:rsidRPr="00CB462B">
        <w:rPr>
          <w:sz w:val="24"/>
          <w:szCs w:val="24"/>
        </w:rPr>
        <w:t xml:space="preserve"> iz sudskog depozita broj </w:t>
      </w:r>
      <w:r w:rsidR="0038242E" w:rsidRPr="00CB462B">
        <w:rPr>
          <w:sz w:val="24"/>
          <w:szCs w:val="24"/>
        </w:rPr>
        <w:t>1394-13</w:t>
      </w:r>
      <w:r w:rsidR="006E3CA6" w:rsidRPr="00CB462B">
        <w:rPr>
          <w:sz w:val="24"/>
          <w:szCs w:val="24"/>
        </w:rPr>
        <w:t xml:space="preserve"> isplatiti za korist</w:t>
      </w:r>
      <w:r w:rsidR="00B9562B">
        <w:rPr>
          <w:sz w:val="24"/>
          <w:szCs w:val="24"/>
        </w:rPr>
        <w:t xml:space="preserve"> </w:t>
      </w:r>
      <w:r w:rsidR="006E3CA6" w:rsidRPr="00CB462B">
        <w:rPr>
          <w:sz w:val="24"/>
          <w:szCs w:val="24"/>
        </w:rPr>
        <w:t xml:space="preserve">razlučnog vjerovnik </w:t>
      </w:r>
      <w:r w:rsidR="007B7AC5" w:rsidRPr="00CB462B">
        <w:rPr>
          <w:sz w:val="24"/>
          <w:szCs w:val="24"/>
        </w:rPr>
        <w:t xml:space="preserve">B2 KAPITAL d.o.o. Zagreb, Radnička cesta 41, OIB 57509775367 </w:t>
      </w:r>
      <w:r w:rsidR="006E3CA6" w:rsidRPr="00B9562B">
        <w:rPr>
          <w:sz w:val="24"/>
          <w:szCs w:val="24"/>
        </w:rPr>
        <w:t xml:space="preserve">  iznos od </w:t>
      </w:r>
      <w:r w:rsidR="006472E4" w:rsidRPr="00B9562B">
        <w:rPr>
          <w:sz w:val="24"/>
          <w:szCs w:val="24"/>
        </w:rPr>
        <w:t>261.</w:t>
      </w:r>
      <w:r w:rsidR="00082B74" w:rsidRPr="00B9562B">
        <w:rPr>
          <w:sz w:val="24"/>
          <w:szCs w:val="24"/>
        </w:rPr>
        <w:t>010,56 kn</w:t>
      </w:r>
      <w:r w:rsidR="00B9562B">
        <w:rPr>
          <w:sz w:val="24"/>
          <w:szCs w:val="24"/>
        </w:rPr>
        <w:t xml:space="preserve"> na račun broj: IBAN  HR 9225</w:t>
      </w:r>
      <w:r w:rsidR="00425BD3">
        <w:rPr>
          <w:sz w:val="24"/>
          <w:szCs w:val="24"/>
        </w:rPr>
        <w:t>000091101401685</w:t>
      </w:r>
      <w:r w:rsidR="004679D4" w:rsidRPr="00CB462B">
        <w:rPr>
          <w:sz w:val="24"/>
          <w:szCs w:val="24"/>
        </w:rPr>
        <w:t xml:space="preserve"> </w:t>
      </w:r>
    </w:p>
    <w:p w:rsidRDefault="00B92875" w:rsidR="00B92875" w:rsidRPr="00CB462B">
      <w:pPr>
        <w:widowControl/>
        <w:ind w:firstLine="720"/>
        <w:jc w:val="both"/>
        <w:rPr>
          <w:sz w:val="24"/>
          <w:szCs w:val="24"/>
        </w:rPr>
      </w:pPr>
    </w:p>
    <w:p w:rsidRDefault="002E1396" w:rsidR="002E1396" w:rsidRPr="00CB462B">
      <w:pPr>
        <w:widowControl/>
        <w:jc w:val="center"/>
        <w:rPr>
          <w:sz w:val="24"/>
          <w:szCs w:val="24"/>
        </w:rPr>
      </w:pPr>
      <w:r w:rsidRPr="00CB462B">
        <w:rPr>
          <w:sz w:val="24"/>
          <w:szCs w:val="24"/>
        </w:rPr>
        <w:t xml:space="preserve">Zagreb,  </w:t>
      </w:r>
      <w:r w:rsidR="00425BD3">
        <w:rPr>
          <w:sz w:val="24"/>
          <w:szCs w:val="24"/>
        </w:rPr>
        <w:t>27.prosinca</w:t>
      </w:r>
      <w:r w:rsidR="00FB07BB" w:rsidRPr="00CB462B">
        <w:rPr>
          <w:sz w:val="24"/>
          <w:szCs w:val="24"/>
        </w:rPr>
        <w:t xml:space="preserve"> </w:t>
      </w:r>
      <w:r w:rsidR="004679D4" w:rsidRPr="00CB462B">
        <w:rPr>
          <w:sz w:val="24"/>
          <w:szCs w:val="24"/>
        </w:rPr>
        <w:t>201</w:t>
      </w:r>
      <w:r w:rsidR="00BF4EB5" w:rsidRPr="00CB462B">
        <w:rPr>
          <w:sz w:val="24"/>
          <w:szCs w:val="24"/>
        </w:rPr>
        <w:t>8</w:t>
      </w:r>
      <w:r w:rsidR="004679D4" w:rsidRPr="00CB462B">
        <w:rPr>
          <w:sz w:val="24"/>
          <w:szCs w:val="24"/>
        </w:rPr>
        <w:t>.</w:t>
      </w:r>
      <w:r w:rsidRPr="00CB462B">
        <w:rPr>
          <w:sz w:val="24"/>
          <w:szCs w:val="24"/>
        </w:rPr>
        <w:t xml:space="preserve"> </w:t>
      </w:r>
    </w:p>
    <w:p w:rsidRDefault="002E1396" w:rsidR="002E1396" w:rsidRPr="00CB462B">
      <w:pPr>
        <w:widowControl/>
        <w:jc w:val="both"/>
        <w:rPr>
          <w:sz w:val="24"/>
          <w:szCs w:val="24"/>
        </w:rPr>
      </w:pPr>
      <w:r w:rsidRPr="00CB462B">
        <w:rPr>
          <w:sz w:val="24"/>
          <w:szCs w:val="24"/>
        </w:rPr>
        <w:tab/>
      </w:r>
      <w:r w:rsidRPr="00CB462B">
        <w:rPr>
          <w:sz w:val="24"/>
          <w:szCs w:val="24"/>
        </w:rPr>
        <w:tab/>
      </w:r>
      <w:r w:rsidRPr="00CB462B">
        <w:rPr>
          <w:sz w:val="24"/>
          <w:szCs w:val="24"/>
        </w:rPr>
        <w:tab/>
      </w:r>
      <w:r w:rsidRPr="00CB462B">
        <w:rPr>
          <w:sz w:val="24"/>
          <w:szCs w:val="24"/>
        </w:rPr>
        <w:tab/>
      </w:r>
      <w:r w:rsidRPr="00CB462B">
        <w:rPr>
          <w:sz w:val="24"/>
          <w:szCs w:val="24"/>
        </w:rPr>
        <w:tab/>
      </w:r>
      <w:r w:rsidRPr="00CB462B">
        <w:rPr>
          <w:sz w:val="24"/>
          <w:szCs w:val="24"/>
        </w:rPr>
        <w:tab/>
      </w:r>
      <w:r w:rsidRPr="00CB462B">
        <w:rPr>
          <w:sz w:val="24"/>
          <w:szCs w:val="24"/>
        </w:rPr>
        <w:tab/>
        <w:t xml:space="preserve">  </w:t>
      </w:r>
      <w:r w:rsidRPr="00CB462B">
        <w:rPr>
          <w:sz w:val="24"/>
          <w:szCs w:val="24"/>
        </w:rPr>
        <w:tab/>
      </w:r>
    </w:p>
    <w:p w:rsidRDefault="003C7165" w:rsidP="003C7165" w:rsidR="002E1396" w:rsidRPr="00CB462B">
      <w:pPr>
        <w:widowControl/>
        <w:ind w:left="504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 </w:t>
      </w:r>
      <w:r w:rsidR="004A00DB" w:rsidRPr="00CB462B">
        <w:rPr>
          <w:sz w:val="24"/>
          <w:szCs w:val="24"/>
        </w:rPr>
        <w:t>Sudac:</w:t>
      </w:r>
    </w:p>
    <w:p w:rsidRDefault="003C7165" w:rsidP="003B6357" w:rsidR="00DB298D" w:rsidRPr="00CB462B">
      <w:pPr>
        <w:widowControl/>
        <w:ind w:firstLine="720" w:left="432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 </w:t>
      </w:r>
      <w:r w:rsidR="002E1396" w:rsidRPr="00CB462B">
        <w:rPr>
          <w:sz w:val="24"/>
          <w:szCs w:val="24"/>
        </w:rPr>
        <w:t xml:space="preserve"> Ante Galić</w:t>
      </w:r>
      <w:r w:rsidR="00A47B8A">
        <w:rPr>
          <w:sz w:val="24"/>
          <w:szCs w:val="24"/>
        </w:rPr>
        <w:t xml:space="preserve"> </w:t>
      </w:r>
      <w:r w:rsidR="00634A81">
        <w:rPr>
          <w:sz w:val="24"/>
          <w:szCs w:val="24"/>
        </w:rPr>
        <w:t>v.r.</w:t>
      </w:r>
    </w:p>
    <w:p w:rsidRDefault="00DB298D" w:rsidP="003B6357" w:rsidR="00DB298D" w:rsidRPr="00CB462B">
      <w:pPr>
        <w:widowControl/>
        <w:ind w:firstLine="720" w:left="4320"/>
        <w:jc w:val="both"/>
        <w:rPr>
          <w:b/>
          <w:sz w:val="24"/>
          <w:szCs w:val="24"/>
          <w:lang w:val="nl-NL"/>
        </w:rPr>
      </w:pPr>
    </w:p>
    <w:p w:rsidRDefault="004A00DB" w:rsidR="002E1396" w:rsidRPr="00CB462B">
      <w:pPr>
        <w:widowControl/>
        <w:jc w:val="both"/>
        <w:rPr>
          <w:sz w:val="24"/>
          <w:szCs w:val="24"/>
        </w:rPr>
      </w:pPr>
      <w:r w:rsidRPr="00CB462B">
        <w:rPr>
          <w:sz w:val="24"/>
          <w:szCs w:val="24"/>
        </w:rPr>
        <w:t>Upute o pravnom lijeku</w:t>
      </w:r>
      <w:r w:rsidR="002E1396" w:rsidRPr="00CB462B">
        <w:rPr>
          <w:sz w:val="24"/>
          <w:szCs w:val="24"/>
        </w:rPr>
        <w:t>:</w:t>
      </w:r>
    </w:p>
    <w:p w:rsidRDefault="002E1396" w:rsidR="003B6357" w:rsidRPr="00CB462B">
      <w:pPr>
        <w:widowControl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Protiv ovog </w:t>
      </w:r>
      <w:r w:rsidR="00425BD3">
        <w:rPr>
          <w:sz w:val="24"/>
          <w:szCs w:val="24"/>
        </w:rPr>
        <w:t>zaključka nije dopuštena žalba</w:t>
      </w:r>
    </w:p>
    <w:p w:rsidRDefault="003B6357" w:rsidR="003B6357" w:rsidRPr="00CB462B">
      <w:pPr>
        <w:widowControl/>
        <w:jc w:val="both"/>
        <w:rPr>
          <w:sz w:val="24"/>
          <w:szCs w:val="24"/>
        </w:rPr>
      </w:pPr>
    </w:p>
    <w:p w:rsidRDefault="00634A81" w:rsidP="00634A81" w:rsidR="00634A81">
      <w:pPr>
        <w:ind w:firstLine="720" w:left="3600"/>
        <w:jc w:val="both"/>
      </w:pPr>
      <w:r>
        <w:t>Za točnost otpravka, ovlašteni službenik:</w:t>
      </w:r>
    </w:p>
    <w:p w:rsidRDefault="00634A81" w:rsidP="00422EE0" w:rsidR="00634A81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4A00DB" w:rsidP="00634A81" w:rsidR="004A00DB" w:rsidRPr="00CB462B">
      <w:pPr>
        <w:widowControl/>
        <w:ind w:left="720"/>
        <w:jc w:val="both"/>
        <w:rPr>
          <w:sz w:val="24"/>
          <w:szCs w:val="24"/>
        </w:rPr>
      </w:pPr>
      <w:r w:rsidRPr="00CB462B">
        <w:rPr>
          <w:sz w:val="24"/>
          <w:szCs w:val="24"/>
        </w:rPr>
        <w:t xml:space="preserve"> </w:t>
      </w:r>
    </w:p>
    <w:sectPr w:rsidSect="004A00DB" w:rsidR="004A00DB" w:rsidRPr="00CB462B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48A" w:rsidR="007D648A">
      <w:r>
        <w:separator/>
      </w:r>
    </w:p>
  </w:endnote>
  <w:endnote w:id="0" w:type="continuationSeparator">
    <w:p w:rsidRDefault="007D648A" w:rsidR="007D6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48A" w:rsidR="007D648A">
      <w:r>
        <w:separator/>
      </w:r>
    </w:p>
  </w:footnote>
  <w:footnote w:id="0" w:type="continuationSeparator">
    <w:p w:rsidRDefault="007D648A" w:rsidR="007D64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5BD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82B74" w:rsidP="00D17E04" w:rsidR="00D17E04">
    <w:pPr>
      <w:tabs>
        <w:tab w:pos="6270" w:val="left"/>
      </w:tabs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D17E04" w:rsidRPr="00DC19F7">
      <w:rPr>
        <w:sz w:val="24"/>
        <w:szCs w:val="24"/>
      </w:rPr>
      <w:t>40.St-</w:t>
    </w:r>
    <w:r w:rsidR="002100B9">
      <w:rPr>
        <w:sz w:val="24"/>
        <w:szCs w:val="24"/>
      </w:rPr>
      <w:t>1</w:t>
    </w:r>
    <w:r>
      <w:rPr>
        <w:sz w:val="24"/>
        <w:szCs w:val="24"/>
      </w:rPr>
      <w:t>394</w:t>
    </w:r>
    <w:r w:rsidR="00444712">
      <w:rPr>
        <w:sz w:val="24"/>
        <w:szCs w:val="24"/>
      </w:rPr>
      <w:t>/201</w:t>
    </w:r>
    <w:r w:rsidR="002100B9">
      <w:rPr>
        <w:sz w:val="24"/>
        <w:szCs w:val="24"/>
      </w:rPr>
      <w:t>3</w:t>
    </w:r>
  </w:p>
  <w:p w:rsidRDefault="004A00DB" w:rsidP="00D17E04" w:rsidR="004A00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CE026D6"/>
    <w:multiLevelType w:val="hybridMultilevel"/>
    <w:tmpl w:val="80B2B48A"/>
    <w:lvl w:tplc="6F90819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4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5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8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31EDF"/>
    <w:rsid w:val="00082B74"/>
    <w:rsid w:val="000A4BD7"/>
    <w:rsid w:val="000B5ADA"/>
    <w:rsid w:val="000C7B7B"/>
    <w:rsid w:val="000D046B"/>
    <w:rsid w:val="000D6FCE"/>
    <w:rsid w:val="000E0CB5"/>
    <w:rsid w:val="000E7DD0"/>
    <w:rsid w:val="000F0479"/>
    <w:rsid w:val="00107F22"/>
    <w:rsid w:val="00132E32"/>
    <w:rsid w:val="0014427E"/>
    <w:rsid w:val="0017511C"/>
    <w:rsid w:val="001941BC"/>
    <w:rsid w:val="001E6FA1"/>
    <w:rsid w:val="002100B9"/>
    <w:rsid w:val="00216CAB"/>
    <w:rsid w:val="00231884"/>
    <w:rsid w:val="00233C16"/>
    <w:rsid w:val="0026616B"/>
    <w:rsid w:val="002A383C"/>
    <w:rsid w:val="002E1396"/>
    <w:rsid w:val="002F2220"/>
    <w:rsid w:val="002F60C2"/>
    <w:rsid w:val="002F7A69"/>
    <w:rsid w:val="00316BA2"/>
    <w:rsid w:val="0032788C"/>
    <w:rsid w:val="00347326"/>
    <w:rsid w:val="003648EF"/>
    <w:rsid w:val="0038242E"/>
    <w:rsid w:val="003B6357"/>
    <w:rsid w:val="003C3DA9"/>
    <w:rsid w:val="003C49A2"/>
    <w:rsid w:val="003C7165"/>
    <w:rsid w:val="003E530E"/>
    <w:rsid w:val="00404E91"/>
    <w:rsid w:val="00425BD3"/>
    <w:rsid w:val="00430B60"/>
    <w:rsid w:val="00444712"/>
    <w:rsid w:val="00452E5A"/>
    <w:rsid w:val="004604D8"/>
    <w:rsid w:val="004679D4"/>
    <w:rsid w:val="004A00DB"/>
    <w:rsid w:val="004D1127"/>
    <w:rsid w:val="00500170"/>
    <w:rsid w:val="00521B50"/>
    <w:rsid w:val="00534981"/>
    <w:rsid w:val="00536459"/>
    <w:rsid w:val="00555D05"/>
    <w:rsid w:val="00556246"/>
    <w:rsid w:val="005571E5"/>
    <w:rsid w:val="00584AC6"/>
    <w:rsid w:val="005C54E2"/>
    <w:rsid w:val="00634A81"/>
    <w:rsid w:val="0063686E"/>
    <w:rsid w:val="006472E4"/>
    <w:rsid w:val="00680BBA"/>
    <w:rsid w:val="006B2CB9"/>
    <w:rsid w:val="006C539B"/>
    <w:rsid w:val="006D3B0A"/>
    <w:rsid w:val="006E3CA6"/>
    <w:rsid w:val="006F3F56"/>
    <w:rsid w:val="00707976"/>
    <w:rsid w:val="007109AF"/>
    <w:rsid w:val="00790043"/>
    <w:rsid w:val="007A43E8"/>
    <w:rsid w:val="007B4BBE"/>
    <w:rsid w:val="007B7AC5"/>
    <w:rsid w:val="007D648A"/>
    <w:rsid w:val="008126EE"/>
    <w:rsid w:val="00815D64"/>
    <w:rsid w:val="008917B0"/>
    <w:rsid w:val="008F6E94"/>
    <w:rsid w:val="009069A4"/>
    <w:rsid w:val="009303E2"/>
    <w:rsid w:val="009374EC"/>
    <w:rsid w:val="009874EF"/>
    <w:rsid w:val="009C5450"/>
    <w:rsid w:val="009D4387"/>
    <w:rsid w:val="009E4FB4"/>
    <w:rsid w:val="009F7C69"/>
    <w:rsid w:val="00A03E2A"/>
    <w:rsid w:val="00A44760"/>
    <w:rsid w:val="00A47B8A"/>
    <w:rsid w:val="00A70AA7"/>
    <w:rsid w:val="00A719DF"/>
    <w:rsid w:val="00A92515"/>
    <w:rsid w:val="00AC0C03"/>
    <w:rsid w:val="00AE531F"/>
    <w:rsid w:val="00B00CF5"/>
    <w:rsid w:val="00B05C11"/>
    <w:rsid w:val="00B22B4C"/>
    <w:rsid w:val="00B362C8"/>
    <w:rsid w:val="00B4444E"/>
    <w:rsid w:val="00B84188"/>
    <w:rsid w:val="00B92875"/>
    <w:rsid w:val="00B9562B"/>
    <w:rsid w:val="00BB57DD"/>
    <w:rsid w:val="00BE13B8"/>
    <w:rsid w:val="00BE43EA"/>
    <w:rsid w:val="00BF2229"/>
    <w:rsid w:val="00BF4EB5"/>
    <w:rsid w:val="00C3748F"/>
    <w:rsid w:val="00C51E51"/>
    <w:rsid w:val="00C87B59"/>
    <w:rsid w:val="00CB462B"/>
    <w:rsid w:val="00CC462A"/>
    <w:rsid w:val="00D17E04"/>
    <w:rsid w:val="00D25F2B"/>
    <w:rsid w:val="00D32080"/>
    <w:rsid w:val="00D3609A"/>
    <w:rsid w:val="00D733F5"/>
    <w:rsid w:val="00D7688A"/>
    <w:rsid w:val="00DA12DA"/>
    <w:rsid w:val="00DB298D"/>
    <w:rsid w:val="00DF7E49"/>
    <w:rsid w:val="00E00DDE"/>
    <w:rsid w:val="00E06726"/>
    <w:rsid w:val="00E11AF4"/>
    <w:rsid w:val="00E160FC"/>
    <w:rsid w:val="00E205FA"/>
    <w:rsid w:val="00E75F56"/>
    <w:rsid w:val="00E86483"/>
    <w:rsid w:val="00E908F0"/>
    <w:rsid w:val="00E92FBF"/>
    <w:rsid w:val="00EC29BB"/>
    <w:rsid w:val="00F1641D"/>
    <w:rsid w:val="00F24BEE"/>
    <w:rsid w:val="00F33455"/>
    <w:rsid w:val="00FB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eastAsia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4A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A8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A8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A8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A8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eastAsia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4A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A8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A8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A8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A8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572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St-1394/2013</izvorni_sadrzaj>
    <derivirana_varijabla naziv="DomainObject.Predmet.OznakaBroj_1">St-1394/2013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otustrankaFormated>
    <izvorni_sadrzaj>  MIJVIS Generalna Reparacija Motora d.o.o. za trgovinu i usluge</izvorni_sadrzaj>
    <derivirana_varijabla naziv="DomainObject.Predmet.ProtustrankaFormated_1">  MIJVIS Generalna Reparacija Motora d.o.o. za trgovinu i usluge</derivirana_varijabla>
  </DomainObject.Predmet.ProtustrankaFormated>
  <DomainObject.Predmet.ProtustrankaFormatedOIB>
    <izvorni_sadrzaj>  MIJVIS Generalna Reparacija Motora d.o.o. za trgovinu i usluge, OIB 90193829736</izvorni_sadrzaj>
    <derivirana_varijabla naziv="DomainObject.Predmet.ProtustrankaFormatedOIB_1">  MIJVIS Generalna Reparacija Motora d.o.o. za trgovinu i usluge, OIB 90193829736</derivirana_varijabla>
  </DomainObject.Predmet.ProtustrankaFormatedOIB>
  <DomainObject.Predmet.ProtustrankaFormatedWithAdress>
    <izvorni_sadrzaj> MIJVIS Generalna Reparacija Motora d.o.o. za trgovinu i usluge, Gornji Prnjarovac 121, 10314 Križ</izvorni_sadrzaj>
    <derivirana_varijabla naziv="DomainObject.Predmet.ProtustrankaFormatedWithAdress_1"> MIJVIS Generalna Reparacija Motora d.o.o. za trgovinu i usluge, Gornji Prnjarovac 121, 10314 Križ</derivirana_varijabla>
  </DomainObject.Predmet.ProtustrankaFormatedWithAdress>
  <DomainObject.Predmet.ProtustrankaFormatedWithAdressOIB>
    <izvorni_sadrzaj> MIJVIS Generalna Reparacija Motora d.o.o. za trgovinu i usluge, OIB 90193829736, Gornji Prnjarovac 121, 10314 Križ</izvorni_sadrzaj>
    <derivirana_varijabla naziv="DomainObject.Predmet.ProtustrankaFormatedWithAdressOIB_1"> MIJVIS Generalna Reparacija Motora d.o.o. za trgovinu i usluge, OIB 90193829736, Gornji Prnjarovac 121, 10314 Križ</derivirana_varijabla>
  </DomainObject.Predmet.ProtustrankaFormatedWithAdressOIB>
  <DomainObject.Predmet.ProtustrankaWithAdress>
    <izvorni_sadrzaj>MIJVIS Generalna Reparacija Motora d.o.o. za trgovinu i usluge Gornji Prnjarovac 121, 10314 Križ</izvorni_sadrzaj>
    <derivirana_varijabla naziv="DomainObject.Predmet.ProtustrankaWithAdress_1">MIJVIS Generalna Reparacija Motora d.o.o. za trgovinu i usluge Gornji Prnjarovac 121, 10314 Križ</derivirana_varijabla>
  </DomainObject.Predmet.ProtustrankaWithAdress>
  <DomainObject.Predmet.ProtustrankaWithAdressOIB>
    <izvorni_sadrzaj>MIJVIS Generalna Reparacija Motora d.o.o. za trgovinu i usluge, OIB 90193829736, Gornji Prnjarovac 121, 10314 Križ</izvorni_sadrzaj>
    <derivirana_varijabla naziv="DomainObject.Predmet.ProtustrankaWithAdressOIB_1">MIJVIS Generalna Reparacija Motora d.o.o. za trgovinu i usluge, OIB 90193829736, Gornji Prnjarovac 121, 10314 Križ</derivirana_varijabla>
  </DomainObject.Predmet.ProtustrankaWithAdressOIB>
  <DomainObject.Predmet.ProtustrankaNazivFormated>
    <izvorni_sadrzaj>MIJVIS Generalna Reparacija Motora d.o.o. za trgovinu i usluge</izvorni_sadrzaj>
    <derivirana_varijabla naziv="DomainObject.Predmet.ProtustrankaNazivFormated_1">MIJVIS Generalna Reparacija Motora d.o.o. za trgovinu i usluge</derivirana_varijabla>
  </DomainObject.Predmet.ProtustrankaNazivFormated>
  <DomainObject.Predmet.ProtustrankaNazivFormatedOIB>
    <izvorni_sadrzaj>MIJVIS Generalna Reparacija Motora d.o.o. za trgovinu i usluge, OIB 90193829736</izvorni_sadrzaj>
    <derivirana_varijabla naziv="DomainObject.Predmet.ProtustrankaNazivFormatedOIB_1">MIJVIS Generalna Reparacija Motora d.o.o. za trgovinu i usluge, OIB 90193829736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JAKARA INDUMONT d.o.o. za montažu i građenje</izvorni_sadrzaj>
    <derivirana_varijabla naziv="DomainObject.Predmet.StrankaFormated_1">  FINA ZAGREB; JAKARA INDUMONT d.o.o. za montažu i građenje</derivirana_varijabla>
  </DomainObject.Predmet.StrankaFormated>
  <DomainObject.Predmet.StrankaFormatedOIB>
    <izvorni_sadrzaj>  FINA ZAGREB, OIB 85821130368; JAKARA INDUMONT d.o.o. za montažu i građenje, OIB 49904970494</izvorni_sadrzaj>
    <derivirana_varijabla naziv="DomainObject.Predmet.StrankaFormatedOIB_1">  FINA ZAGREB, OIB 85821130368; JAKARA INDUMONT d.o.o. za montažu i građenje, OIB 49904970494</derivirana_varijabla>
  </DomainObject.Predmet.StrankaFormatedOIB>
  <DomainObject.Predmet.StrankaFormatedWithAdress>
    <izvorni_sadrzaj> FINA ZAGREB, Albrechtova 42, 10000 Zagreb; JAKARA INDUMONT d.o.o. za montažu i građenje, Brune Bušića 23, 10000 Zagreb</izvorni_sadrzaj>
    <derivirana_varijabla naziv="DomainObject.Predmet.StrankaFormatedWithAdress_1"> FINA ZAGREB, Albrechtova 42, 10000 Zagreb; JAKARA INDUMONT d.o.o. za montažu i građenje, Brune Bušića 23, 10000 Zagreb</derivirana_varijabla>
  </DomainObject.Predmet.StrankaFormatedWithAdress>
  <DomainObject.Predmet.StrankaFormatedWithAdressOIB>
    <izvorni_sadrzaj> FINA ZAGREB, OIB 85821130368, Albrechtova 42, 10000 Zagreb; JAKARA INDUMONT d.o.o. za montažu i građenje, OIB 49904970494, Brune Bušića 23, 10000 Zagreb</izvorni_sadrzaj>
    <derivirana_varijabla naziv="DomainObject.Predmet.StrankaFormatedWithAdressOIB_1"> FINA ZAGREB, OIB 85821130368, Albrechtova 42, 10000 Zagreb; JAKARA INDUMONT d.o.o. za montažu i građenje, OIB 49904970494, Brune Bušića 23, 10000 Zagreb</derivirana_varijabla>
  </DomainObject.Predmet.StrankaFormatedWithAdressOIB>
  <DomainObject.Predmet.StrankaWithAdress>
    <izvorni_sadrzaj>FINA ZAGREB Albrechtova 42,10000 Zagreb,JAKARA INDUMONT d.o.o. za montažu i građenje Brune Bušića 23,10000 Zagreb</izvorni_sadrzaj>
    <derivirana_varijabla naziv="DomainObject.Predmet.StrankaWithAdress_1">FINA ZAGREB Albrechtova 42,10000 Zagreb,JAKARA INDUMONT d.o.o. za montažu i građenje Brune Bušića 23,10000 Zagreb</derivirana_varijabla>
  </DomainObject.Predmet.StrankaWithAdress>
  <DomainObject.Predmet.StrankaWithAdressOIB>
    <izvorni_sadrzaj>FINA ZAGREB, OIB 85821130368, Albrechtova 42,10000 Zagreb,JAKARA INDUMONT d.o.o. za montažu i građenje, OIB 49904970494, Brune Bušića 23,10000 Zagreb</izvorni_sadrzaj>
    <derivirana_varijabla naziv="DomainObject.Predmet.StrankaWithAdressOIB_1">FINA ZAGREB, OIB 85821130368, Albrechtova 42,10000 Zagreb,JAKARA INDUMONT d.o.o. za montažu i građenje, OIB 49904970494, Brune Bušića 23,10000 Zagreb</derivirana_varijabla>
  </DomainObject.Predmet.StrankaWithAdressOIB>
  <DomainObject.Predmet.StrankaNazivFormated>
    <izvorni_sadrzaj>FINA ZAGREB,JAKARA INDUMONT d.o.o. za montažu i građenje</izvorni_sadrzaj>
    <derivirana_varijabla naziv="DomainObject.Predmet.StrankaNazivFormated_1">FINA ZAGREB,JAKARA INDUMONT d.o.o. za montažu i građenje</derivirana_varijabla>
  </DomainObject.Predmet.StrankaNazivFormated>
  <DomainObject.Predmet.StrankaNazivFormatedOIB>
    <izvorni_sadrzaj>FINA ZAGREB, OIB 85821130368,JAKARA INDUMONT d.o.o. za montažu i građenje, OIB 49904970494</izvorni_sadrzaj>
    <derivirana_varijabla naziv="DomainObject.Predmet.StrankaNazivFormatedOIB_1">FINA ZAGREB, OIB 85821130368,JAKARA INDUMONT d.o.o. za montažu i građenje, OIB 49904970494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JAKARA INDUMONT d.o.o. za montažu i građenje</item>
    </izvorni_sadrzaj>
    <derivirana_varijabla naziv="DomainObject.Predmet.StrankaListFormated_1">
      <item>FINA ZAGREB</item>
      <item>JAKARA INDUMONT d.o.o. za montažu i građenje</item>
    </derivirana_varijabla>
  </DomainObject.Predmet.StrankaListFormated>
  <DomainObject.Predmet.StrankaListFormatedOIB>
    <izvorni_sadrzaj>
      <item>FINA ZAGREB, OIB 85821130368</item>
      <item>JAKARA INDUMONT d.o.o. za montažu i građenje, OIB 49904970494</item>
    </izvorni_sadrzaj>
    <derivirana_varijabla naziv="DomainObject.Predmet.StrankaListFormatedOIB_1">
      <item>FINA ZAGREB, OIB 85821130368</item>
      <item>JAKARA INDUMONT d.o.o. za montažu i građenje, OIB 49904970494</item>
    </derivirana_varijabla>
  </DomainObject.Predmet.StrankaListFormatedOIB>
  <DomainObject.Predmet.StrankaListFormatedWithAdress>
    <izvorni_sadrzaj>
      <item>FINA ZAGREB, Albrechtova 42, 10000 Zagreb</item>
      <item>JAKARA INDUMONT d.o.o. za montažu i građenje, Brune Bušića 23, 10000 Zagreb</item>
    </izvorni_sadrzaj>
    <derivirana_varijabla naziv="DomainObject.Predmet.StrankaListFormatedWithAdress_1">
      <item>FINA ZAGREB, Albrechtova 42, 10000 Zagreb</item>
      <item>JAKARA INDUMONT d.o.o. za montažu i građenje, Brune Bušića 23, 10000 Zagreb</item>
    </derivirana_varijabla>
  </DomainObject.Predmet.StrankaListFormatedWithAdress>
  <DomainObject.Predmet.StrankaListFormatedWithAdressOIB>
    <izvorni_sadrzaj>
      <item>FINA ZAGREB, OIB 85821130368, Albrechtova 42, 10000 Zagreb</item>
      <item>JAKARA INDUMONT d.o.o. za montažu i građenje, OIB 49904970494, Brune Bušića 23, 10000 Zagreb</item>
    </izvorni_sadrzaj>
    <derivirana_varijabla naziv="DomainObject.Predmet.StrankaListFormatedWithAdressOIB_1">
      <item>FINA ZAGREB, OIB 85821130368, Albrechtova 42, 10000 Zagreb</item>
      <item>JAKARA INDUMONT d.o.o. za montažu i građenje, OIB 49904970494, Brune Bušića 23, 10000 Zagreb</item>
    </derivirana_varijabla>
  </DomainObject.Predmet.StrankaListFormatedWithAdressOIB>
  <DomainObject.Predmet.StrankaListNazivFormated>
    <izvorni_sadrzaj>
      <item>FINA ZAGREB</item>
      <item>JAKARA INDUMONT d.o.o. za montažu i građenje</item>
    </izvorni_sadrzaj>
    <derivirana_varijabla naziv="DomainObject.Predmet.StrankaListNazivFormated_1">
      <item>FINA ZAGREB</item>
      <item>JAKARA INDUMONT d.o.o. za montažu i građenje</item>
    </derivirana_varijabla>
  </DomainObject.Predmet.StrankaListNazivFormated>
  <DomainObject.Predmet.StrankaListNazivFormatedOIB>
    <izvorni_sadrzaj>
      <item>FINA ZAGREB, OIB 85821130368</item>
      <item>JAKARA INDUMONT d.o.o. za montažu i građenje, OIB 49904970494</item>
    </izvorni_sadrzaj>
    <derivirana_varijabla naziv="DomainObject.Predmet.StrankaListNazivFormatedOIB_1">
      <item>FINA ZAGREB, OIB 85821130368</item>
      <item>JAKARA INDUMONT d.o.o. za montažu i građenje, OIB 49904970494</item>
    </derivirana_varijabla>
  </DomainObject.Predmet.StrankaListNazivFormatedOIB>
  <DomainObject.Predmet.ProtuStrankaListFormated>
    <izvorni_sadrzaj>
      <item>MIJVIS Generalna Reparacija Motora d.o.o. za trgovinu i usluge</item>
    </izvorni_sadrzaj>
    <derivirana_varijabla naziv="DomainObject.Predmet.ProtuStrankaListFormated_1">
      <item>MIJVIS Generalna Reparacija Motora d.o.o. za trgovinu i usluge</item>
    </derivirana_varijabla>
  </DomainObject.Predmet.ProtuStrankaListFormated>
  <DomainObject.Predmet.ProtuStrankaListFormatedOIB>
    <izvorni_sadrzaj>
      <item>MIJVIS Generalna Reparacija Motora d.o.o. za trgovinu i usluge, OIB 90193829736</item>
    </izvorni_sadrzaj>
    <derivirana_varijabla naziv="DomainObject.Predmet.ProtuStrankaListFormatedOIB_1">
      <item>MIJVIS Generalna Reparacija Motora d.o.o. za trgovinu i usluge, OIB 90193829736</item>
    </derivirana_varijabla>
  </DomainObject.Predmet.ProtuStrankaListFormatedOIB>
  <DomainObject.Predmet.ProtuStrankaListFormatedWithAdress>
    <izvorni_sadrzaj>
      <item>MIJVIS Generalna Reparacija Motora d.o.o. za trgovinu i usluge, Gornji Prnjarovac 121, 10314 Križ</item>
    </izvorni_sadrzaj>
    <derivirana_varijabla naziv="DomainObject.Predmet.ProtuStrankaListFormatedWithAdress_1">
      <item>MIJVIS Generalna Reparacija Motora d.o.o. za trgovinu i usluge, Gornji Prnjarovac 121, 10314 Križ</item>
    </derivirana_varijabla>
  </DomainObject.Predmet.ProtuStrankaListFormatedWithAdress>
  <DomainObject.Predmet.ProtuStrankaListFormatedWithAdressOIB>
    <izvorni_sadrzaj>
      <item>MIJVIS Generalna Reparacija Motora d.o.o. za trgovinu i usluge, OIB 90193829736, Gornji Prnjarovac 121, 10314 Križ</item>
    </izvorni_sadrzaj>
    <derivirana_varijabla naziv="DomainObject.Predmet.ProtuStrankaListFormatedWithAdressOIB_1">
      <item>MIJVIS Generalna Reparacija Motora d.o.o. za trgovinu i usluge, OIB 90193829736, Gornji Prnjarovac 121, 10314 Križ</item>
    </derivirana_varijabla>
  </DomainObject.Predmet.ProtuStrankaListFormatedWithAdressOIB>
  <DomainObject.Predmet.ProtuStrankaListNazivFormated>
    <izvorni_sadrzaj>
      <item>MIJVIS Generalna Reparacija Motora d.o.o. za trgovinu i usluge</item>
    </izvorni_sadrzaj>
    <derivirana_varijabla naziv="DomainObject.Predmet.ProtuStrankaListNazivFormated_1">
      <item>MIJVIS Generalna Reparacija Motora d.o.o. za trgovinu i usluge</item>
    </derivirana_varijabla>
  </DomainObject.Predmet.ProtuStrankaListNazivFormated>
  <DomainObject.Predmet.ProtuStrankaListNazivFormatedOIB>
    <izvorni_sadrzaj>
      <item>MIJVIS Generalna Reparacija Motora d.o.o. za trgovinu i usluge, OIB 90193829736</item>
    </izvorni_sadrzaj>
    <derivirana_varijabla naziv="DomainObject.Predmet.ProtuStrankaListNazivFormatedOIB_1">
      <item>MIJVIS Generalna Reparacija Motora d.o.o. za trgovinu i usluge, OIB 90193829736</item>
    </derivirana_varijabla>
  </DomainObject.Predmet.ProtuStrankaListNazivFormatedOIB>
  <DomainObject.Predmet.OstaliListFormated>
    <izvorni_sadrzaj>
      <item>Daniel Deković</item>
    </izvorni_sadrzaj>
    <derivirana_varijabla naziv="DomainObject.Predmet.OstaliListFormated_1">
      <item>Daniel Deković</item>
    </derivirana_varijabla>
  </DomainObject.Predmet.OstaliListFormated>
  <DomainObject.Predmet.OstaliListFormatedOIB>
    <izvorni_sadrzaj>
      <item>Daniel Deković, OIB 76292704973</item>
    </izvorni_sadrzaj>
    <derivirana_varijabla naziv="DomainObject.Predmet.OstaliListFormatedOIB_1">
      <item>Daniel Deković, OIB 76292704973</item>
    </derivirana_varijabla>
  </DomainObject.Predmet.OstaliListFormatedOIB>
  <DomainObject.Predmet.OstaliListFormatedWithAdress>
    <izvorni_sadrzaj>
      <item>Daniel Deković, Novačka 329, 10000 Zagreb</item>
    </izvorni_sadrzaj>
    <derivirana_varijabla naziv="DomainObject.Predmet.OstaliListFormatedWithAdress_1">
      <item>Daniel Deković, Novačka 329, 10000 Zagreb</item>
    </derivirana_varijabla>
  </DomainObject.Predmet.OstaliListFormatedWithAdress>
  <DomainObject.Predmet.OstaliListFormatedWithAdressOIB>
    <izvorni_sadrzaj>
      <item>Daniel Deković, OIB 76292704973, Novačka 329, 10000 Zagreb</item>
    </izvorni_sadrzaj>
    <derivirana_varijabla naziv="DomainObject.Predmet.OstaliListFormatedWithAdressOIB_1">
      <item>Daniel Deković, OIB 76292704973, Novačka 329, 10000 Zagreb</item>
    </derivirana_varijabla>
  </DomainObject.Predmet.OstaliListFormatedWithAdressOIB>
  <DomainObject.Predmet.OstaliListNazivFormated>
    <izvorni_sadrzaj>
      <item>Daniel Deković</item>
    </izvorni_sadrzaj>
    <derivirana_varijabla naziv="DomainObject.Predmet.OstaliListNazivFormated_1">
      <item>Daniel Deković</item>
    </derivirana_varijabla>
  </DomainObject.Predmet.OstaliListNazivFormated>
  <DomainObject.Predmet.OstaliListNazivFormatedOIB>
    <izvorni_sadrzaj>
      <item>Daniel Deković, OIB 76292704973</item>
    </izvorni_sadrzaj>
    <derivirana_varijabla naziv="DomainObject.Predmet.OstaliListNazivFormatedOIB_1"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MIJVIS Generalna Reparacija Motora d.o.o. za trgovinu i usluge</izvorni_sadrzaj>
    <derivirana_varijabla naziv="DomainObject.Predmet.ProtustrankaIDrugi_1">MIJVIS Generalna Reparacija Motora d.o.o. za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MIJVIS Generalna Reparacija Motora d.o.o. za trgovinu i usluge, OIB 90193829736, Gornji Prnjarovac 121, 10314 Križ</izvorni_sadrzaj>
    <derivirana_varijabla naziv="DomainObject.Predmet.ProtustrankaIDrugiAdressOIB_1">MIJVIS Generalna Reparacija Motora d.o.o. za trgovinu i usluge, OIB 90193829736, Gornji Prnjarovac 121,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MIJVIS Generalna Reparacija Motora d.o.o. za trgovinu i usluge</item>
      <item>FINA ZAGREB</item>
      <item>Daniel Deković</item>
      <item>JAKARA INDUMONT d.o.o. za montažu i građenje</item>
    </izvorni_sadrzaj>
    <derivirana_varijabla naziv="DomainObject.Predmet.SudioniciListNaziv_1">
      <item>MIJVIS Generalna Reparacija Motora d.o.o. za trgovinu i usluge</item>
      <item>FINA ZAGREB</item>
      <item>Daniel Deković</item>
      <item>JAKARA INDUMONT d.o.o. za montažu i građenje</item>
    </derivirana_varijabla>
  </DomainObject.Predmet.SudioniciListNaziv>
  <DomainObject.Predmet.SudioniciListAdressOIB>
    <izvorni_sadrzaj>
      <item>MIJVIS Generalna Reparacija Motora d.o.o. za trgovinu i usluge, OIB 90193829736, Gornji Prnjarovac 121,10314 Križ</item>
      <item>FINA ZAGREB, OIB 85821130368, Albrechtova 42,10000 Zagreb</item>
      <item>Daniel Deković, OIB 76292704973, Novačka 329,10000 Zagreb</item>
      <item>JAKARA INDUMONT d.o.o. za montažu i građenje, OIB 49904970494, Brune Bušića 23,10000 Zagreb</item>
    </izvorni_sadrzaj>
    <derivirana_varijabla naziv="DomainObject.Predmet.SudioniciListAdressOIB_1">
      <item>MIJVIS Generalna Reparacija Motora d.o.o. za trgovinu i usluge, OIB 90193829736, Gornji Prnjarovac 121,10314 Križ</item>
      <item>FINA ZAGREB, OIB 85821130368, Albrechtova 42,10000 Zagreb</item>
      <item>Daniel Deković, OIB 76292704973, Novačka 329,10000 Zagreb</item>
      <item>JAKARA INDUMONT d.o.o. za montažu i građenje, OIB 49904970494, Brune Bušića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90193829736</item>
      <item>, OIB 85821130368</item>
      <item>, OIB 76292704973</item>
      <item>, OIB 49904970494</item>
    </izvorni_sadrzaj>
    <derivirana_varijabla naziv="DomainObject.Predmet.SudioniciListNazivOIB_1">
      <item>, OIB 90193829736</item>
      <item>, OIB 85821130368</item>
      <item>, OIB 76292704973</item>
      <item>, OIB 49904970494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srpnja 2018.</izvorni_sadrzaj>
    <derivirana_varijabla naziv="DomainObject.Predmet.DatumZadnjeOdrzaneSudskeRadnje_1">19. srpnja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St-1394/2013-90</izvorni_sadrzaj>
    <derivirana_varijabla naziv="DomainObject.PredzadnjaOdlukaIzPredmeta.Oznaka_1">St-1394/2013-90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8A8FDC-E28E-4486-B7F3-ED6CBD312A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133</properties:Words>
  <properties:Characters>678</properties:Characters>
  <properties:Lines>36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2018-12-28T10:15:00Z</dcterms:created>
  <dc:creator>user</dc:creator>
  <cp:lastModifiedBy>Valentina Delač</cp:lastModifiedBy>
  <cp:lastPrinted>2018-12-28T10:12:00Z</cp:lastPrinted>
  <dcterms:modified xmlns:xsi="http://www.w3.org/2001/XMLSchema-instance" xsi:type="dcterms:W3CDTF">2018-12-28T10:16:00Z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(Mijvis zaključak nalog računovodstvu.docx)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