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ad73a" w14:paraId="0dad73a" w:rsidRDefault="00E364F7" w:rsidP="00E364F7" w:rsidR="00E364F7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E364F7" w:rsidP="00E364F7" w:rsidR="00E364F7" w:rsidRPr="00572798">
      <w:pPr>
        <w:tabs>
          <w:tab w:pos="6150" w:val="left"/>
        </w:tabs>
        <w:rPr>
          <w:b/>
        </w:rPr>
      </w:pPr>
    </w:p>
    <w:p w:rsidRDefault="00E364F7" w:rsidP="00E364F7" w:rsidR="00E364F7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E364F7" w:rsidP="00E364F7" w:rsidR="00E364F7">
      <w:pPr>
        <w:tabs>
          <w:tab w:pos="7020" w:val="left"/>
        </w:tabs>
      </w:pPr>
      <w:r>
        <w:t xml:space="preserve">REPUBLIKA HRVATSKA </w:t>
      </w:r>
    </w:p>
    <w:p w:rsidRDefault="00E364F7" w:rsidP="00E364F7" w:rsidR="00E364F7">
      <w:r>
        <w:t xml:space="preserve">  Trgovački sud u Zagrebu</w:t>
      </w:r>
    </w:p>
    <w:p w:rsidRDefault="00E364F7" w:rsidP="00E364F7" w:rsidR="00E364F7">
      <w:r>
        <w:t xml:space="preserve">   Zagreb, Amruševa 2/II</w:t>
      </w:r>
    </w:p>
    <w:p w:rsidRDefault="00E364F7" w:rsidP="00E364F7" w:rsidR="00E364F7"/>
    <w:p w:rsidRDefault="00E364F7" w:rsidP="00E364F7" w:rsidR="00E364F7"/>
    <w:p w:rsidRDefault="00E364F7" w:rsidP="00E364F7" w:rsidR="00E364F7"/>
    <w:p w:rsidRDefault="00E364F7" w:rsidP="00E364F7" w:rsidR="00E364F7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DE68EB">
        <w:t>6114</w:t>
      </w:r>
      <w:r>
        <w:t>/15, temeljem odredbe članka 430. Stečajnog zakona (Narodne novine br. 71/15.), dana 29. prosinca 2015., objavljuje:</w:t>
      </w:r>
    </w:p>
    <w:p w:rsidRDefault="00E364F7" w:rsidP="00E364F7" w:rsidR="00E364F7" w:rsidRPr="008155EE">
      <w:pPr>
        <w:rPr>
          <w:sz w:val="40"/>
          <w:szCs w:val="40"/>
        </w:rPr>
      </w:pPr>
    </w:p>
    <w:p w:rsidRDefault="00E364F7" w:rsidP="00E364F7" w:rsidR="00E364F7" w:rsidRPr="009E0378">
      <w:pPr>
        <w:jc w:val="center"/>
      </w:pPr>
      <w:r w:rsidRPr="009E0378">
        <w:t>O G L A S</w:t>
      </w:r>
    </w:p>
    <w:p w:rsidRDefault="00E364F7" w:rsidP="00E364F7" w:rsidR="00E364F7" w:rsidRPr="001F6933">
      <w:pPr>
        <w:rPr>
          <w:b/>
        </w:rPr>
      </w:pPr>
    </w:p>
    <w:p w:rsidRDefault="00E364F7" w:rsidP="00E364F7" w:rsidR="00E364F7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DE68EB">
        <w:t>POLIMAC d.o.o., Zagreb, Ilica 315, OIB:  17539001630</w:t>
      </w:r>
      <w:r>
        <w:t xml:space="preserve">.    </w:t>
      </w:r>
    </w:p>
    <w:p w:rsidRDefault="00E364F7" w:rsidP="00E364F7" w:rsidR="00E364F7">
      <w:pPr>
        <w:pStyle w:val="Odlomakpopisa"/>
        <w:ind w:left="1428"/>
      </w:pPr>
    </w:p>
    <w:p w:rsidRDefault="00E364F7" w:rsidP="00E364F7" w:rsidR="00E364F7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DE68EB">
        <w:t>116.260,32</w:t>
      </w:r>
      <w:r>
        <w:t xml:space="preserve">  kn.</w:t>
      </w:r>
    </w:p>
    <w:p w:rsidRDefault="00E364F7" w:rsidP="00E364F7" w:rsidR="00E364F7">
      <w:pPr>
        <w:ind w:left="360"/>
      </w:pPr>
      <w:r>
        <w:t xml:space="preserve"> </w:t>
      </w:r>
    </w:p>
    <w:p w:rsidRDefault="00E364F7" w:rsidP="00E364F7" w:rsidR="00E364F7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E364F7" w:rsidP="00E364F7" w:rsidR="00E364F7">
      <w:pPr>
        <w:ind w:firstLine="720"/>
        <w:jc w:val="both"/>
      </w:pPr>
    </w:p>
    <w:p w:rsidRDefault="00E364F7" w:rsidP="00E364F7" w:rsidR="00E364F7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364F7" w:rsidP="00E364F7" w:rsidR="00E364F7">
      <w:pPr>
        <w:pStyle w:val="Odlomakpopisa"/>
      </w:pPr>
    </w:p>
    <w:p w:rsidRDefault="00E364F7" w:rsidP="00E364F7" w:rsidR="00E364F7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E364F7" w:rsidP="00E364F7" w:rsidR="00E364F7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E364F7" w:rsidP="00E364F7" w:rsidR="00E364F7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E364F7" w:rsidP="00E364F7" w:rsidR="00E364F7">
      <w:pPr>
        <w:jc w:val="center"/>
      </w:pPr>
    </w:p>
    <w:p w:rsidRDefault="00E364F7" w:rsidP="00E364F7" w:rsidR="00E364F7">
      <w:pPr>
        <w:jc w:val="center"/>
      </w:pPr>
      <w:r>
        <w:t>U Zagrebu, 29. prosinca 2015.</w:t>
      </w:r>
    </w:p>
    <w:p w:rsidRDefault="00E364F7" w:rsidP="00E364F7" w:rsidR="00E364F7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E364F7" w:rsidP="00E364F7" w:rsidR="00E364F7">
      <w:pPr>
        <w:jc w:val="right"/>
      </w:pPr>
      <w:r>
        <w:t xml:space="preserve">          Jelena Vučemilo Manojlovski </w:t>
      </w:r>
    </w:p>
    <w:p w:rsidRDefault="00E364F7" w:rsidP="00E364F7" w:rsidR="00E364F7">
      <w:pPr>
        <w:jc w:val="right"/>
      </w:pPr>
    </w:p>
    <w:p w:rsidRDefault="00E364F7" w:rsidP="00E364F7" w:rsidR="00E364F7">
      <w:pPr>
        <w:jc w:val="right"/>
      </w:pPr>
    </w:p>
    <w:p w:rsidRDefault="00E364F7" w:rsidP="00E364F7" w:rsidR="00E364F7">
      <w:pPr>
        <w:jc w:val="right"/>
      </w:pPr>
    </w:p>
    <w:p w:rsidRDefault="00E364F7" w:rsidP="00E364F7" w:rsidR="00E364F7">
      <w:pPr>
        <w:jc w:val="right"/>
      </w:pPr>
    </w:p>
    <w:p w:rsidRDefault="00E364F7" w:rsidP="00E364F7" w:rsidR="00E364F7">
      <w:r>
        <w:t>DNA:</w:t>
      </w:r>
    </w:p>
    <w:p w:rsidRDefault="00E364F7" w:rsidP="00E364F7" w:rsidR="00E364F7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E364F7" w:rsidP="00E364F7" w:rsidR="00E364F7">
      <w:pPr>
        <w:pStyle w:val="Odlomakpopisa"/>
        <w:numPr>
          <w:ilvl w:val="0"/>
          <w:numId w:val="2"/>
        </w:numPr>
      </w:pPr>
      <w:r>
        <w:t>spis</w:t>
      </w:r>
    </w:p>
    <w:p w:rsidRDefault="00E364F7" w:rsidP="00E364F7" w:rsidR="00E364F7"/>
    <w:p w:rsidRDefault="00E364F7" w:rsidP="00E364F7" w:rsidR="00E364F7"/>
    <w:p w:rsidRDefault="00E364F7" w:rsidP="00E364F7" w:rsidR="00E364F7"/>
    <w:p w:rsidRDefault="00E364F7" w:rsidP="00E364F7" w:rsidR="00E364F7"/>
    <w:p w:rsidRDefault="00E364F7" w:rsidP="00E364F7" w:rsidR="00E364F7"/>
    <w:p w:rsidRDefault="00E364F7" w:rsidP="00E364F7" w:rsidR="00E364F7"/>
    <w:p w:rsidRDefault="00E364F7" w:rsidP="00E364F7" w:rsidR="00E364F7"/>
    <w:p w:rsidRDefault="00E364F7" w:rsidP="00E364F7" w:rsidR="00E364F7"/>
    <w:p w:rsidRDefault="00E364F7" w:rsidP="00E364F7" w:rsidR="00E364F7"/>
    <w:p w:rsidRDefault="00E364F7" w:rsidP="00E364F7" w:rsidR="00E364F7"/>
    <w:p w:rsidRDefault="00E364F7" w:rsidP="00E364F7" w:rsidR="00E364F7"/>
    <w:p w:rsidRDefault="00E364F7" w:rsidP="00E364F7" w:rsidR="00E364F7"/>
    <w:p w:rsidRDefault="00E364F7" w:rsidP="00E364F7" w:rsidR="00E364F7"/>
    <w:p w:rsidRDefault="00E364F7" w:rsidP="00E364F7" w:rsidR="00E364F7"/>
    <w:p w:rsidRDefault="00E364F7" w:rsidP="00E364F7" w:rsidR="00E364F7"/>
    <w:p w:rsidRDefault="00E364F7" w:rsidP="00E364F7" w:rsidR="00E364F7"/>
    <w:p w:rsidRDefault="00E364F7" w:rsidP="00E364F7" w:rsidR="00E364F7"/>
    <w:p w:rsidRDefault="00E364F7" w:rsidP="00E364F7" w:rsidR="00E364F7"/>
    <w:p w:rsidRDefault="00E364F7" w:rsidP="00E364F7" w:rsidR="00E364F7"/>
    <w:p w:rsidRDefault="00E364F7" w:rsidP="00E364F7" w:rsidR="00E364F7"/>
    <w:p w:rsidRDefault="00E364F7" w:rsidP="00E364F7" w:rsidR="00E364F7"/>
    <w:p w:rsidRDefault="00E364F7" w:rsidP="00E364F7" w:rsidR="00E364F7"/>
    <w:p w:rsidRDefault="00E364F7" w:rsidP="00E364F7" w:rsidR="00E364F7"/>
    <w:p w:rsidRDefault="00E364F7" w:rsidP="00E364F7" w:rsidR="00E364F7"/>
    <w:p w:rsidRDefault="00E364F7" w:rsidP="00E364F7" w:rsidR="00E364F7"/>
    <w:p w:rsidRDefault="00E364F7" w:rsidP="00E364F7" w:rsidR="00E364F7"/>
    <w:p w:rsidRDefault="00E364F7" w:rsidP="00E364F7" w:rsidR="00E364F7"/>
    <w:p w:rsidRDefault="00E364F7" w:rsidP="00E364F7" w:rsidR="00E364F7"/>
    <w:p w:rsidRDefault="00E364F7" w:rsidP="00E364F7" w:rsidR="00E364F7"/>
    <w:p w:rsidRDefault="00E364F7" w:rsidP="00E364F7" w:rsidR="00E364F7"/>
    <w:p w:rsidRDefault="00E364F7" w:rsidP="00E364F7" w:rsidR="00E364F7"/>
    <w:p w:rsidRDefault="00E364F7" w:rsidP="00E364F7" w:rsidR="00E364F7"/>
    <w:p w:rsidRDefault="00E364F7" w:rsidP="00E364F7" w:rsidR="00E364F7"/>
    <w:p w:rsidRDefault="00E364F7" w:rsidP="00E364F7" w:rsidR="00E364F7"/>
    <w:p w:rsidRDefault="00E364F7" w:rsidP="00E364F7" w:rsidR="00E364F7"/>
    <w:p w:rsidRDefault="00E364F7" w:rsidP="00E364F7" w:rsidR="00E364F7"/>
    <w:p w:rsidRDefault="00E364F7" w:rsidP="00E364F7" w:rsidR="00E364F7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3BF" w:rsidR="00000000">
      <w:r>
        <w:separator/>
      </w:r>
    </w:p>
  </w:endnote>
  <w:endnote w:id="0" w:type="continuationSeparator">
    <w:p w:rsidRDefault="007423B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3BF" w:rsidR="00000000">
      <w:r>
        <w:separator/>
      </w:r>
    </w:p>
  </w:footnote>
  <w:footnote w:id="0" w:type="continuationSeparator">
    <w:p w:rsidRDefault="007423B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8E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23B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8E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23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23B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64F7"/>
    <w:rsid w:val="007423BF"/>
    <w:rsid w:val="00DE68EB"/>
    <w:rsid w:val="00E364F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64F7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364F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364F7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E364F7"/>
  </w:style>
  <w:style w:styleId="Odlomakpopisa" w:type="paragraph">
    <w:name w:val="List Paragraph"/>
    <w:basedOn w:val="Normal"/>
    <w:uiPriority w:val="34"/>
    <w:qFormat/>
    <w:rsid w:val="00E364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4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64F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23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3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3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3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3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64F7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364F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364F7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E364F7"/>
  </w:style>
  <w:style w:styleId="Odlomakpopisa" w:type="paragraph">
    <w:name w:val="List Paragraph"/>
    <w:basedOn w:val="Normal"/>
    <w:uiPriority w:val="34"/>
    <w:qFormat/>
    <w:rsid w:val="00E364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4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64F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23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3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3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3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3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6114</izvorni_sadrzaj>
    <derivirana_varijabla naziv="DomainObject.Predmet.Broj_1">6114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St-6114/2015</izvorni_sadrzaj>
    <derivirana_varijabla naziv="DomainObject.Predmet.OznakaBroj_1">St-6114/2015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POLIMAC d.o.o.</izvorni_sadrzaj>
    <derivirana_varijabla naziv="DomainObject.Predmet.ProtustrankaFormated_1">  POLIMAC d.o.o.</derivirana_varijabla>
  </DomainObject.Predmet.ProtustrankaFormated>
  <DomainObject.Predmet.ProtustrankaFormatedOIB>
    <izvorni_sadrzaj>  POLIMAC d.o.o., OIB 17539001630</izvorni_sadrzaj>
    <derivirana_varijabla naziv="DomainObject.Predmet.ProtustrankaFormatedOIB_1">  POLIMAC d.o.o., OIB 17539001630</derivirana_varijabla>
  </DomainObject.Predmet.ProtustrankaFormatedOIB>
  <DomainObject.Predmet.ProtustrankaFormatedWithAdress>
    <izvorni_sadrzaj> POLIMAC d.o.o., Ilica 315, 10000 Zagreb</izvorni_sadrzaj>
    <derivirana_varijabla naziv="DomainObject.Predmet.ProtustrankaFormatedWithAdress_1"> POLIMAC d.o.o., Ilica 315, 10000 Zagreb</derivirana_varijabla>
  </DomainObject.Predmet.ProtustrankaFormatedWithAdress>
  <DomainObject.Predmet.ProtustrankaFormatedWithAdressOIB>
    <izvorni_sadrzaj> POLIMAC d.o.o., OIB 17539001630, Ilica 315, 10000 Zagreb</izvorni_sadrzaj>
    <derivirana_varijabla naziv="DomainObject.Predmet.ProtustrankaFormatedWithAdressOIB_1"> POLIMAC d.o.o., OIB 17539001630, Ilica 315, 10000 Zagreb</derivirana_varijabla>
  </DomainObject.Predmet.ProtustrankaFormatedWithAdressOIB>
  <DomainObject.Predmet.ProtustrankaWithAdress>
    <izvorni_sadrzaj>POLIMAC d.o.o. Ilica 315, 10000 Zagreb</izvorni_sadrzaj>
    <derivirana_varijabla naziv="DomainObject.Predmet.ProtustrankaWithAdress_1">POLIMAC d.o.o. Ilica 315, 10000 Zagreb</derivirana_varijabla>
  </DomainObject.Predmet.ProtustrankaWithAdress>
  <DomainObject.Predmet.ProtustrankaWithAdressOIB>
    <izvorni_sadrzaj>POLIMAC d.o.o., OIB 17539001630, Ilica 315, 10000 Zagreb</izvorni_sadrzaj>
    <derivirana_varijabla naziv="DomainObject.Predmet.ProtustrankaWithAdressOIB_1">POLIMAC d.o.o., OIB 17539001630, Ilica 315, 10000 Zagreb</derivirana_varijabla>
  </DomainObject.Predmet.ProtustrankaWithAdressOIB>
  <DomainObject.Predmet.ProtustrankaNazivFormated>
    <izvorni_sadrzaj>POLIMAC d.o.o.</izvorni_sadrzaj>
    <derivirana_varijabla naziv="DomainObject.Predmet.ProtustrankaNazivFormated_1">POLIMAC d.o.o.</derivirana_varijabla>
  </DomainObject.Predmet.ProtustrankaNazivFormated>
  <DomainObject.Predmet.ProtustrankaNazivFormatedOIB>
    <izvorni_sadrzaj>POLIMAC d.o.o., OIB 17539001630</izvorni_sadrzaj>
    <derivirana_varijabla naziv="DomainObject.Predmet.ProtustrankaNazivFormatedOIB_1">POLIMAC d.o.o., OIB 17539001630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POLIMAC d.o.o.</item>
    </izvorni_sadrzaj>
    <derivirana_varijabla naziv="DomainObject.Predmet.ProtuStrankaListFormated_1">
      <item>POLIMAC d.o.o.</item>
    </derivirana_varijabla>
  </DomainObject.Predmet.ProtuStrankaListFormated>
  <DomainObject.Predmet.ProtuStrankaListFormatedOIB>
    <izvorni_sadrzaj>
      <item>POLIMAC d.o.o., OIB 17539001630</item>
    </izvorni_sadrzaj>
    <derivirana_varijabla naziv="DomainObject.Predmet.ProtuStrankaListFormatedOIB_1">
      <item>POLIMAC d.o.o., OIB 17539001630</item>
    </derivirana_varijabla>
  </DomainObject.Predmet.ProtuStrankaListFormatedOIB>
  <DomainObject.Predmet.ProtuStrankaListFormatedWithAdress>
    <izvorni_sadrzaj>
      <item>POLIMAC d.o.o., Ilica 315, 10000 Zagreb</item>
    </izvorni_sadrzaj>
    <derivirana_varijabla naziv="DomainObject.Predmet.ProtuStrankaListFormatedWithAdress_1">
      <item>POLIMAC d.o.o., Ilica 315, 10000 Zagreb</item>
    </derivirana_varijabla>
  </DomainObject.Predmet.ProtuStrankaListFormatedWithAdress>
  <DomainObject.Predmet.ProtuStrankaListFormatedWithAdressOIB>
    <izvorni_sadrzaj>
      <item>POLIMAC d.o.o., OIB 17539001630, Ilica 315, 10000 Zagreb</item>
    </izvorni_sadrzaj>
    <derivirana_varijabla naziv="DomainObject.Predmet.ProtuStrankaListFormatedWithAdressOIB_1">
      <item>POLIMAC d.o.o., OIB 17539001630, Ilica 315, 10000 Zagreb</item>
    </derivirana_varijabla>
  </DomainObject.Predmet.ProtuStrankaListFormatedWithAdressOIB>
  <DomainObject.Predmet.ProtuStrankaListNazivFormated>
    <izvorni_sadrzaj>
      <item>POLIMAC d.o.o.</item>
    </izvorni_sadrzaj>
    <derivirana_varijabla naziv="DomainObject.Predmet.ProtuStrankaListNazivFormated_1">
      <item>POLIMAC d.o.o.</item>
    </derivirana_varijabla>
  </DomainObject.Predmet.ProtuStrankaListNazivFormated>
  <DomainObject.Predmet.ProtuStrankaListNazivFormatedOIB>
    <izvorni_sadrzaj>
      <item>POLIMAC d.o.o., OIB 17539001630</item>
    </izvorni_sadrzaj>
    <derivirana_varijabla naziv="DomainObject.Predmet.ProtuStrankaListNazivFormatedOIB_1">
      <item>POLIMAC d.o.o., OIB 17539001630</item>
    </derivirana_varijabla>
  </DomainObject.Predmet.ProtuStrankaListNazivFormatedOIB>
  <DomainObject.Predmet.OstaliListFormated>
    <izvorni_sadrzaj>
      <item>Nadia Geras</item>
      <item>Silvana Leskovar</item>
      <item>Silvije Leskovar</item>
      <item>Patrik Polimac</item>
    </izvorni_sadrzaj>
    <derivirana_varijabla naziv="DomainObject.Predmet.OstaliListFormated_1">
      <item>Nadia Geras</item>
      <item>Silvana Leskovar</item>
      <item>Silvije Leskovar</item>
      <item>Patrik Polimac</item>
    </derivirana_varijabla>
  </DomainObject.Predmet.OstaliListFormated>
  <DomainObject.Predmet.OstaliListFormatedOIB>
    <izvorni_sadrzaj>
      <item>Nadia Geras, OIB 34893516536</item>
      <item>Silvana Leskovar, OIB 60503359202</item>
      <item>Silvije Leskovar, OIB 24431612921</item>
      <item>Patrik Polimac, OIB 49543093495</item>
    </izvorni_sadrzaj>
    <derivirana_varijabla naziv="DomainObject.Predmet.OstaliListFormatedOIB_1">
      <item>Nadia Geras, OIB 34893516536</item>
      <item>Silvana Leskovar, OIB 60503359202</item>
      <item>Silvije Leskovar, OIB 24431612921</item>
      <item>Patrik Polimac, OIB 49543093495</item>
    </derivirana_varijabla>
  </DomainObject.Predmet.OstaliListFormatedOIB>
  <DomainObject.Predmet.OstaliListFormatedWithAdress>
    <izvorni_sadrzaj>
      <item>Nadia Geras, Bosanska 36, Zagreb</item>
      <item>Silvana Leskovar, Pantovčak 150, 10000 Zagreb</item>
      <item>Silvije Leskovar, Ulica Frana Kršinića 6 B, Zagreb</item>
      <item>Patrik Polimac, Ulica Frana Kršinića 9, Zagreb</item>
    </izvorni_sadrzaj>
    <derivirana_varijabla naziv="DomainObject.Predmet.OstaliListFormatedWithAdress_1">
      <item>Nadia Geras, Bosanska 36, Zagreb</item>
      <item>Silvana Leskovar, Pantovčak 150, 10000 Zagreb</item>
      <item>Silvije Leskovar, Ulica Frana Kršinića 6 B, Zagreb</item>
      <item>Patrik Polimac, Ulica Frana Kršinića 9, Zagreb</item>
    </derivirana_varijabla>
  </DomainObject.Predmet.OstaliListFormatedWithAdress>
  <DomainObject.Predmet.OstaliListFormatedWithAdressOIB>
    <izvorni_sadrzaj>
      <item>Nadia Geras, OIB 34893516536, Bosanska 36, Zagreb</item>
      <item>Silvana Leskovar, OIB 60503359202, Pantovčak 150, 10000 Zagreb</item>
      <item>Silvije Leskovar, OIB 24431612921, Ulica Frana Kršinića 6 B, Zagreb</item>
      <item>Patrik Polimac, OIB 49543093495, Ulica Frana Kršinića 9, Zagreb</item>
    </izvorni_sadrzaj>
    <derivirana_varijabla naziv="DomainObject.Predmet.OstaliListFormatedWithAdressOIB_1">
      <item>Nadia Geras, OIB 34893516536, Bosanska 36, Zagreb</item>
      <item>Silvana Leskovar, OIB 60503359202, Pantovčak 150, 10000 Zagreb</item>
      <item>Silvije Leskovar, OIB 24431612921, Ulica Frana Kršinića 6 B, Zagreb</item>
      <item>Patrik Polimac, OIB 49543093495, Ulica Frana Kršinića 9, Zagreb</item>
    </derivirana_varijabla>
  </DomainObject.Predmet.OstaliListFormatedWithAdressOIB>
  <DomainObject.Predmet.OstaliListNazivFormated>
    <izvorni_sadrzaj>
      <item>Nadia Geras</item>
      <item>Silvana Leskovar</item>
      <item>Silvije Leskovar</item>
      <item>Patrik Polimac</item>
    </izvorni_sadrzaj>
    <derivirana_varijabla naziv="DomainObject.Predmet.OstaliListNazivFormated_1">
      <item>Nadia Geras</item>
      <item>Silvana Leskovar</item>
      <item>Silvije Leskovar</item>
      <item>Patrik Polimac</item>
    </derivirana_varijabla>
  </DomainObject.Predmet.OstaliListNazivFormated>
  <DomainObject.Predmet.OstaliListNazivFormatedOIB>
    <izvorni_sadrzaj>
      <item>Nadia Geras, OIB 34893516536</item>
      <item>Silvana Leskovar, OIB 60503359202</item>
      <item>Silvije Leskovar, OIB 24431612921</item>
      <item>Patrik Polimac, OIB 49543093495</item>
    </izvorni_sadrzaj>
    <derivirana_varijabla naziv="DomainObject.Predmet.OstaliListNazivFormatedOIB_1">
      <item>Nadia Geras, OIB 34893516536</item>
      <item>Silvana Leskovar, OIB 60503359202</item>
      <item>Silvije Leskovar, OIB 24431612921</item>
      <item>Patrik Polimac, OIB 49543093495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POLIMAC d.o.o.</izvorni_sadrzaj>
    <derivirana_varijabla naziv="DomainObject.Predmet.ProtustrankaIDrugi_1">POLIMAC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POLIMAC d.o.o., OIB 17539001630, Ilica 315, 10000 Zagreb</izvorni_sadrzaj>
    <derivirana_varijabla naziv="DomainObject.Predmet.ProtustrankaIDrugiAdressOIB_1">POLIMAC d.o.o., OIB 17539001630, Ilica 315,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POLIMAC d.o.o.</item>
      <item>Nadia Geras</item>
      <item>Silvana Leskovar</item>
      <item>Silvije Leskovar</item>
      <item>Patrik Polimac</item>
    </izvorni_sadrzaj>
    <derivirana_varijabla naziv="DomainObject.Predmet.SudioniciListNaziv_1">
      <item>FINA Regionalni centar Zagreb</item>
      <item>POLIMAC d.o.o.</item>
      <item>Nadia Geras</item>
      <item>Silvana Leskovar</item>
      <item>Silvije Leskovar</item>
      <item>Patrik Polimac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POLIMAC d.o.o., OIB 17539001630, Ilica 315,10000 Zagreb</item>
      <item>Nadia Geras, OIB 34893516536, Bosanska 36,Zagreb</item>
      <item>Silvana Leskovar, OIB 60503359202, Pantovčak 150,10000 Zagreb</item>
      <item>Silvije Leskovar, OIB 24431612921, Ulica Frana Kršinića 6 B,Zagreb</item>
      <item>Patrik Polimac, OIB 49543093495, Ulica Frana Kršinića 9,Zagreb</item>
    </izvorni_sadrzaj>
    <derivirana_varijabla naziv="DomainObject.Predmet.SudioniciListAdressOIB_1">
      <item>FINA Regionalni centar Zagreb, OIB 85821130368, Trg svibanjskih žrtava 1995. br. 1,10000 Zagreb</item>
      <item>POLIMAC d.o.o., OIB 17539001630, Ilica 315,10000 Zagreb</item>
      <item>Nadia Geras, OIB 34893516536, Bosanska 36,Zagreb</item>
      <item>Silvana Leskovar, OIB 60503359202, Pantovčak 150,10000 Zagreb</item>
      <item>Silvije Leskovar, OIB 24431612921, Ulica Frana Kršinića 6 B,Zagreb</item>
      <item>Patrik Polimac, OIB 49543093495, Ulica Frana Kršinića 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17539001630</item>
      <item>, OIB 34893516536</item>
      <item>, OIB 60503359202</item>
      <item>, OIB 24431612921</item>
      <item>, OIB 49543093495</item>
    </izvorni_sadrzaj>
    <derivirana_varijabla naziv="DomainObject.Predmet.SudioniciListNazivOIB_1">
      <item>, OIB 85821130368</item>
      <item>, OIB 17539001630</item>
      <item>, OIB 34893516536</item>
      <item>, OIB 60503359202</item>
      <item>, OIB 24431612921</item>
      <item>, OIB 49543093495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1337</properties:Characters>
  <properties:Lines>86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2015-12-29T09:58:00Z</dcterms:created>
  <dc:creator>Jelena Vučemilo Manojlovski</dc:creator>
  <cp:lastModifiedBy>Jelena Vučemilo Manojlovski</cp:lastModifiedBy>
  <dcterms:modified xmlns:xsi="http://www.w3.org/2001/XMLSchema-instance" xsi:type="dcterms:W3CDTF">2015-12-29T09:59:00Z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