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783c" w14:paraId="6c2783c" w:rsidRDefault="0035534D" w:rsidP="0035534D" w:rsidR="0035534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34D" w:rsidP="0035534D" w:rsidR="0035534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534D" w:rsidP="0035534D" w:rsidR="003553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534D" w:rsidP="0035534D" w:rsidR="003553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5534D" w:rsidP="0035534D" w:rsidR="0035534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534D" w:rsidP="0035534D" w:rsidR="0035534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5534D" w:rsidP="0035534D" w:rsidR="0035534D" w:rsidRPr="005D578C">
      <w:pPr>
        <w:jc w:val="center"/>
        <w:rPr>
          <w:rFonts w:cs="Times New Roman" w:eastAsia="Times New Roman"/>
          <w:szCs w:val="24"/>
        </w:rPr>
      </w:pPr>
    </w:p>
    <w:p w:rsidRDefault="0035534D" w:rsidP="0035534D" w:rsidR="003553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5534D" w:rsidP="0035534D" w:rsidR="0035534D" w:rsidRPr="005D578C">
      <w:pPr>
        <w:rPr>
          <w:rFonts w:cs="Times New Roman" w:eastAsia="Times New Roman"/>
          <w:szCs w:val="24"/>
        </w:rPr>
      </w:pPr>
    </w:p>
    <w:p w:rsidRDefault="0035534D" w:rsidP="0035534D" w:rsidR="0035534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364B76" w:rsidRPr="00364B76">
        <w:rPr>
          <w:i/>
          <w:iCs/>
        </w:rPr>
        <w:t xml:space="preserve"> </w:t>
      </w:r>
      <w:r w:rsidR="00364B76" w:rsidRPr="00364B76">
        <w:rPr>
          <w:iCs/>
        </w:rPr>
        <w:t>na temelju prijedloga sudske savjetnice Mihaele Kaligari,</w:t>
      </w:r>
      <w:r w:rsidRPr="00364B76">
        <w:t xml:space="preserve"> </w:t>
      </w:r>
      <w:r w:rsidRPr="00364B76">
        <w:rPr>
          <w:rFonts w:cs="Times New Roman" w:eastAsia="Times New Roman"/>
          <w:szCs w:val="24"/>
        </w:rPr>
        <w:t>u skraćenom stečajnom postupku nad pravnom osobom</w:t>
      </w:r>
      <w:r w:rsidRPr="005D578C">
        <w:rPr>
          <w:rFonts w:cs="Times New Roman" w:eastAsia="Times New Roman"/>
          <w:szCs w:val="24"/>
        </w:rPr>
        <w:t xml:space="preserve"> (dužnikom)</w:t>
      </w:r>
      <w:r>
        <w:rPr>
          <w:rFonts w:cs="Times New Roman" w:eastAsia="Times New Roman"/>
          <w:szCs w:val="24"/>
        </w:rPr>
        <w:t xml:space="preserve"> TOMANI PANSION d. o. o. Rovinj, D. Segalla 8, OIB </w:t>
      </w:r>
      <w:r w:rsidRPr="0035534D">
        <w:rPr>
          <w:rFonts w:cs="Times New Roman" w:eastAsia="Times New Roman"/>
          <w:szCs w:val="24"/>
        </w:rPr>
        <w:t>08098850348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534D">
        <w:rPr>
          <w:rFonts w:cs="Times New Roman" w:eastAsia="Times New Roman"/>
          <w:szCs w:val="24"/>
        </w:rPr>
        <w:t>040195915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64B7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4. travnja 2016.</w:t>
      </w:r>
    </w:p>
    <w:p w:rsidRDefault="0035534D" w:rsidP="0035534D" w:rsidR="0035534D" w:rsidRPr="005D578C">
      <w:pPr>
        <w:rPr>
          <w:rFonts w:cs="Times New Roman" w:eastAsia="Times New Roman"/>
          <w:szCs w:val="24"/>
        </w:rPr>
      </w:pPr>
    </w:p>
    <w:p w:rsidRDefault="0035534D" w:rsidP="0035534D" w:rsidR="003553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5534D" w:rsidP="0035534D" w:rsidR="0035534D" w:rsidRPr="005D578C">
      <w:pPr>
        <w:rPr>
          <w:rFonts w:cs="Times New Roman" w:eastAsia="Times New Roman"/>
          <w:szCs w:val="24"/>
        </w:rPr>
      </w:pPr>
    </w:p>
    <w:p w:rsidRDefault="0035534D" w:rsidP="0035534D" w:rsidR="0035534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TOMANI PANSION d. o. o. Rovinj, D. Segalla 8, OIB </w:t>
      </w:r>
      <w:r w:rsidRPr="0035534D">
        <w:rPr>
          <w:rFonts w:cs="Times New Roman" w:eastAsia="Times New Roman"/>
          <w:szCs w:val="24"/>
        </w:rPr>
        <w:t>08098850348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534D">
        <w:rPr>
          <w:rFonts w:cs="Times New Roman" w:eastAsia="Times New Roman"/>
          <w:szCs w:val="24"/>
        </w:rPr>
        <w:t>040195915</w:t>
      </w:r>
      <w:r w:rsidR="00364B76">
        <w:rPr>
          <w:rFonts w:cs="Times New Roman" w:eastAsia="Times New Roman"/>
          <w:szCs w:val="24"/>
        </w:rPr>
        <w:t>.</w:t>
      </w:r>
    </w:p>
    <w:p w:rsidRDefault="0035534D" w:rsidP="0035534D" w:rsidR="0035534D" w:rsidRPr="005D578C">
      <w:pPr>
        <w:rPr>
          <w:rFonts w:cs="Times New Roman" w:eastAsia="Times New Roman"/>
          <w:szCs w:val="24"/>
        </w:rPr>
      </w:pPr>
    </w:p>
    <w:p w:rsidRDefault="0035534D" w:rsidP="0035534D" w:rsidR="0035534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35534D" w:rsidP="0035534D" w:rsidR="0035534D">
      <w:pPr>
        <w:rPr>
          <w:rFonts w:cs="Times New Roman" w:eastAsia="Times New Roman"/>
          <w:szCs w:val="20"/>
        </w:rPr>
      </w:pPr>
    </w:p>
    <w:p w:rsidRDefault="0035534D" w:rsidP="0035534D" w:rsidR="003553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TOMANI PANSION d. o. o. Rovinj, D. Segalla 8, OIB </w:t>
      </w:r>
      <w:r w:rsidRPr="0035534D">
        <w:rPr>
          <w:rFonts w:cs="Times New Roman" w:eastAsia="Times New Roman"/>
          <w:szCs w:val="24"/>
        </w:rPr>
        <w:t>08098850348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534D">
        <w:rPr>
          <w:rFonts w:cs="Times New Roman" w:eastAsia="Times New Roman"/>
          <w:szCs w:val="24"/>
        </w:rPr>
        <w:t>040195915</w:t>
      </w:r>
      <w:r>
        <w:rPr>
          <w:rFonts w:cs="Times New Roman" w:eastAsia="Times New Roman"/>
          <w:szCs w:val="24"/>
        </w:rPr>
        <w:t>.</w:t>
      </w:r>
    </w:p>
    <w:p w:rsidRDefault="0035534D" w:rsidP="0035534D" w:rsidR="0035534D">
      <w:pPr>
        <w:ind w:firstLine="709"/>
        <w:rPr>
          <w:rFonts w:cs="Times New Roman" w:eastAsia="Times New Roman"/>
          <w:szCs w:val="24"/>
        </w:rPr>
      </w:pPr>
    </w:p>
    <w:p w:rsidRDefault="0035534D" w:rsidP="0035534D" w:rsidR="003553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TOMANI PANSION d. o. o. Rovinj, D. Segalla 8, OIB </w:t>
      </w:r>
      <w:r w:rsidRPr="0035534D">
        <w:rPr>
          <w:rFonts w:cs="Times New Roman" w:eastAsia="Times New Roman"/>
          <w:szCs w:val="24"/>
        </w:rPr>
        <w:t>08098850348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534D">
        <w:rPr>
          <w:rFonts w:cs="Times New Roman" w:eastAsia="Times New Roman"/>
          <w:szCs w:val="24"/>
        </w:rPr>
        <w:t>040195915</w:t>
      </w:r>
      <w:r>
        <w:rPr>
          <w:rFonts w:cs="Times New Roman" w:eastAsia="Times New Roman"/>
          <w:szCs w:val="24"/>
        </w:rPr>
        <w:t>.</w:t>
      </w:r>
    </w:p>
    <w:p w:rsidRDefault="0035534D" w:rsidP="0035534D" w:rsidR="0035534D">
      <w:pPr>
        <w:rPr>
          <w:rFonts w:cs="Times New Roman" w:eastAsia="Times New Roman"/>
          <w:szCs w:val="24"/>
        </w:rPr>
      </w:pPr>
    </w:p>
    <w:p w:rsidRDefault="0035534D" w:rsidP="0035534D" w:rsidR="0035534D" w:rsidRPr="005D578C">
      <w:pPr>
        <w:rPr>
          <w:rFonts w:cs="Times New Roman" w:eastAsia="Times New Roman"/>
          <w:szCs w:val="24"/>
        </w:rPr>
      </w:pPr>
    </w:p>
    <w:p w:rsidRDefault="0035534D" w:rsidP="0035534D" w:rsidR="0035534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5534D" w:rsidP="0035534D" w:rsidR="0035534D">
      <w:pPr>
        <w:ind w:firstLine="708"/>
        <w:rPr>
          <w:rFonts w:cs="Times New Roman" w:eastAsia="Times New Roman"/>
          <w:szCs w:val="24"/>
        </w:rPr>
      </w:pPr>
    </w:p>
    <w:p w:rsidRDefault="0035534D" w:rsidP="0035534D" w:rsidR="003553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FD07A9"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TOMANI PANSION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5534D" w:rsidP="0035534D" w:rsidR="003553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5534D" w:rsidP="0035534D" w:rsidR="0035534D" w:rsidRPr="005D578C">
      <w:pPr>
        <w:rPr>
          <w:rFonts w:cs="Times New Roman" w:eastAsia="Times New Roman"/>
          <w:szCs w:val="24"/>
        </w:rPr>
      </w:pPr>
    </w:p>
    <w:p w:rsidRDefault="0035534D" w:rsidP="0035534D" w:rsidR="003553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64B7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4.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5534D" w:rsidP="0035534D" w:rsidR="0035534D">
      <w:pPr>
        <w:rPr>
          <w:rFonts w:cs="Times New Roman" w:eastAsia="Times New Roman"/>
          <w:szCs w:val="24"/>
        </w:rPr>
      </w:pPr>
    </w:p>
    <w:p w:rsidRDefault="0035534D" w:rsidP="0035534D" w:rsidR="003553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5534D" w:rsidP="0035534D" w:rsidR="0035534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35534D" w:rsidP="0035534D" w:rsidR="0035534D">
      <w:pPr>
        <w:jc w:val="left"/>
        <w:rPr>
          <w:rFonts w:cs="Times New Roman" w:eastAsia="Times New Roman"/>
          <w:szCs w:val="24"/>
        </w:rPr>
      </w:pPr>
    </w:p>
    <w:p w:rsidRDefault="0035534D" w:rsidP="0035534D" w:rsidR="0035534D" w:rsidRPr="005D578C">
      <w:pPr>
        <w:jc w:val="left"/>
        <w:rPr>
          <w:rFonts w:cs="Times New Roman" w:eastAsia="Times New Roman"/>
          <w:szCs w:val="24"/>
        </w:rPr>
      </w:pPr>
    </w:p>
    <w:p w:rsidRDefault="0035534D" w:rsidP="0035534D" w:rsidR="003553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64B76" w:rsidP="00364B76" w:rsidR="00364B76" w:rsidRPr="00364B76">
      <w:pPr>
        <w:ind w:firstLine="708"/>
        <w:rPr>
          <w:iCs/>
        </w:rPr>
      </w:pPr>
      <w:r w:rsidRPr="00364B76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364B76" w:rsidP="00364B76" w:rsidR="00364B76" w:rsidRPr="00364B76">
      <w:pPr>
        <w:rPr>
          <w:iCs/>
        </w:rPr>
      </w:pPr>
      <w:r w:rsidRPr="00364B76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35534D" w:rsidP="0035534D" w:rsidR="0035534D">
      <w:pPr>
        <w:rPr>
          <w:rFonts w:cs="Times New Roman" w:eastAsia="Times New Roman"/>
          <w:szCs w:val="24"/>
        </w:rPr>
      </w:pPr>
    </w:p>
    <w:p w:rsidRDefault="0035534D" w:rsidP="0035534D" w:rsidR="0035534D" w:rsidRPr="005D578C">
      <w:pPr>
        <w:rPr>
          <w:rFonts w:cs="Times New Roman" w:eastAsia="Times New Roman"/>
          <w:szCs w:val="24"/>
        </w:rPr>
      </w:pPr>
    </w:p>
    <w:p w:rsidRDefault="0035534D" w:rsidP="0035534D" w:rsidR="003553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5534D" w:rsidP="0035534D" w:rsidR="003553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5534D" w:rsidP="0035534D" w:rsidR="003553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TOMANI PANSION d. o. o. Rovinj, D. Segalla 8,</w:t>
      </w:r>
    </w:p>
    <w:p w:rsidRDefault="0035534D" w:rsidP="0035534D" w:rsidR="003553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Andrea Erbasecca, R. Italija, Marzabotto (BO), Via Sperticano 58, </w:t>
      </w:r>
    </w:p>
    <w:p w:rsidRDefault="0035534D" w:rsidP="0035534D" w:rsidR="0035534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5534D" w:rsidP="0035534D" w:rsidR="003553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5534D" w:rsidP="0035534D" w:rsidR="0035534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35534D" w:rsidP="0035534D" w:rsidR="0035534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5534D" w:rsidP="0035534D" w:rsidR="003553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5534D" w:rsidP="0035534D" w:rsidR="003553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5534D" w:rsidP="0035534D" w:rsidR="0035534D"/>
    <w:p w:rsidRDefault="0035534D" w:rsidP="0035534D" w:rsidR="0035534D"/>
    <w:p w:rsidRDefault="0035534D" w:rsidP="0035534D" w:rsidR="0035534D"/>
    <w:p w:rsidRDefault="0035534D" w:rsidP="0035534D" w:rsidR="0035534D"/>
    <w:p w:rsidRDefault="0035534D" w:rsidP="0035534D" w:rsidR="0035534D"/>
    <w:p w:rsidRDefault="0035534D" w:rsidP="0035534D" w:rsidR="0035534D"/>
    <w:p w:rsidRDefault="0035534D" w:rsidP="0035534D" w:rsidR="0035534D"/>
    <w:p w:rsidRDefault="0035534D" w:rsidP="0035534D" w:rsidR="0035534D"/>
    <w:p w:rsidRDefault="0035534D" w:rsidP="0035534D" w:rsidR="0035534D"/>
    <w:p w:rsidRDefault="000515AF" w:rsidR="00387208"/>
    <w:sectPr w:rsidSect="00C17928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34D" w:rsidP="0035534D" w:rsidR="0035534D">
      <w:r>
        <w:separator/>
      </w:r>
    </w:p>
  </w:endnote>
  <w:endnote w:id="0" w:type="continuationSeparator">
    <w:p w:rsidRDefault="0035534D" w:rsidP="0035534D" w:rsidR="00355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34D" w:rsidP="0035534D" w:rsidR="0035534D">
      <w:r>
        <w:separator/>
      </w:r>
    </w:p>
  </w:footnote>
  <w:footnote w:id="0" w:type="continuationSeparator">
    <w:p w:rsidRDefault="0035534D" w:rsidP="0035534D" w:rsidR="00355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34D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515A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St-49/2016-5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34D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St-49/2016-5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353"/>
    <w:rsid w:val="000515AF"/>
    <w:rsid w:val="0035534D"/>
    <w:rsid w:val="00364B76"/>
    <w:rsid w:val="0075528E"/>
    <w:rsid w:val="0079403F"/>
    <w:rsid w:val="00857353"/>
    <w:rsid w:val="00FD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3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53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553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3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3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53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53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5A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15A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15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15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3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534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553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3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3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53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53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5A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15A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15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15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5770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TOMANI PANSION d.o.o. ROVINJ</izvorni_sadrzaj>
    <derivirana_varijabla naziv="DomainObject.Predmet.ProtustrankaFormated_1">  TOMANI PANSION d.o.o. ROVINJ</derivirana_varijabla>
  </DomainObject.Predmet.ProtustrankaFormated>
  <DomainObject.Predmet.ProtustrankaFormatedOIB>
    <izvorni_sadrzaj>  TOMANI PANSION d.o.o. ROVINJ, OIB 08098850348</izvorni_sadrzaj>
    <derivirana_varijabla naziv="DomainObject.Predmet.ProtustrankaFormatedOIB_1">  TOMANI PANSION d.o.o. ROVINJ, OIB 08098850348</derivirana_varijabla>
  </DomainObject.Predmet.ProtustrankaFormatedOIB>
  <DomainObject.Predmet.ProtustrankaFormatedWithAdress>
    <izvorni_sadrzaj> TOMANI PANSION d.o.o. ROVINJ, D. Segalla 8, 52210 Rovinj</izvorni_sadrzaj>
    <derivirana_varijabla naziv="DomainObject.Predmet.ProtustrankaFormatedWithAdress_1"> TOMANI PANSION d.o.o. ROVINJ, D. Segalla 8, 52210 Rovinj</derivirana_varijabla>
  </DomainObject.Predmet.ProtustrankaFormatedWithAdress>
  <DomainObject.Predmet.ProtustrankaFormatedWithAdressOIB>
    <izvorni_sadrzaj> TOMANI PANSION d.o.o. ROVINJ, OIB 08098850348, D. Segalla 8, 52210 Rovinj</izvorni_sadrzaj>
    <derivirana_varijabla naziv="DomainObject.Predmet.ProtustrankaFormatedWithAdressOIB_1"> TOMANI PANSION d.o.o. ROVINJ, OIB 08098850348, D. Segalla 8, 52210 Rovinj</derivirana_varijabla>
  </DomainObject.Predmet.ProtustrankaFormatedWithAdressOIB>
  <DomainObject.Predmet.ProtustrankaWithAdress>
    <izvorni_sadrzaj>TOMANI PANSION d.o.o. ROVINJ D. Segalla 8, 52210 Rovinj</izvorni_sadrzaj>
    <derivirana_varijabla naziv="DomainObject.Predmet.ProtustrankaWithAdress_1">TOMANI PANSION d.o.o. ROVINJ D. Segalla 8, 52210 Rovinj</derivirana_varijabla>
  </DomainObject.Predmet.ProtustrankaWithAdress>
  <DomainObject.Predmet.ProtustrankaWithAdressOIB>
    <izvorni_sadrzaj>TOMANI PANSION d.o.o. ROVINJ, OIB 08098850348, D. Segalla 8, 52210 Rovinj</izvorni_sadrzaj>
    <derivirana_varijabla naziv="DomainObject.Predmet.ProtustrankaWithAdressOIB_1">TOMANI PANSION d.o.o. ROVINJ, OIB 08098850348, D. Segalla 8, 52210 Rovinj</derivirana_varijabla>
  </DomainObject.Predmet.ProtustrankaWithAdressOIB>
  <DomainObject.Predmet.ProtustrankaNazivFormated>
    <izvorni_sadrzaj>TOMANI PANSION d.o.o. ROVINJ</izvorni_sadrzaj>
    <derivirana_varijabla naziv="DomainObject.Predmet.ProtustrankaNazivFormated_1">TOMANI PANSION d.o.o. ROVINJ</derivirana_varijabla>
  </DomainObject.Predmet.ProtustrankaNazivFormated>
  <DomainObject.Predmet.ProtustrankaNazivFormatedOIB>
    <izvorni_sadrzaj>TOMANI PANSION d.o.o. ROVINJ, OIB 08098850348</izvorni_sadrzaj>
    <derivirana_varijabla naziv="DomainObject.Predmet.ProtustrankaNazivFormatedOIB_1">TOMANI PANSION d.o.o. ROVINJ, OIB 08098850348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2057.21</izvorni_sadrzaj>
    <derivirana_varijabla naziv="DomainObject.Predmet.TrenutnaVrijednost_1">2057.21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TOMANI PANSION d.o.o. ROVINJ</item>
    </izvorni_sadrzaj>
    <derivirana_varijabla naziv="DomainObject.Predmet.ProtuStrankaListFormated_1">
      <item>TOMANI PANSION d.o.o. ROVINJ</item>
    </derivirana_varijabla>
  </DomainObject.Predmet.ProtuStrankaListFormated>
  <DomainObject.Predmet.ProtuStrankaListFormatedOIB>
    <izvorni_sadrzaj>
      <item>TOMANI PANSION d.o.o. ROVINJ, OIB 08098850348</item>
    </izvorni_sadrzaj>
    <derivirana_varijabla naziv="DomainObject.Predmet.ProtuStrankaListFormatedOIB_1">
      <item>TOMANI PANSION d.o.o. ROVINJ, OIB 08098850348</item>
    </derivirana_varijabla>
  </DomainObject.Predmet.ProtuStrankaListFormatedOIB>
  <DomainObject.Predmet.ProtuStrankaListFormatedWithAdress>
    <izvorni_sadrzaj>
      <item>TOMANI PANSION d.o.o. ROVINJ, D. Segalla 8, 52210 Rovinj</item>
    </izvorni_sadrzaj>
    <derivirana_varijabla naziv="DomainObject.Predmet.ProtuStrankaListFormatedWithAdress_1">
      <item>TOMANI PANSION d.o.o. ROVINJ, D. Segalla 8, 52210 Rovinj</item>
    </derivirana_varijabla>
  </DomainObject.Predmet.ProtuStrankaListFormatedWithAdress>
  <DomainObject.Predmet.ProtuStrankaListFormatedWithAdressOIB>
    <izvorni_sadrzaj>
      <item>TOMANI PANSION d.o.o. ROVINJ, OIB 08098850348, D. Segalla 8, 52210 Rovinj</item>
    </izvorni_sadrzaj>
    <derivirana_varijabla naziv="DomainObject.Predmet.ProtuStrankaListFormatedWithAdressOIB_1">
      <item>TOMANI PANSION d.o.o. ROVINJ, OIB 08098850348, D. Segalla 8, 52210 Rovinj</item>
    </derivirana_varijabla>
  </DomainObject.Predmet.ProtuStrankaListFormatedWithAdressOIB>
  <DomainObject.Predmet.ProtuStrankaListNazivFormated>
    <izvorni_sadrzaj>
      <item>TOMANI PANSION d.o.o. ROVINJ</item>
    </izvorni_sadrzaj>
    <derivirana_varijabla naziv="DomainObject.Predmet.ProtuStrankaListNazivFormated_1">
      <item>TOMANI PANSION d.o.o. ROVINJ</item>
    </derivirana_varijabla>
  </DomainObject.Predmet.ProtuStrankaListNazivFormated>
  <DomainObject.Predmet.ProtuStrankaListNazivFormatedOIB>
    <izvorni_sadrzaj>
      <item>TOMANI PANSION d.o.o. ROVINJ, OIB 08098850348</item>
    </izvorni_sadrzaj>
    <derivirana_varijabla naziv="DomainObject.Predmet.ProtuStrankaListNazivFormatedOIB_1">
      <item>TOMANI PANSION d.o.o. ROVINJ, OIB 08098850348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TOMANI PANSION d.o.o. ROVINJ</izvorni_sadrzaj>
    <derivirana_varijabla naziv="DomainObject.Predmet.ProtustrankaIDrugi_1">TOMANI PANSION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TOMANI PANSION d.o.o. ROVINJ, OIB 08098850348, D. Segalla 8, 52210 Rovinj</izvorni_sadrzaj>
    <derivirana_varijabla naziv="DomainObject.Predmet.ProtustrankaIDrugiAdressOIB_1">TOMANI PANSION d.o.o. ROVINJ, OIB 08098850348, D. 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TOMANI PANSION d.o.o. ROVINJ</item>
    </izvorni_sadrzaj>
    <derivirana_varijabla naziv="DomainObject.Predmet.SudioniciListNaziv_1">
      <item>FINANCIJSKA AGENCIJA, RC RIJEKA, PODRUŽNICA PULA, PULA</item>
      <item>TOMANI PANSION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TOMANI PANSION d.o.o. ROVINJ, OIB 08098850348, D. Segalla 8,52210 Rovinj</item>
    </izvorni_sadrzaj>
    <derivirana_varijabla naziv="DomainObject.Predmet.SudioniciListAdressOIB_1">
      <item>FINANCIJSKA AGENCIJA, RC RIJEKA, PODRUŽNICA PULA, PULA, OIB 85821130368, Ulica grada Vukovara 70,10000 Zagreb</item>
      <item>TOMANI PANSION d.o.o. ROVINJ, OIB 08098850348, D. 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08098850348</item>
    </izvorni_sadrzaj>
    <derivirana_varijabla naziv="DomainObject.Predmet.SudioniciListNazivOIB_1">
      <item>, OIB 85821130368</item>
      <item>, OIB 08098850348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3074</properties:Characters>
  <properties:Lines>86</properties:Lines>
  <properties:Paragraphs>30</properties:Paragraphs>
  <properties:TotalTime>5</properties:TotalTime>
  <properties:ScaleCrop>false</properties:ScaleCrop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2016-03-31T08:13:00Z</dcterms:created>
  <dc:creator>Mihaela Kaligari</dc:creator>
  <dc:description/>
  <cp:keywords/>
  <cp:lastModifiedBy>Lorena Paris Aničić</cp:lastModifiedBy>
  <dcterms:modified xmlns:xsi="http://www.w3.org/2001/XMLSchema-instance" xsi:type="dcterms:W3CDTF">2016-04-14T12:36:00Z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