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f0d7" w14:paraId="3f1f0d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C002E">
        <w:t>2373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C002E">
        <w:t xml:space="preserve">DADO TOURS d.o.o., Ulica Slavka Kolara 5, Velika Gorica </w:t>
      </w:r>
      <w:r w:rsidR="008C3477">
        <w:t>(</w:t>
      </w:r>
      <w:r w:rsidR="005C002E">
        <w:t>OIB:15441272357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C002E">
        <w:t>10.794,71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436AC3" w:rsidP="00436AC3" w:rsidR="00436AC3">
      <w:pPr>
        <w:pStyle w:val="Bezproreda"/>
        <w:jc w:val="right"/>
      </w:pPr>
      <w:r>
        <w:t>Sudac:</w:t>
      </w:r>
    </w:p>
    <w:p w:rsidRDefault="00436AC3" w:rsidP="00436AC3" w:rsidR="00436AC3">
      <w:pPr>
        <w:pStyle w:val="Bezproreda"/>
        <w:jc w:val="right"/>
      </w:pPr>
      <w:r>
        <w:t>Romina Markovinović,v.r.</w:t>
      </w:r>
    </w:p>
    <w:p w:rsidRDefault="00436AC3" w:rsidP="00436AC3" w:rsidR="00436AC3">
      <w:pPr>
        <w:pStyle w:val="Bezproreda"/>
      </w:pPr>
    </w:p>
    <w:p w:rsidRDefault="00436AC3" w:rsidP="00436AC3" w:rsidR="00436AC3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436AC3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BC5" w:rsidR="00592BC5">
      <w:r>
        <w:separator/>
      </w:r>
    </w:p>
  </w:endnote>
  <w:endnote w:id="0" w:type="continuationSeparator">
    <w:p w:rsidRDefault="00592BC5" w:rsidR="00592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BC5" w:rsidR="00592BC5">
      <w:r>
        <w:separator/>
      </w:r>
    </w:p>
  </w:footnote>
  <w:footnote w:id="0" w:type="continuationSeparator">
    <w:p w:rsidRDefault="00592BC5" w:rsidR="00592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36AC3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92BC5"/>
    <w:rsid w:val="005A0039"/>
    <w:rsid w:val="005C002E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29E1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8F7C1C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36AC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36AC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45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St-2373/2017</izvorni_sadrzaj>
    <derivirana_varijabla naziv="DomainObject.Predmet.OznakaBroj_1">St-2373/2017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TOURS d.o.o. zastupanog po punomoćniku Kristina Bjelobrk</izvorni_sadrzaj>
    <derivirana_varijabla naziv="DomainObject.Predmet.ProtustrankaFormated_1">  DADO TOURS d.o.o. zastupanog po punomoćniku Kristina Bjelobrk</derivirana_varijabla>
  </DomainObject.Predmet.ProtustrankaFormated>
  <DomainObject.Predmet.ProtustrankaFormatedOIB>
    <izvorni_sadrzaj>  DADO TOURS d.o.o., OIB 15441272357 zastupanog po punomoćniku Kristina Bjelobrk</izvorni_sadrzaj>
    <derivirana_varijabla naziv="DomainObject.Predmet.ProtustrankaFormatedOIB_1">  DADO TOURS d.o.o., OIB 15441272357 zastupanog po punomoćniku Kristina Bjelobrk</derivirana_varijabla>
  </DomainObject.Predmet.ProtustrankaFormatedOIB>
  <DomainObject.Predmet.ProtustrankaFormatedWithAdress>
    <izvorni_sadrzaj> DADO TOURS d.o.o., Ulica Slavka Kolara 5, 10410 Velika Gorica zastupanog po punomoćniku Kristina Bjelobrk</izvorni_sadrzaj>
    <derivirana_varijabla naziv="DomainObject.Predmet.ProtustrankaFormatedWithAdress_1"> DADO TOURS d.o.o., Ulica Slavka Kolara 5, 10410 Velika Gorica zastupanog po punomoćniku Kristina Bjelobrk</derivirana_varijabla>
  </DomainObject.Predmet.ProtustrankaFormatedWithAdress>
  <DomainObject.Predmet.ProtustrankaFormatedWithAdressOIB>
    <izvorni_sadrzaj> DADO TOURS d.o.o., OIB 15441272357, Ulica Slavka Kolara 5, 10410 Velika Gorica zastupanog po punomoćniku Kristina Bjelobrk</izvorni_sadrzaj>
    <derivirana_varijabla naziv="DomainObject.Predmet.ProtustrankaFormatedWithAdressOIB_1"> DADO TOURS d.o.o., OIB 15441272357, Ulica Slavka Kolara 5, 10410 Velika Gorica zastupanog po punomoćniku Kristina Bjelobrk</derivirana_varijabla>
  </DomainObject.Predmet.ProtustrankaFormatedWithAdressOIB>
  <DomainObject.Predmet.ProtustrankaWithAdress>
    <izvorni_sadrzaj>DADO TOURS d.o.o. Ulica Slavka Kolara 5, 10410 Velika Gorica</izvorni_sadrzaj>
    <derivirana_varijabla naziv="DomainObject.Predmet.ProtustrankaWithAdress_1">DADO TOURS d.o.o. Ulica Slavka Kolara 5, 10410 Velika Gorica</derivirana_varijabla>
  </DomainObject.Predmet.ProtustrankaWithAdress>
  <DomainObject.Predmet.ProtustrankaWithAdressOIB>
    <izvorni_sadrzaj>DADO TOURS d.o.o., OIB 15441272357, Ulica Slavka Kolara 5, 10410 Velika Gorica</izvorni_sadrzaj>
    <derivirana_varijabla naziv="DomainObject.Predmet.ProtustrankaWithAdressOIB_1">DADO TOURS d.o.o., OIB 15441272357, Ulica Slavka Kolara 5, 10410 Velika Gorica</derivirana_varijabla>
  </DomainObject.Predmet.ProtustrankaWithAdressOIB>
  <DomainObject.Predmet.ProtustrankaNazivFormated>
    <izvorni_sadrzaj>DADO TOURS d.o.o.</izvorni_sadrzaj>
    <derivirana_varijabla naziv="DomainObject.Predmet.ProtustrankaNazivFormated_1">DADO TOURS d.o.o.</derivirana_varijabla>
  </DomainObject.Predmet.ProtustrankaNazivFormated>
  <DomainObject.Predmet.ProtustrankaNazivFormatedOIB>
    <izvorni_sadrzaj>DADO TOURS d.o.o., OIB 15441272357</izvorni_sadrzaj>
    <derivirana_varijabla naziv="DomainObject.Predmet.ProtustrankaNazivFormatedOIB_1">DADO TOURS d.o.o., OIB 15441272357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TOURS d.o.o. zastupanog po punomoćniku Kristina Bjelobrk</item>
    </izvorni_sadrzaj>
    <derivirana_varijabla naziv="DomainObject.Predmet.ProtuStrankaListFormated_1">
      <item>DADO TOURS d.o.o. zastupanog po punomoćniku Kristina Bjelobrk</item>
    </derivirana_varijabla>
  </DomainObject.Predmet.ProtuStrankaListFormated>
  <DomainObject.Predmet.ProtuStrankaListFormatedOIB>
    <izvorni_sadrzaj>
      <item>DADO TOURS d.o.o., OIB 15441272357 zastupanog po punomoćniku Kristina Bjelobrk</item>
    </izvorni_sadrzaj>
    <derivirana_varijabla naziv="DomainObject.Predmet.ProtuStrankaListFormatedOIB_1">
      <item>DADO TOURS d.o.o., OIB 15441272357 zastupanog po punomoćniku Kristina Bjelobrk</item>
    </derivirana_varijabla>
  </DomainObject.Predmet.ProtuStrankaListFormatedOIB>
  <DomainObject.Predmet.ProtuStrankaListFormatedWithAdress>
    <izvorni_sadrzaj>
      <item>DADO TOURS d.o.o., Ulica Slavka Kolara 5, 10410 Velika Gorica zastupanog po punomoćniku Kristina Bjelobrk</item>
    </izvorni_sadrzaj>
    <derivirana_varijabla naziv="DomainObject.Predmet.ProtuStrankaListFormatedWithAdress_1">
      <item>DADO TOURS d.o.o., Ulica Slavka Kolara 5, 10410 Velika Gorica zastupanog po punomoćniku Kristina Bjelobrk</item>
    </derivirana_varijabla>
  </DomainObject.Predmet.ProtuStrankaListFormatedWithAdress>
  <DomainObject.Predmet.ProtuStrankaListFormatedWithAdressOIB>
    <izvorni_sadrzaj>
      <item>DADO TOURS d.o.o., OIB 15441272357, Ulica Slavka Kolara 5, 10410 Velika Gorica zastupanog po punomoćniku Kristina Bjelobrk</item>
    </izvorni_sadrzaj>
    <derivirana_varijabla naziv="DomainObject.Predmet.ProtuStrankaListFormatedWithAdressOIB_1">
      <item>DADO TOURS d.o.o., OIB 15441272357, Ulica Slavka Kolara 5, 10410 Velika Gorica zastupanog po punomoćniku Kristina Bjelobrk</item>
    </derivirana_varijabla>
  </DomainObject.Predmet.ProtuStrankaListFormatedWithAdressOIB>
  <DomainObject.Predmet.ProtuStrankaListNazivFormated>
    <izvorni_sadrzaj>
      <item>DADO TOURS d.o.o.</item>
    </izvorni_sadrzaj>
    <derivirana_varijabla naziv="DomainObject.Predmet.ProtuStrankaListNazivFormated_1">
      <item>DADO TOURS d.o.o.</item>
    </derivirana_varijabla>
  </DomainObject.Predmet.ProtuStrankaListNazivFormated>
  <DomainObject.Predmet.ProtuStrankaListNazivFormatedOIB>
    <izvorni_sadrzaj>
      <item>DADO TOURS d.o.o., OIB 15441272357</item>
    </izvorni_sadrzaj>
    <derivirana_varijabla naziv="DomainObject.Predmet.ProtuStrankaListNazivFormatedOIB_1">
      <item>DADO TOURS d.o.o., OIB 15441272357</item>
    </derivirana_varijabla>
  </DomainObject.Predmet.ProtuStrankaListNazivFormatedOIB>
  <DomainObject.Predmet.OstaliListFormated>
    <izvorni_sadrzaj>
      <item>Kristina Bjelobrk punomoćnik sudionika u postupku DADO TOURS d.o.o.</item>
    </izvorni_sadrzaj>
    <derivirana_varijabla naziv="DomainObject.Predmet.OstaliListFormated_1">
      <item>Kristina Bjelobrk punomoćnik sudionika u postupku DADO TOURS d.o.o.</item>
    </derivirana_varijabla>
  </DomainObject.Predmet.OstaliListFormated>
  <DomainObject.Predmet.OstaliListFormatedOIB>
    <izvorni_sadrzaj>
      <item>Kristina Bjelobrk, OIB 44840777630 punomoćnik sudionika u postupku DADO TOURS d.o.o.</item>
    </izvorni_sadrzaj>
    <derivirana_varijabla naziv="DomainObject.Predmet.OstaliListFormatedOIB_1">
      <item>Kristina Bjelobrk, OIB 44840777630 punomoćnik sudionika u postupku DADO TOURS d.o.o.</item>
    </derivirana_varijabla>
  </DomainObject.Predmet.OstaliListFormatedOIB>
  <DomainObject.Predmet.OstaliListFormatedWithAdress>
    <izvorni_sadrzaj>
      <item>Kristina Bjelobrk, Slavka Kolara 5, 10410 Velika Gorica punomoćnik sudionika u postupku DADO TOURS d.o.o.</item>
    </izvorni_sadrzaj>
    <derivirana_varijabla naziv="DomainObject.Predmet.OstaliListFormatedWithAdress_1">
      <item>Kristina Bjelobrk, Slavka Kolara 5, 10410 Velika Gorica punomoćnik sudionika u postupku DADO TOURS d.o.o.</item>
    </derivirana_varijabla>
  </DomainObject.Predmet.OstaliListFormatedWithAdress>
  <DomainObject.Predmet.OstaliListFormatedWithAdressOIB>
    <izvorni_sadrzaj>
      <item>Kristina Bjelobrk, OIB 44840777630, Slavka Kolara 5, 10410 Velika Gorica punomoćnik sudionika u postupku DADO TOURS d.o.o.</item>
    </izvorni_sadrzaj>
    <derivirana_varijabla naziv="DomainObject.Predmet.OstaliListFormatedWithAdressOIB_1">
      <item>Kristina Bjelobrk, OIB 44840777630, Slavka Kolara 5, 10410 Velika Gorica punomoćnik sudionika u postupku DADO TOURS d.o.o.</item>
    </derivirana_varijabla>
  </DomainObject.Predmet.OstaliListFormatedWithAdressOIB>
  <DomainObject.Predmet.OstaliListNazivFormated>
    <izvorni_sadrzaj>
      <item>Kristina Bjelobrk</item>
    </izvorni_sadrzaj>
    <derivirana_varijabla naziv="DomainObject.Predmet.OstaliListNazivFormated_1">
      <item>Kristina Bjelobrk</item>
    </derivirana_varijabla>
  </DomainObject.Predmet.OstaliListNazivFormated>
  <DomainObject.Predmet.OstaliListNazivFormatedOIB>
    <izvorni_sadrzaj>
      <item>Kristina Bjelobrk, OIB 44840777630</item>
    </izvorni_sadrzaj>
    <derivirana_varijabla naziv="DomainObject.Predmet.OstaliListNazivFormatedOIB_1">
      <item>Kristina Bjelobrk, OIB 44840777630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TOURS d.o.o.</izvorni_sadrzaj>
    <derivirana_varijabla naziv="DomainObject.Predmet.ProtustrankaIDrugi_1">DADO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TOURS d.o.o., OIB 15441272357, Ulica Slavka Kolara 5, 10410 Velika Gorica</izvorni_sadrzaj>
    <derivirana_varijabla naziv="DomainObject.Predmet.ProtustrankaIDrugiAdressOIB_1">DADO TOURS d.o.o., OIB 15441272357, Ulica Slavka Kolara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TOURS d.o.o.</item>
      <item>Kristina Bjelobrk</item>
    </izvorni_sadrzaj>
    <derivirana_varijabla naziv="DomainObject.Predmet.SudioniciListNaziv_1">
      <item>FINA Regionalni centar Zagreb</item>
      <item>DADO TOURS d.o.o.</item>
      <item>Kristina Bjelobrk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TOURS d.o.o., OIB 15441272357, Ulica Slavka Kolara 5,10410 Velika Gorica</item>
      <item>Kristina Bjelobrk, OIB 44840777630, Slavka Kolara 5,10410 Velika Gorica</item>
    </izvorni_sadrzaj>
    <derivirana_varijabla naziv="DomainObject.Predmet.SudioniciListAdressOIB_1">
      <item>FINA Regionalni centar Zagreb, OIB 85821130368, Trg svibanjskih žrtava 1995. 1,10000 Zagreb</item>
      <item>DADO TOURS d.o.o., OIB 15441272357, Ulica Slavka Kolara 5,10410 Velika Gorica</item>
      <item>Kristina Bjelobrk, OIB 44840777630, Slavka Kolara 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15441272357</item>
      <item>, OIB 44840777630</item>
    </izvorni_sadrzaj>
    <derivirana_varijabla naziv="DomainObject.Predmet.SudioniciListNazivOIB_1">
      <item>, OIB 85821130368</item>
      <item>, OIB 15441272357</item>
      <item>, OIB 44840777630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1319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2017-10-02T10:28:00Z</dcterms:created>
  <dc:creator>ilukac</dc:creator>
  <cp:lastModifiedBy>Marina Gojić</cp:lastModifiedBy>
  <cp:lastPrinted>2017-10-05T09:15:00Z</cp:lastPrinted>
  <dcterms:modified xmlns:xsi="http://www.w3.org/2001/XMLSchema-instance" xsi:type="dcterms:W3CDTF">2017-10-05T09:15:00Z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