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c8c1" w14:paraId="43cc8c1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326E17">
        <w:rPr>
          <w:sz w:val="24"/>
          <w:szCs w:val="24"/>
        </w:rPr>
        <w:t>5951</w:t>
      </w:r>
      <w:r w:rsidR="00761452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326E17" w:rsidRPr="00326E17">
        <w:rPr>
          <w:sz w:val="24"/>
          <w:szCs w:val="24"/>
        </w:rPr>
        <w:t>PRO MONTING PLUS d.o.o. za usluge u stečaju, Zagreb (Grad Zagreb), Sarajevska 27, OIB 23580400835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326E17">
        <w:rPr>
          <w:sz w:val="24"/>
          <w:szCs w:val="24"/>
        </w:rPr>
        <w:t>a 9</w:t>
      </w:r>
      <w:r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326E17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9</w:t>
      </w:r>
      <w:r w:rsidR="00127496">
        <w:rPr>
          <w:sz w:val="24"/>
          <w:szCs w:val="24"/>
        </w:rPr>
        <w:t xml:space="preserve">. </w:t>
      </w:r>
      <w:r w:rsidR="00761452">
        <w:rPr>
          <w:sz w:val="24"/>
          <w:szCs w:val="24"/>
        </w:rPr>
        <w:t>siječnja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3D317F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3D317F" w:rsidP="00692346" w:rsidR="003D317F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3D317F" w:rsidP="00C662EE" w:rsidR="003D317F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4C60"/>
    <w:rsid w:val="000C06B4"/>
    <w:rsid w:val="000E2EDC"/>
    <w:rsid w:val="000E6651"/>
    <w:rsid w:val="00127496"/>
    <w:rsid w:val="001E6981"/>
    <w:rsid w:val="00291088"/>
    <w:rsid w:val="00296494"/>
    <w:rsid w:val="002B4A0D"/>
    <w:rsid w:val="00326E17"/>
    <w:rsid w:val="00345D91"/>
    <w:rsid w:val="0037645D"/>
    <w:rsid w:val="003D117E"/>
    <w:rsid w:val="003D317F"/>
    <w:rsid w:val="003F37CC"/>
    <w:rsid w:val="004532A0"/>
    <w:rsid w:val="00583114"/>
    <w:rsid w:val="006234B5"/>
    <w:rsid w:val="006A10A3"/>
    <w:rsid w:val="006B553C"/>
    <w:rsid w:val="0073274C"/>
    <w:rsid w:val="00744441"/>
    <w:rsid w:val="00761452"/>
    <w:rsid w:val="00841847"/>
    <w:rsid w:val="008E244E"/>
    <w:rsid w:val="009B3DA4"/>
    <w:rsid w:val="009B44FB"/>
    <w:rsid w:val="00B455DF"/>
    <w:rsid w:val="00BF0BD6"/>
    <w:rsid w:val="00BF5A53"/>
    <w:rsid w:val="00C26A67"/>
    <w:rsid w:val="00C26D03"/>
    <w:rsid w:val="00C63519"/>
    <w:rsid w:val="00C83B17"/>
    <w:rsid w:val="00C865AE"/>
    <w:rsid w:val="00CE3817"/>
    <w:rsid w:val="00D15646"/>
    <w:rsid w:val="00DC5DB1"/>
    <w:rsid w:val="00DD36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17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17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17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17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17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17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17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17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5951</izvorni_sadrzaj>
    <derivirana_varijabla naziv="DomainObject.Predmet.Broj_1">5951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St-5951/2016</izvorni_sadrzaj>
    <derivirana_varijabla naziv="DomainObject.Predmet.OznakaBroj_1">St-5951/2016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MONTING PLUS d.o.o. za usluge zastupanog po punomoćniku Andrej Prednik</izvorni_sadrzaj>
    <derivirana_varijabla naziv="DomainObject.Predmet.ProtustrankaFormated_1">  PRO MONTING PLUS d.o.o. za usluge zastupanog po punomoćniku Andrej Prednik</derivirana_varijabla>
  </DomainObject.Predmet.ProtustrankaFormated>
  <DomainObject.Predmet.ProtustrankaFormatedOIB>
    <izvorni_sadrzaj>  PRO MONTING PLUS d.o.o. za usluge, OIB 23580400835 zastupanog po punomoćniku Andrej Prednik</izvorni_sadrzaj>
    <derivirana_varijabla naziv="DomainObject.Predmet.ProtustrankaFormatedOIB_1">  PRO MONTING PLUS d.o.o. za usluge, OIB 23580400835 zastupanog po punomoćniku Andrej Prednik</derivirana_varijabla>
  </DomainObject.Predmet.ProtustrankaFormatedOIB>
  <DomainObject.Predmet.ProtustrankaFormatedWithAdress>
    <izvorni_sadrzaj> PRO MONTING PLUS d.o.o. za usluge, Sarajevska  27, 10000 Zagreb zastupanog po punomoćniku Andrej Prednik</izvorni_sadrzaj>
    <derivirana_varijabla naziv="DomainObject.Predmet.ProtustrankaFormatedWithAdress_1"> PRO MONTING PLUS d.o.o. za usluge, Sarajevska  27, 10000 Zagreb zastupanog po punomoćniku Andrej Prednik</derivirana_varijabla>
  </DomainObject.Predmet.ProtustrankaFormatedWithAdress>
  <DomainObject.Predmet.ProtustrankaFormatedWithAdressOIB>
    <izvorni_sadrzaj> PRO MONTING PLUS d.o.o. za usluge, OIB 23580400835, Sarajevska  27, 10000 Zagreb zastupanog po punomoćniku Andrej Prednik</izvorni_sadrzaj>
    <derivirana_varijabla naziv="DomainObject.Predmet.ProtustrankaFormatedWithAdressOIB_1"> PRO MONTING PLUS d.o.o. za usluge, OIB 23580400835, Sarajevska  27, 10000 Zagreb zastupanog po punomoćniku Andrej Prednik</derivirana_varijabla>
  </DomainObject.Predmet.ProtustrankaFormatedWithAdressOIB>
  <DomainObject.Predmet.ProtustrankaWithAdress>
    <izvorni_sadrzaj>PRO MONTING PLUS d.o.o. za usluge Sarajevska  27, 10000 Zagreb</izvorni_sadrzaj>
    <derivirana_varijabla naziv="DomainObject.Predmet.ProtustrankaWithAdress_1">PRO MONTING PLUS d.o.o. za usluge Sarajevska  27, 10000 Zagreb</derivirana_varijabla>
  </DomainObject.Predmet.ProtustrankaWithAdress>
  <DomainObject.Predmet.ProtustrankaWithAdressOIB>
    <izvorni_sadrzaj>PRO MONTING PLUS d.o.o. za usluge, OIB 23580400835, Sarajevska  27, 10000 Zagreb</izvorni_sadrzaj>
    <derivirana_varijabla naziv="DomainObject.Predmet.ProtustrankaWithAdressOIB_1">PRO MONTING PLUS d.o.o. za usluge, OIB 23580400835, Sarajevska  27, 10000 Zagreb</derivirana_varijabla>
  </DomainObject.Predmet.ProtustrankaWithAdressOIB>
  <DomainObject.Predmet.ProtustrankaNazivFormated>
    <izvorni_sadrzaj>PRO MONTING PLUS d.o.o. za usluge</izvorni_sadrzaj>
    <derivirana_varijabla naziv="DomainObject.Predmet.ProtustrankaNazivFormated_1">PRO MONTING PLUS d.o.o. za usluge</derivirana_varijabla>
  </DomainObject.Predmet.ProtustrankaNazivFormated>
  <DomainObject.Predmet.ProtustrankaNazivFormatedOIB>
    <izvorni_sadrzaj>PRO MONTING PLUS d.o.o. za usluge, OIB 23580400835</izvorni_sadrzaj>
    <derivirana_varijabla naziv="DomainObject.Predmet.ProtustrankaNazivFormatedOIB_1">PRO MONTING PLUS d.o.o. za usluge, OIB 23580400835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 Prednik; RH MINISTARSTVO FINANCIJA POREZNA UPRAVA zastupanog po punomoćniku ŽDO ZAGREB</izvorni_sadrzaj>
    <derivirana_varijabla naziv="DomainObject.Predmet.StrankaFormated_1">  FINA Regionalni centar Zagreb; Andrej Prednik; RH MINISTARSTVO FINANCIJA POREZNA UPRAVA zastupanog po punomoćniku ŽDO ZAGREB</derivirana_varijabla>
  </DomainObject.Predmet.StrankaFormated>
  <DomainObject.Predmet.StrankaFormatedOIB>
    <izvorni_sadrzaj>  FINA Regionalni centar Zagreb, OIB 85821130368; Andrej Prednik, OIB 71362963063; RH MINISTARSTVO FINANCIJA POREZNA UPRAVA zastupanog po punomoćniku ŽDO ZAGREB</izvorni_sadrzaj>
    <derivirana_varijabla naziv="DomainObject.Predmet.StrankaFormatedOIB_1">  FINA Regionalni centar Zagreb, OIB 85821130368; Andrej Prednik, OIB 71362963063;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1, 10000 Zagreb; Andrej Prednik, Stari Trg 177, Slovenj Gradec; RH MINISTARSTVO FINANCIJA POREZNA UPRAVA zastupanog po punomoćniku ŽDO ZAGREB</izvorni_sadrzaj>
    <derivirana_varijabla naziv="DomainObject.Predmet.StrankaFormatedWithAdress_1"> FINA Regionalni centar Zagreb, Trg svibanjskih žrtava 1995. 1, 10000 Zagreb; Andrej Prednik, Stari Trg 177, Slovenj Gradec;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Andrej Prednik, OIB 71362963063, Stari Trg 177, Slovenj Gradec; RH MINISTARSTVO FINANCIJA POREZNA UPRAVA zastupanog po punomoćniku ŽDO ZAGREB</izvorni_sadrzaj>
    <derivirana_varijabla naziv="DomainObject.Predmet.StrankaFormatedWithAdressOIB_1"> FINA Regionalni centar Zagreb, OIB 85821130368, Trg svibanjskih žrtava 1995. 1, 10000 Zagreb; Andrej Prednik, OIB 71362963063, Stari Trg 177, Slovenj Gradec;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1,10000 Zagreb,Andrej Prednik Stari Trg 177,Slovenj Gradec,RH MINISTARSTVO FINANCIJA POREZNA UPRAVA </izvorni_sadrzaj>
    <derivirana_varijabla naziv="DomainObject.Predmet.StrankaWithAdress_1">FINA Regionalni centar Zagreb Trg svibanjskih žrtava 1995. 1,10000 Zagreb,Andrej Prednik Stari Trg 177,Slovenj Gradec,RH MINISTARSTVO FINANCIJA POREZNA UPRAVA </derivirana_varijabla>
  </DomainObject.Predmet.StrankaWithAdress>
  <DomainObject.Predmet.StrankaWithAdressOIB>
    <izvorni_sadrzaj>FINA Regionalni centar Zagreb, OIB 85821130368, Trg svibanjskih žrtava 1995. 1,10000 Zagreb,Andrej Prednik, OIB 71362963063, Stari Trg 177,Slovenj Gradec,RH MINISTARSTVO FINANCIJA POREZNA UPRAVA</izvorni_sadrzaj>
    <derivirana_varijabla naziv="DomainObject.Predmet.StrankaWithAdressOIB_1">FINA Regionalni centar Zagreb, OIB 85821130368, Trg svibanjskih žrtava 1995. 1,10000 Zagreb,Andrej Prednik, OIB 71362963063, Stari Trg 177,Slovenj Gradec,RH MINISTARSTVO FINANCIJA POREZNA UPRAVA</derivirana_varijabla>
  </DomainObject.Predmet.StrankaWithAdressOIB>
  <DomainObject.Predmet.StrankaNazivFormated>
    <izvorni_sadrzaj>FINA Regionalni centar Zagreb,Andrej Prednik,RH MINISTARSTVO FINANCIJA POREZNA UPRAVA</izvorni_sadrzaj>
    <derivirana_varijabla naziv="DomainObject.Predmet.StrankaNazivFormated_1">FINA Regionalni centar Zagreb,Andrej Prednik,RH MINISTARSTVO FINANCIJA POREZNA UPRAVA</derivirana_varijabla>
  </DomainObject.Predmet.StrankaNazivFormated>
  <DomainObject.Predmet.StrankaNazivFormatedOIB>
    <izvorni_sadrzaj>FINA Regionalni centar Zagreb, OIB 85821130368,Andrej Prednik, OIB 71362963063,RH MINISTARSTVO FINANCIJA POREZNA UPRAVA</izvorni_sadrzaj>
    <derivirana_varijabla naziv="DomainObject.Predmet.StrankaNazivFormatedOIB_1">FINA Regionalni centar Zagreb, OIB 85821130368,Andrej Prednik, OIB 71362963063,RH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Andrej Prednik</item>
      <item>RH MINISTARSTVO FINANCIJA POREZNA UPRAVA zastupanog po punomoćniku ŽDO ZAGREB</item>
    </izvorni_sadrzaj>
    <derivirana_varijabla naziv="DomainObject.Predmet.StrankaListFormated_1">
      <item>FINA Regionalni centar Zagreb</item>
      <item>Andrej Prednik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Andrej Prednik, OIB 71362963063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Andrej Prednik, OIB 71362963063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Andrej Prednik, Stari Trg 177, Slovenj Gradec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1, 10000 Zagreb</item>
      <item>Andrej Prednik, Stari Trg 177, Slovenj Gradec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Andrej Prednik, OIB 71362963063, Stari Trg 177, Slovenj Gradec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Andrej Prednik, OIB 71362963063, Stari Trg 177, Slovenj Gradec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Andrej Prednik</item>
      <item>RH MINISTARSTVO FINANCIJA POREZNA UPRAVA</item>
    </izvorni_sadrzaj>
    <derivirana_varijabla naziv="DomainObject.Predmet.StrankaListNazivFormated_1">
      <item>FINA Regionalni centar Zagreb</item>
      <item>Andrej Prednik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Andrej Prednik, OIB 71362963063</item>
      <item>RH MINISTARSTVO FINANCIJA POREZNA UPRAVA</item>
    </izvorni_sadrzaj>
    <derivirana_varijabla naziv="DomainObject.Predmet.StrankaListNazivFormatedOIB_1">
      <item>FINA Regionalni centar Zagreb, OIB 85821130368</item>
      <item>Andrej Prednik, OIB 71362963063</item>
      <item>RH MINISTARSTVO FINANCIJA POREZNA UPRAVA</item>
    </derivirana_varijabla>
  </DomainObject.Predmet.StrankaListNazivFormatedOIB>
  <DomainObject.Predmet.ProtuStrankaListFormated>
    <izvorni_sadrzaj>
      <item>PRO MONTING PLUS d.o.o. za usluge zastupanog po punomoćniku Andrej Prednik</item>
    </izvorni_sadrzaj>
    <derivirana_varijabla naziv="DomainObject.Predmet.ProtuStrankaListFormated_1">
      <item>PRO MONTING PLUS d.o.o. za usluge zastupanog po punomoćniku Andrej Prednik</item>
    </derivirana_varijabla>
  </DomainObject.Predmet.ProtuStrankaListFormated>
  <DomainObject.Predmet.ProtuStrankaListFormatedOIB>
    <izvorni_sadrzaj>
      <item>PRO MONTING PLUS d.o.o. za usluge, OIB 23580400835 zastupanog po punomoćniku Andrej Prednik</item>
    </izvorni_sadrzaj>
    <derivirana_varijabla naziv="DomainObject.Predmet.ProtuStrankaListFormatedOIB_1">
      <item>PRO MONTING PLUS d.o.o. za usluge, OIB 23580400835 zastupanog po punomoćniku Andrej Prednik</item>
    </derivirana_varijabla>
  </DomainObject.Predmet.ProtuStrankaListFormatedOIB>
  <DomainObject.Predmet.ProtuStrankaListFormatedWithAdress>
    <izvorni_sadrzaj>
      <item>PRO MONTING PLUS d.o.o. za usluge, Sarajevska  27, 10000 Zagreb zastupanog po punomoćniku Andrej Prednik</item>
    </izvorni_sadrzaj>
    <derivirana_varijabla naziv="DomainObject.Predmet.ProtuStrankaListFormatedWithAdress_1">
      <item>PRO MONTING PLUS d.o.o. za usluge, Sarajevska  27, 10000 Zagreb zastupanog po punomoćniku Andrej Prednik</item>
    </derivirana_varijabla>
  </DomainObject.Predmet.ProtuStrankaListFormatedWithAdress>
  <DomainObject.Predmet.ProtuStrankaListFormatedWithAdressOIB>
    <izvorni_sadrzaj>
      <item>PRO MONTING PLUS d.o.o. za usluge, OIB 23580400835, Sarajevska  27, 10000 Zagreb zastupanog po punomoćniku Andrej Prednik</item>
    </izvorni_sadrzaj>
    <derivirana_varijabla naziv="DomainObject.Predmet.ProtuStrankaListFormatedWithAdressOIB_1">
      <item>PRO MONTING PLUS d.o.o. za usluge, OIB 23580400835, Sarajevska  27, 10000 Zagreb zastupanog po punomoćniku Andrej Prednik</item>
    </derivirana_varijabla>
  </DomainObject.Predmet.ProtuStrankaListFormatedWithAdressOIB>
  <DomainObject.Predmet.ProtuStrankaListNazivFormated>
    <izvorni_sadrzaj>
      <item>PRO MONTING PLUS d.o.o. za usluge</item>
    </izvorni_sadrzaj>
    <derivirana_varijabla naziv="DomainObject.Predmet.ProtuStrankaListNazivFormated_1">
      <item>PRO MONTING PLUS d.o.o. za usluge</item>
    </derivirana_varijabla>
  </DomainObject.Predmet.ProtuStrankaListNazivFormated>
  <DomainObject.Predmet.ProtuStrankaListNazivFormatedOIB>
    <izvorni_sadrzaj>
      <item>PRO MONTING PLUS d.o.o. za usluge, OIB 23580400835</item>
    </izvorni_sadrzaj>
    <derivirana_varijabla naziv="DomainObject.Predmet.ProtuStrankaListNazivFormatedOIB_1">
      <item>PRO MONTING PLUS d.o.o. za usluge, OIB 23580400835</item>
    </derivirana_varijabla>
  </DomainObject.Predmet.ProtuStrankaListNazivFormatedOIB>
  <DomainObject.Predmet.OstaliListFormated>
    <izvorni_sadrzaj>
      <item>Andrej Prednik punomoćnik sudionika u postupku PRO MONTING PLUS d.o.o. za usluge</item>
      <item>ŽDO ZAGREB punomoćnik sudionika u postupku RH MINISTARSTVO FINANCIJA POREZNA UPRAVA</item>
    </izvorni_sadrzaj>
    <derivirana_varijabla naziv="DomainObject.Predmet.OstaliListFormated_1">
      <item>Andrej Prednik punomoćnik sudionika u postupku PRO MONTING PLUS d.o.o. za usluge</item>
      <item>ŽDO ZAGREB punomoćnik sudionika u postupku RH MINISTARSTVO FINANCIJA POREZNA UPRAVA</item>
    </derivirana_varijabla>
  </DomainObject.Predmet.OstaliListFormated>
  <DomainObject.Predmet.OstaliListFormatedOIB>
    <izvorni_sadrzaj>
      <item>Andrej Prednik, OIB 71362963063 punomoćnik sudionika u postupku PRO MONTING PLUS d.o.o. za usluge</item>
      <item>ŽDO ZAGREB punomoćnik sudionika u postupku RH MINISTARSTVO FINANCIJA POREZNA UPRAVA</item>
    </izvorni_sadrzaj>
    <derivirana_varijabla naziv="DomainObject.Predmet.OstaliListFormatedOIB_1">
      <item>Andrej Prednik, OIB 71362963063 punomoćnik sudionika u postupku PRO MONTING PLUS d.o.o. za usluge</item>
      <item>ŽDO ZAGREB punomoćnik sudionika u postupku RH MINISTARSTVO FINANCIJA POREZNA UPRAVA</item>
    </derivirana_varijabla>
  </DomainObject.Predmet.OstaliListFormatedOIB>
  <DomainObject.Predmet.OstaliListFormatedWithAdress>
    <izvorni_sadrzaj>
      <item>Andrej Prednik, Stari Trg 177, Slovenj Gradec punomoćnik sudionika u postupku PRO MONTING PLUS d.o.o. za usluge</item>
      <item>ŽDO ZAGREB punomoćnik sudionika u postupku RH MINISTARSTVO FINANCIJA POREZNA UPRAVA</item>
    </izvorni_sadrzaj>
    <derivirana_varijabla naziv="DomainObject.Predmet.OstaliListFormatedWithAdress_1">
      <item>Andrej Prednik, Stari Trg 177, Slovenj Gradec punomoćnik sudionika u postupku PRO MONTING PLUS d.o.o. za usluge</item>
      <item>ŽDO ZAGREB punomoćnik sudionika u postupku RH MINISTARSTVO FINANCIJA POREZNA UPRAVA</item>
    </derivirana_varijabla>
  </DomainObject.Predmet.OstaliListFormatedWithAdress>
  <DomainObject.Predmet.OstaliListFormatedWithAdressOIB>
    <izvorni_sadrzaj>
      <item>Andrej Prednik, OIB 71362963063, Stari Trg 177, Slovenj Gradec punomoćnik sudionika u postupku PRO MONTING PLUS d.o.o. za usluge</item>
      <item>ŽDO ZAGREB punomoćnik sudionika u postupku RH MINISTARSTVO FINANCIJA POREZNA UPRAVA</item>
    </izvorni_sadrzaj>
    <derivirana_varijabla naziv="DomainObject.Predmet.OstaliListFormatedWithAdressOIB_1">
      <item>Andrej Prednik, OIB 71362963063, Stari Trg 177, Slovenj Gradec punomoćnik sudionika u postupku PRO MONTING PLUS d.o.o. za usluge</item>
      <item>ŽDO ZAGREB punomoćnik sudionika u postupku RH MINISTARSTVO FINANCIJA POREZNA UPRAVA</item>
    </derivirana_varijabla>
  </DomainObject.Predmet.OstaliListFormatedWithAdressOIB>
  <DomainObject.Predmet.OstaliListNazivFormated>
    <izvorni_sadrzaj>
      <item>Andrej Prednik</item>
      <item>ŽDO ZAGREB</item>
    </izvorni_sadrzaj>
    <derivirana_varijabla naziv="DomainObject.Predmet.OstaliListNazivFormated_1">
      <item>Andrej Prednik</item>
      <item>ŽDO ZAGREB</item>
    </derivirana_varijabla>
  </DomainObject.Predmet.OstaliListNazivFormated>
  <DomainObject.Predmet.OstaliListNazivFormatedOIB>
    <izvorni_sadrzaj>
      <item>Andrej Prednik, OIB 71362963063</item>
      <item>ŽDO ZAGREB</item>
    </izvorni_sadrzaj>
    <derivirana_varijabla naziv="DomainObject.Predmet.OstaliListNazivFormatedOIB_1">
      <item>Andrej Prednik, OIB 71362963063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 MONTING PLUS d.o.o. za usluge</izvorni_sadrzaj>
    <derivirana_varijabla naziv="DomainObject.Predmet.ProtustrankaIDrugi_1">PRO MONTING PLUS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 MONTING PLUS d.o.o. za usluge, OIB 23580400835, Sarajevska  27, 10000 Zagreb</izvorni_sadrzaj>
    <derivirana_varijabla naziv="DomainObject.Predmet.ProtustrankaIDrugiAdressOIB_1">PRO MONTING PLUS d.o.o. za usluge, OIB 23580400835, Sarajevska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MONTING PLUS d.o.o. za usluge</item>
      <item>FINA Regionalni centar Zagreb</item>
      <item>Andrej Prednik</item>
      <item>Andrej Prednik</item>
      <item>RH MINISTARSTVO FINANCIJA POREZNA UPRAVA</item>
      <item>ŽDO ZAGREB</item>
    </izvorni_sadrzaj>
    <derivirana_varijabla naziv="DomainObject.Predmet.SudioniciListNaziv_1">
      <item>PRO MONTING PLUS d.o.o. za usluge</item>
      <item>FINA Regionalni centar Zagreb</item>
      <item>Andrej Prednik</item>
      <item>Andrej Prednik</item>
      <item>RH MINISTARSTVO FINANCIJA POREZNA UPRAVA</item>
      <item>ŽDO ZAGREB</item>
    </derivirana_varijabla>
  </DomainObject.Predmet.SudioniciListNaziv>
  <DomainObject.Predmet.SudioniciListAdressOIB>
    <izvorni_sadrzaj>
      <item>PRO MONTING PLUS d.o.o. za usluge, OIB 23580400835, Sarajevska  27,10000 Zagreb</item>
      <item>FINA Regionalni centar Zagreb, OIB 85821130368, Trg svibanjskih žrtava 1995. 1,10000 Zagreb</item>
      <item>Andrej Prednik, OIB 71362963063, Stari Trg 177,Slovenj Gradec</item>
      <item>Andrej Prednik, OIB 71362963063, Stari Trg 177,Slovenj Gradec</item>
      <item>RH MINISTARSTVO FINANCIJA POREZNA UPRAVA</item>
      <item>ŽDO ZAGREB</item>
    </izvorni_sadrzaj>
    <derivirana_varijabla naziv="DomainObject.Predmet.SudioniciListAdressOIB_1">
      <item>PRO MONTING PLUS d.o.o. za usluge, OIB 23580400835, Sarajevska  27,10000 Zagreb</item>
      <item>FINA Regionalni centar Zagreb, OIB 85821130368, Trg svibanjskih žrtava 1995. 1,10000 Zagreb</item>
      <item>Andrej Prednik, OIB 71362963063, Stari Trg 177,Slovenj Gradec</item>
      <item>Andrej Prednik, OIB 71362963063, Stari Trg 177,Slovenj Gradec</item>
      <item>RH MINISTARSTVO FINANCIJA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23580400835</item>
      <item>, OIB 85821130368</item>
      <item>, OIB 71362963063</item>
      <item>, OIB 71362963063</item>
      <item>, OIB null</item>
      <item>, OIB null</item>
    </izvorni_sadrzaj>
    <derivirana_varijabla naziv="DomainObject.Predmet.SudioniciListNazivOIB_1">
      <item>, OIB 23580400835</item>
      <item>, OIB 85821130368</item>
      <item>, OIB 71362963063</item>
      <item>, OIB 71362963063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St-5951/2016-29</izvorni_sadrzaj>
    <derivirana_varijabla naziv="DomainObject.PredzadnjaOdlukaIzPredmeta.Oznaka_1">St-5951/2016-29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628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2019-01-09T12:52:00Z</dcterms:created>
  <dc:creator>Monika Grbac</dc:creator>
  <cp:lastModifiedBy>Monika Grbac</cp:lastModifiedBy>
  <cp:lastPrinted>2018-12-28T08:35:00Z</cp:lastPrinted>
  <dcterms:modified xmlns:xsi="http://www.w3.org/2001/XMLSchema-instance" xsi:type="dcterms:W3CDTF">2019-01-09T13:04:00Z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(ST-5951-16.docx)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