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f21f4" w14:paraId="eaf21f4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4AD3" w:rsidP="00A64AD3" w:rsidR="00A64AD3" w:rsidRPr="004453B3">
      <w:pPr>
        <w:pStyle w:val="Zaglavlje"/>
      </w:pPr>
      <w:r w:rsidRPr="004453B3">
        <w:t xml:space="preserve">REPUBLIKA HRVATSKA </w:t>
      </w:r>
    </w:p>
    <w:p w:rsidRDefault="00A64AD3" w:rsidP="00A64AD3" w:rsidR="00A64AD3" w:rsidRPr="004453B3">
      <w:pPr>
        <w:pStyle w:val="Zaglavlje"/>
      </w:pPr>
      <w:r w:rsidRPr="004453B3">
        <w:t>Trgovački sud u Zagrebu</w:t>
      </w:r>
    </w:p>
    <w:p w:rsidRDefault="00A64AD3" w:rsidP="00A64AD3" w:rsidR="00A64AD3" w:rsidRPr="004453B3">
      <w:pPr>
        <w:pStyle w:val="Zaglavlje"/>
      </w:pPr>
      <w:r w:rsidRPr="004453B3">
        <w:t xml:space="preserve">Zagreb, Amruševa 2/II </w:t>
      </w:r>
    </w:p>
    <w:p w:rsidRDefault="00A64AD3" w:rsidP="00A64AD3" w:rsidR="00A64AD3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4067/15</w:t>
      </w:r>
    </w:p>
    <w:p w:rsidRDefault="00A64AD3" w:rsidP="00A64AD3" w:rsidR="00A64AD3" w:rsidRPr="004453B3">
      <w:pPr>
        <w:jc w:val="center"/>
      </w:pPr>
    </w:p>
    <w:p w:rsidRDefault="00A64AD3" w:rsidP="00A64AD3" w:rsidR="00A64AD3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A64AD3" w:rsidP="00A64AD3" w:rsidR="00A64AD3" w:rsidRPr="004453B3">
      <w:pPr>
        <w:jc w:val="both"/>
      </w:pPr>
    </w:p>
    <w:p w:rsidRDefault="00A64AD3" w:rsidP="00A64AD3" w:rsidR="00A64AD3" w:rsidRPr="004453B3">
      <w:pPr>
        <w:jc w:val="center"/>
      </w:pPr>
      <w:r w:rsidRPr="004453B3">
        <w:t>R J E Š E N J E</w:t>
      </w:r>
    </w:p>
    <w:p w:rsidRDefault="00A64AD3" w:rsidP="00A64AD3" w:rsidR="00A64AD3" w:rsidRPr="004453B3">
      <w:pPr>
        <w:jc w:val="center"/>
      </w:pPr>
    </w:p>
    <w:p w:rsidRDefault="00A64AD3" w:rsidP="00A64AD3" w:rsidR="00A64AD3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 xml:space="preserve">NAFTASERVIS d.o.o., Zagreb, Bulvanova 16, OIB: 69313810368, </w:t>
      </w:r>
      <w:r w:rsidRPr="004453B3">
        <w:t>dana</w:t>
      </w:r>
      <w:r w:rsidR="001D7C51">
        <w:t xml:space="preserve"> 24. </w:t>
      </w:r>
      <w:r>
        <w:t>ožujka</w:t>
      </w:r>
      <w:r w:rsidRPr="004453B3">
        <w:t xml:space="preserve"> 2016. </w:t>
      </w:r>
    </w:p>
    <w:p w:rsidRDefault="00A64AD3" w:rsidP="00A64AD3" w:rsidR="00A64AD3" w:rsidRPr="004453B3">
      <w:pPr>
        <w:jc w:val="both"/>
      </w:pPr>
    </w:p>
    <w:p w:rsidRDefault="00A64AD3" w:rsidP="00A64AD3" w:rsidR="00A64AD3" w:rsidRPr="004453B3">
      <w:pPr>
        <w:jc w:val="center"/>
      </w:pPr>
      <w:r w:rsidRPr="004453B3">
        <w:t>r i j e š i o    je</w:t>
      </w:r>
    </w:p>
    <w:p w:rsidRDefault="00A64AD3" w:rsidP="00A64AD3" w:rsidR="00A64AD3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64AD3" w:rsidP="00A64AD3" w:rsidR="00A64AD3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NAFTASERVIS d.o.o., Zagreb, Bulvanova 16, OIB: 69313810368</w:t>
      </w:r>
      <w:r w:rsidRPr="004453B3">
        <w:rPr>
          <w:rFonts w:hAnsi="Times New Roman" w:ascii="Times New Roman"/>
          <w:szCs w:val="24"/>
        </w:rPr>
        <w:t>. Stečajni postupak otvoren je</w:t>
      </w:r>
      <w:r w:rsidR="001D7C51">
        <w:rPr>
          <w:rFonts w:hAnsi="Times New Roman" w:ascii="Times New Roman"/>
          <w:szCs w:val="24"/>
        </w:rPr>
        <w:t xml:space="preserve"> 24. </w:t>
      </w:r>
      <w:r>
        <w:rPr>
          <w:rFonts w:hAnsi="Times New Roman" w:ascii="Times New Roman"/>
          <w:szCs w:val="24"/>
        </w:rPr>
        <w:t>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A64AD3" w:rsidP="00A64AD3" w:rsidR="00A64AD3" w:rsidRPr="004453B3">
      <w:pPr>
        <w:pStyle w:val="BodyText21"/>
        <w:rPr>
          <w:rFonts w:hAnsi="Times New Roman" w:ascii="Times New Roman"/>
          <w:szCs w:val="24"/>
        </w:rPr>
      </w:pPr>
    </w:p>
    <w:p w:rsidRDefault="00A64AD3" w:rsidP="00A64AD3" w:rsidR="00A64AD3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Marko Marić, OIB: 40578632064, Zagreb, Petrinjska 59a.</w:t>
      </w:r>
    </w:p>
    <w:p w:rsidRDefault="00A64AD3" w:rsidP="00A64AD3" w:rsidR="00A64AD3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64AD3" w:rsidP="00A64AD3" w:rsidR="00A64AD3">
      <w:pPr>
        <w:jc w:val="both"/>
      </w:pPr>
      <w:r w:rsidRPr="004453B3">
        <w:t xml:space="preserve">III. Zaključuje se stečajni postupak nad dužnikom </w:t>
      </w:r>
      <w:r>
        <w:t>NAFTASERVIS d.o.o., Zagreb, Bulvanova 16, OIB: 69313810368.</w:t>
      </w:r>
    </w:p>
    <w:p w:rsidRDefault="00A64AD3" w:rsidP="00A64AD3" w:rsidR="00A64AD3" w:rsidRPr="004453B3">
      <w:pPr>
        <w:jc w:val="both"/>
      </w:pPr>
    </w:p>
    <w:p w:rsidRDefault="00A64AD3" w:rsidP="00A64AD3" w:rsidR="00A64AD3" w:rsidRPr="004453B3">
      <w:pPr>
        <w:jc w:val="both"/>
      </w:pPr>
      <w:r w:rsidRPr="004453B3">
        <w:t>IV. Nakon pravomoćno</w:t>
      </w:r>
      <w:r>
        <w:t>sti ovog rješenja, dužnik će se</w:t>
      </w:r>
      <w:r w:rsidRPr="004453B3">
        <w:t xml:space="preserve"> brisati iz sudskog registra.</w:t>
      </w:r>
    </w:p>
    <w:p w:rsidRDefault="00A64AD3" w:rsidP="00A64AD3" w:rsidR="00A64AD3" w:rsidRPr="004453B3">
      <w:pPr>
        <w:jc w:val="both"/>
      </w:pPr>
    </w:p>
    <w:p w:rsidRDefault="00A64AD3" w:rsidP="00A64AD3" w:rsidR="00A64AD3" w:rsidRPr="004453B3">
      <w:pPr>
        <w:ind w:left="360"/>
        <w:jc w:val="center"/>
      </w:pPr>
      <w:r w:rsidRPr="004453B3">
        <w:t>Obrazloženje</w:t>
      </w:r>
    </w:p>
    <w:p w:rsidRDefault="00A64AD3" w:rsidP="00A64AD3" w:rsidR="00A64AD3" w:rsidRPr="004453B3">
      <w:pPr>
        <w:jc w:val="both"/>
      </w:pPr>
    </w:p>
    <w:p w:rsidRDefault="00A64AD3" w:rsidP="00A64AD3" w:rsidR="00A64AD3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A64AD3" w:rsidP="00A64AD3" w:rsidR="00A64AD3" w:rsidRPr="004453B3">
      <w:pPr>
        <w:jc w:val="both"/>
      </w:pPr>
    </w:p>
    <w:p w:rsidRDefault="00A64AD3" w:rsidP="00A64AD3" w:rsidR="00A64AD3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22. siječnja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A64AD3" w:rsidP="00A64AD3" w:rsidR="00A64AD3" w:rsidRPr="004453B3">
      <w:pPr>
        <w:jc w:val="both"/>
      </w:pPr>
    </w:p>
    <w:p w:rsidRDefault="00A64AD3" w:rsidP="00A64AD3" w:rsidR="00A64AD3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A64AD3" w:rsidP="00A64AD3" w:rsidR="00A64AD3" w:rsidRPr="004453B3">
      <w:pPr>
        <w:jc w:val="both"/>
      </w:pPr>
    </w:p>
    <w:p w:rsidRDefault="00A64AD3" w:rsidP="00A64AD3" w:rsidR="00A64AD3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A64AD3" w:rsidP="00A64AD3" w:rsidR="00A64AD3" w:rsidRPr="004453B3">
      <w:pPr>
        <w:jc w:val="both"/>
      </w:pPr>
    </w:p>
    <w:p w:rsidRDefault="00A64AD3" w:rsidP="00A64AD3" w:rsidR="00A64AD3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A64AD3" w:rsidP="00A64AD3" w:rsidR="00A64AD3" w:rsidRPr="004453B3">
      <w:pPr>
        <w:jc w:val="both"/>
      </w:pPr>
    </w:p>
    <w:p w:rsidRDefault="00A64AD3" w:rsidP="00A64AD3" w:rsidR="00A64AD3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A64AD3" w:rsidP="00A64AD3" w:rsidR="00A64AD3" w:rsidRPr="004453B3">
      <w:pPr>
        <w:jc w:val="both"/>
      </w:pPr>
    </w:p>
    <w:p w:rsidRDefault="00A64AD3" w:rsidP="00A64AD3" w:rsidR="00A64AD3" w:rsidRPr="004453B3">
      <w:pPr>
        <w:jc w:val="center"/>
      </w:pPr>
      <w:r w:rsidRPr="004453B3">
        <w:t>U Zagrebu,</w:t>
      </w:r>
      <w:r w:rsidR="001D7C51">
        <w:t xml:space="preserve"> 24. </w:t>
      </w:r>
      <w:r>
        <w:t>ožujka</w:t>
      </w:r>
      <w:r w:rsidRPr="004453B3">
        <w:t xml:space="preserve"> 2016.</w:t>
      </w:r>
    </w:p>
    <w:p w:rsidRDefault="00A64AD3" w:rsidP="00A64AD3" w:rsidR="00A64AD3" w:rsidRPr="004453B3">
      <w:pPr>
        <w:jc w:val="center"/>
      </w:pPr>
    </w:p>
    <w:p w:rsidRDefault="00A64AD3" w:rsidP="00A64AD3" w:rsidR="00A64AD3" w:rsidRPr="004453B3">
      <w:pPr>
        <w:ind w:firstLine="720" w:left="5040"/>
        <w:jc w:val="right"/>
      </w:pPr>
      <w:r w:rsidRPr="004453B3">
        <w:t xml:space="preserve">      SUDAC:</w:t>
      </w:r>
    </w:p>
    <w:p w:rsidRDefault="00A64AD3" w:rsidP="00A64AD3" w:rsidR="00A64AD3" w:rsidRPr="004453B3">
      <w:pPr>
        <w:jc w:val="right"/>
      </w:pPr>
      <w:r>
        <w:t>Goran Iskra</w:t>
      </w:r>
      <w:r w:rsidR="001D7C51">
        <w:t>, v.r.</w:t>
      </w:r>
    </w:p>
    <w:p w:rsidRDefault="00A64AD3" w:rsidP="00A64AD3" w:rsidR="00A64AD3" w:rsidRPr="004453B3">
      <w:pPr>
        <w:jc w:val="both"/>
      </w:pPr>
    </w:p>
    <w:p w:rsidRDefault="00A64AD3" w:rsidP="00A64AD3" w:rsidR="00A64AD3" w:rsidRPr="004453B3">
      <w:pPr>
        <w:jc w:val="both"/>
      </w:pPr>
    </w:p>
    <w:p w:rsidRDefault="00A64AD3" w:rsidP="00A64AD3" w:rsidR="00A64AD3" w:rsidRPr="004453B3">
      <w:pPr>
        <w:jc w:val="both"/>
      </w:pPr>
      <w:r w:rsidRPr="004453B3">
        <w:t>Uputa o pravnom lijeku:</w:t>
      </w:r>
    </w:p>
    <w:p w:rsidRDefault="00A64AD3" w:rsidP="00A64AD3" w:rsidR="00A64AD3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A64AD3" w:rsidP="00A64AD3" w:rsidR="00A64AD3" w:rsidRPr="004453B3">
      <w:pPr>
        <w:jc w:val="both"/>
        <w:rPr>
          <w:i/>
        </w:rPr>
      </w:pPr>
    </w:p>
    <w:p w:rsidRDefault="00A64AD3" w:rsidP="00A64AD3" w:rsidR="00A64AD3" w:rsidRPr="004453B3">
      <w:pPr>
        <w:jc w:val="both"/>
      </w:pPr>
    </w:p>
    <w:p w:rsidRDefault="001D7C51" w:rsidP="001D7C51" w:rsidR="000D2C86">
      <w:pPr>
        <w:pStyle w:val="Zaglavlje"/>
        <w:jc w:val="right"/>
      </w:pPr>
      <w:r>
        <w:t>Za točnost otpravka-ovlašteni službenik:</w:t>
      </w:r>
    </w:p>
    <w:p w:rsidRDefault="001D7C51" w:rsidP="001D7C51" w:rsidR="001D7C51" w:rsidRPr="004453B3">
      <w:pPr>
        <w:pStyle w:val="Zaglavlje"/>
        <w:jc w:val="right"/>
      </w:pPr>
      <w:r>
        <w:t>Zlatka Plivelić</w:t>
      </w:r>
    </w:p>
    <w:sectPr w:rsidSect="00302849" w:rsidR="001D7C51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7D7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</w:t>
    </w:r>
    <w:r w:rsidR="001D7C51">
      <w:t xml:space="preserve">                                </w:t>
    </w:r>
    <w:r>
      <w:t>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A64AD3">
      <w:t>4067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25C7D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D7C51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17D76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4AD3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617D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7D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7D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617D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7D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7D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4067</izvorni_sadrzaj>
    <derivirana_varijabla naziv="DomainObject.Predmet.Broj_1">4067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St-4067/2015</izvorni_sadrzaj>
    <derivirana_varijabla naziv="DomainObject.Predmet.OznakaBroj_1">St-4067/2015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NAFTASERVIS d.o.o. zastupanog po punomoćniku ANTUN HABUŠ; GOJKO CARIĆ</izvorni_sadrzaj>
    <derivirana_varijabla naziv="DomainObject.Predmet.ProtustrankaFormated_1">  NAFTASERVIS d.o.o. zastupanog po punomoćniku ANTUN HABUŠ; GOJKO CARIĆ</derivirana_varijabla>
  </DomainObject.Predmet.ProtustrankaFormated>
  <DomainObject.Predmet.ProtustrankaFormatedOIB>
    <izvorni_sadrzaj>  NAFTASERVIS d.o.o., OIB 69313810368 zastupanog po punomoćniku ANTUN HABUŠ; GOJKO CARIĆ</izvorni_sadrzaj>
    <derivirana_varijabla naziv="DomainObject.Predmet.ProtustrankaFormatedOIB_1">  NAFTASERVIS d.o.o., OIB 69313810368 zastupanog po punomoćniku ANTUN HABUŠ; GOJKO CARIĆ</derivirana_varijabla>
  </DomainObject.Predmet.ProtustrankaFormatedOIB>
  <DomainObject.Predmet.ProtustrankaFormatedWithAdress>
    <izvorni_sadrzaj> NAFTASERVIS d.o.o., Bulvanova 16, 10000 Zagreb zastupanog po punomoćniku ANTUN HABUŠ; GOJKO CARIĆ</izvorni_sadrzaj>
    <derivirana_varijabla naziv="DomainObject.Predmet.ProtustrankaFormatedWithAdress_1"> NAFTASERVIS d.o.o., Bulvanova 16, 10000 Zagreb zastupanog po punomoćniku ANTUN HABUŠ; GOJKO CARIĆ</derivirana_varijabla>
  </DomainObject.Predmet.ProtustrankaFormatedWithAdress>
  <DomainObject.Predmet.ProtustrankaFormatedWithAdressOIB>
    <izvorni_sadrzaj> NAFTASERVIS d.o.o., OIB 69313810368, Bulvanova 16, 10000 Zagreb zastupanog po punomoćniku ANTUN HABUŠ; GOJKO CARIĆ</izvorni_sadrzaj>
    <derivirana_varijabla naziv="DomainObject.Predmet.ProtustrankaFormatedWithAdressOIB_1"> NAFTASERVIS d.o.o., OIB 69313810368, Bulvanova 16, 10000 Zagreb zastupanog po punomoćniku ANTUN HABUŠ; GOJKO CARIĆ</derivirana_varijabla>
  </DomainObject.Predmet.ProtustrankaFormatedWithAdressOIB>
  <DomainObject.Predmet.ProtustrankaWithAdress>
    <izvorni_sadrzaj>NAFTASERVIS d.o.o. Bulvanova 16, 10000 Zagreb</izvorni_sadrzaj>
    <derivirana_varijabla naziv="DomainObject.Predmet.ProtustrankaWithAdress_1">NAFTASERVIS d.o.o. Bulvanova 16, 10000 Zagreb</derivirana_varijabla>
  </DomainObject.Predmet.ProtustrankaWithAdress>
  <DomainObject.Predmet.ProtustrankaWithAdressOIB>
    <izvorni_sadrzaj>NAFTASERVIS d.o.o., OIB 69313810368, Bulvanova 16, 10000 Zagreb</izvorni_sadrzaj>
    <derivirana_varijabla naziv="DomainObject.Predmet.ProtustrankaWithAdressOIB_1">NAFTASERVIS d.o.o., OIB 69313810368, Bulvanova 16, 10000 Zagreb</derivirana_varijabla>
  </DomainObject.Predmet.ProtustrankaWithAdressOIB>
  <DomainObject.Predmet.ProtustrankaNazivFormated>
    <izvorni_sadrzaj>NAFTASERVIS d.o.o.</izvorni_sadrzaj>
    <derivirana_varijabla naziv="DomainObject.Predmet.ProtustrankaNazivFormated_1">NAFTASERVIS d.o.o.</derivirana_varijabla>
  </DomainObject.Predmet.ProtustrankaNazivFormated>
  <DomainObject.Predmet.ProtustrankaNazivFormatedOIB>
    <izvorni_sadrzaj>NAFTASERVIS d.o.o., OIB 69313810368</izvorni_sadrzaj>
    <derivirana_varijabla naziv="DomainObject.Predmet.ProtustrankaNazivFormatedOIB_1">NAFTASERVIS d.o.o., OIB 69313810368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NAFTASERVIS d.o.o. zastupanog po punomoćniku ANTUN HABUŠ; GOJKO CARIĆ</item>
    </izvorni_sadrzaj>
    <derivirana_varijabla naziv="DomainObject.Predmet.ProtuStrankaListFormated_1">
      <item>NAFTASERVIS d.o.o. zastupanog po punomoćniku ANTUN HABUŠ; GOJKO CARIĆ</item>
    </derivirana_varijabla>
  </DomainObject.Predmet.ProtuStrankaListFormated>
  <DomainObject.Predmet.ProtuStrankaListFormatedOIB>
    <izvorni_sadrzaj>
      <item>NAFTASERVIS d.o.o., OIB 69313810368 zastupanog po punomoćniku ANTUN HABUŠ; GOJKO CARIĆ</item>
    </izvorni_sadrzaj>
    <derivirana_varijabla naziv="DomainObject.Predmet.ProtuStrankaListFormatedOIB_1">
      <item>NAFTASERVIS d.o.o., OIB 69313810368 zastupanog po punomoćniku ANTUN HABUŠ; GOJKO CARIĆ</item>
    </derivirana_varijabla>
  </DomainObject.Predmet.ProtuStrankaListFormatedOIB>
  <DomainObject.Predmet.ProtuStrankaListFormatedWithAdress>
    <izvorni_sadrzaj>
      <item>NAFTASERVIS d.o.o., Bulvanova 16, 10000 Zagreb zastupanog po punomoćniku ANTUN HABUŠ; GOJKO CARIĆ</item>
    </izvorni_sadrzaj>
    <derivirana_varijabla naziv="DomainObject.Predmet.ProtuStrankaListFormatedWithAdress_1">
      <item>NAFTASERVIS d.o.o., Bulvanova 16, 10000 Zagreb zastupanog po punomoćniku ANTUN HABUŠ; GOJKO CARIĆ</item>
    </derivirana_varijabla>
  </DomainObject.Predmet.ProtuStrankaListFormatedWithAdress>
  <DomainObject.Predmet.ProtuStrankaListFormatedWithAdressOIB>
    <izvorni_sadrzaj>
      <item>NAFTASERVIS d.o.o., OIB 69313810368, Bulvanova 16, 10000 Zagreb zastupanog po punomoćniku ANTUN HABUŠ; GOJKO CARIĆ</item>
    </izvorni_sadrzaj>
    <derivirana_varijabla naziv="DomainObject.Predmet.ProtuStrankaListFormatedWithAdressOIB_1">
      <item>NAFTASERVIS d.o.o., OIB 69313810368, Bulvanova 16, 10000 Zagreb zastupanog po punomoćniku ANTUN HABUŠ; GOJKO CARIĆ</item>
    </derivirana_varijabla>
  </DomainObject.Predmet.ProtuStrankaListFormatedWithAdressOIB>
  <DomainObject.Predmet.ProtuStrankaListNazivFormated>
    <izvorni_sadrzaj>
      <item>NAFTASERVIS d.o.o.</item>
    </izvorni_sadrzaj>
    <derivirana_varijabla naziv="DomainObject.Predmet.ProtuStrankaListNazivFormated_1">
      <item>NAFTASERVIS d.o.o.</item>
    </derivirana_varijabla>
  </DomainObject.Predmet.ProtuStrankaListNazivFormated>
  <DomainObject.Predmet.ProtuStrankaListNazivFormatedOIB>
    <izvorni_sadrzaj>
      <item>NAFTASERVIS d.o.o., OIB 69313810368</item>
    </izvorni_sadrzaj>
    <derivirana_varijabla naziv="DomainObject.Predmet.ProtuStrankaListNazivFormatedOIB_1">
      <item>NAFTASERVIS d.o.o., OIB 69313810368</item>
    </derivirana_varijabla>
  </DomainObject.Predmet.ProtuStrankaListNazivFormatedOIB>
  <DomainObject.Predmet.OstaliListFormated>
    <izvorni_sadrzaj>
      <item>GOJKO CARIĆ punomoćnik sudionika u postupku NAFTASERVIS d.o.o.</item>
      <item>ANTUN HABUŠ punomoćnik sudionika u postupku NAFTASERVIS d.o.o.</item>
      <item>MARKO MARIĆ</item>
    </izvorni_sadrzaj>
    <derivirana_varijabla naziv="DomainObject.Predmet.OstaliListFormated_1">
      <item>GOJKO CARIĆ punomoćnik sudionika u postupku NAFTASERVIS d.o.o.</item>
      <item>ANTUN HABUŠ punomoćnik sudionika u postupku NAFTASERVIS d.o.o.</item>
      <item>MARKO MARIĆ</item>
    </derivirana_varijabla>
  </DomainObject.Predmet.OstaliListFormated>
  <DomainObject.Predmet.OstaliListFormatedOIB>
    <izvorni_sadrzaj>
      <item>GOJKO CARIĆ, OIB 49486617025 punomoćnik sudionika u postupku NAFTASERVIS d.o.o.</item>
      <item>ANTUN HABUŠ, OIB 09405725031 punomoćnik sudionika u postupku NAFTASERVIS d.o.o.</item>
      <item>MARKO MARIĆ, OIB 40578632064</item>
    </izvorni_sadrzaj>
    <derivirana_varijabla naziv="DomainObject.Predmet.OstaliListFormatedOIB_1">
      <item>GOJKO CARIĆ, OIB 49486617025 punomoćnik sudionika u postupku NAFTASERVIS d.o.o.</item>
      <item>ANTUN HABUŠ, OIB 09405725031 punomoćnik sudionika u postupku NAFTASERVIS d.o.o.</item>
      <item>MARKO MARIĆ, OIB 40578632064</item>
    </derivirana_varijabla>
  </DomainObject.Predmet.OstaliListFormatedOIB>
  <DomainObject.Predmet.OstaliListFormatedWithAdress>
    <izvorni_sadrzaj>
      <item>GOJKO CARIĆ, Maretićeva 3, 10000 Zagreb punomoćnik sudionika u postupku NAFTASERVIS d.o.o.</item>
      <item>ANTUN HABUŠ, II. Maksimirsko naselje 6, 10000 Zagreb punomoćnik sudionika u postupku NAFTASERVIS d.o.o.</item>
      <item>MARKO MARIĆ, Petrinjska 59a, 10000 Zagreb</item>
    </izvorni_sadrzaj>
    <derivirana_varijabla naziv="DomainObject.Predmet.OstaliListFormatedWithAdress_1">
      <item>GOJKO CARIĆ, Maretićeva 3, 10000 Zagreb punomoćnik sudionika u postupku NAFTASERVIS d.o.o.</item>
      <item>ANTUN HABUŠ, II. Maksimirsko naselje 6, 10000 Zagreb punomoćnik sudionika u postupku NAFTASERVIS d.o.o.</item>
      <item>MARKO MARIĆ, Petrinjska 59a, 10000 Zagreb</item>
    </derivirana_varijabla>
  </DomainObject.Predmet.OstaliListFormatedWithAdress>
  <DomainObject.Predmet.OstaliListFormatedWithAdressOIB>
    <izvorni_sadrzaj>
      <item>GOJKO CARIĆ, OIB 49486617025, Maretićeva 3, 10000 Zagreb punomoćnik sudionika u postupku NAFTASERVIS d.o.o.</item>
      <item>ANTUN HABUŠ, OIB 09405725031, II. Maksimirsko naselje 6, 10000 Zagreb punomoćnik sudionika u postupku NAFTASERVIS d.o.o.</item>
      <item>MARKO MARIĆ, OIB 40578632064, Petrinjska 59a, 10000 Zagreb</item>
    </izvorni_sadrzaj>
    <derivirana_varijabla naziv="DomainObject.Predmet.OstaliListFormatedWithAdressOIB_1">
      <item>GOJKO CARIĆ, OIB 49486617025, Maretićeva 3, 10000 Zagreb punomoćnik sudionika u postupku NAFTASERVIS d.o.o.</item>
      <item>ANTUN HABUŠ, OIB 09405725031, II. Maksimirsko naselje 6, 10000 Zagreb punomoćnik sudionika u postupku NAFTASERVIS d.o.o.</item>
      <item>MARKO MARIĆ, OIB 40578632064, Petrinjska 59a, 10000 Zagreb</item>
    </derivirana_varijabla>
  </DomainObject.Predmet.OstaliListFormatedWithAdressOIB>
  <DomainObject.Predmet.OstaliListNazivFormated>
    <izvorni_sadrzaj>
      <item>GOJKO CARIĆ</item>
      <item>ANTUN HABUŠ</item>
      <item>MARKO MARIĆ</item>
    </izvorni_sadrzaj>
    <derivirana_varijabla naziv="DomainObject.Predmet.OstaliListNazivFormated_1">
      <item>GOJKO CARIĆ</item>
      <item>ANTUN HABUŠ</item>
      <item>MARKO MARIĆ</item>
    </derivirana_varijabla>
  </DomainObject.Predmet.OstaliListNazivFormated>
  <DomainObject.Predmet.OstaliListNazivFormatedOIB>
    <izvorni_sadrzaj>
      <item>GOJKO CARIĆ, OIB 49486617025</item>
      <item>ANTUN HABUŠ, OIB 09405725031</item>
      <item>MARKO MARIĆ, OIB 40578632064</item>
    </izvorni_sadrzaj>
    <derivirana_varijabla naziv="DomainObject.Predmet.OstaliListNazivFormatedOIB_1">
      <item>GOJKO CARIĆ, OIB 49486617025</item>
      <item>ANTUN HABUŠ, OIB 09405725031</item>
      <item>MARKO MARIĆ, OIB 40578632064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NAFTASERVIS d.o.o.</izvorni_sadrzaj>
    <derivirana_varijabla naziv="DomainObject.Predmet.ProtustrankaIDrugi_1">NAFTASERVIS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NAFTASERVIS d.o.o., OIB 69313810368, Bulvanova 16, 10000 Zagreb</izvorni_sadrzaj>
    <derivirana_varijabla naziv="DomainObject.Predmet.ProtustrankaIDrugiAdressOIB_1">NAFTASERVIS d.o.o., OIB 69313810368, Bulvanova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NAFTASERVIS d.o.o.</item>
      <item>GOJKO CARIĆ</item>
      <item>ANTUN HABUŠ</item>
      <item>MARKO MARIĆ</item>
    </izvorni_sadrzaj>
    <derivirana_varijabla naziv="DomainObject.Predmet.SudioniciListNaziv_1">
      <item>FINA Regionalni centar Zagreb</item>
      <item>NAFTASERVIS d.o.o.</item>
      <item>GOJKO CARIĆ</item>
      <item>ANTUN HABUŠ</item>
      <item>MARKO MARIĆ</item>
    </derivirana_varijabla>
  </DomainObject.Predmet.SudioniciListNaziv>
  <DomainObject.Predmet.SudioniciListAdressOIB>
    <izvorni_sadrzaj>
      <item>FINA Regionalni centar Zagreb, OIB 85821130368, Trg svibanjskih žrtava 1995. br 1,10000 Zagreb</item>
      <item>NAFTASERVIS d.o.o., OIB 69313810368, Bulvanova 16,10000 Zagreb</item>
      <item>GOJKO CARIĆ, OIB 49486617025, Maretićeva 3,10000 Zagreb</item>
      <item>ANTUN HABUŠ, OIB 09405725031, II. Maksimirsko naselje 6,10000 Zagreb</item>
      <item>MARKO MARIĆ, OIB 40578632064, Petrinjska 59a,10000 Zagreb</item>
    </izvorni_sadrzaj>
    <derivirana_varijabla naziv="DomainObject.Predmet.SudioniciListAdressOIB_1">
      <item>FINA Regionalni centar Zagreb, OIB 85821130368, Trg svibanjskih žrtava 1995. br 1,10000 Zagreb</item>
      <item>NAFTASERVIS d.o.o., OIB 69313810368, Bulvanova 16,10000 Zagreb</item>
      <item>GOJKO CARIĆ, OIB 49486617025, Maretićeva 3,10000 Zagreb</item>
      <item>ANTUN HABUŠ, OIB 09405725031, II. Maksimirsko naselje 6,10000 Zagreb</item>
      <item>MARKO MARIĆ, OIB 40578632064, Petrinjska 59a,10000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69313810368</item>
      <item>, OIB 49486617025</item>
      <item>, OIB 09405725031</item>
      <item>, OIB 40578632064</item>
    </izvorni_sadrzaj>
    <derivirana_varijabla naziv="DomainObject.Predmet.SudioniciListNazivOIB_1">
      <item>, OIB 85821130368</item>
      <item>, OIB 69313810368</item>
      <item>, OIB 49486617025</item>
      <item>, OIB 09405725031</item>
      <item>, OIB 40578632064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CEC81F-C60C-4C1F-9F3D-D95D5E89E1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2165</properties:Characters>
  <properties:Lines>70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2016-03-24T13:30:00Z</dcterms:created>
  <dc:creator>Korisnik</dc:creator>
  <cp:lastModifiedBy>Goranka Arthofer</cp:lastModifiedBy>
  <cp:lastPrinted>2016-03-24T13:32:00Z</cp:lastPrinted>
  <dcterms:modified xmlns:xsi="http://www.w3.org/2001/XMLSchema-instance" xsi:type="dcterms:W3CDTF">2016-03-24T13:36:00Z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