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9161" w14:paraId="90a9161" w:rsidRDefault="002520D6" w:rsidP="00745BA6" w:rsidR="00831212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F81570">
        <w:t>1585/17-</w:t>
      </w:r>
      <w:r w:rsidR="00745BA6">
        <w:t>11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CE138D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F81570" w:rsidRPr="009F0E8C">
        <w:rPr>
          <w:lang w:val="pt-BR"/>
        </w:rPr>
        <w:t xml:space="preserve">ZIGGI USLUGE j.d.o.o., Novska, Ulica kralja Tomislava 113, OIB </w:t>
      </w:r>
      <w:r w:rsidR="00F81570" w:rsidRPr="00745BA6">
        <w:rPr>
          <w:lang w:val="pt-BR"/>
        </w:rPr>
        <w:t>20892113200</w:t>
      </w:r>
      <w:r w:rsidR="002D60CE" w:rsidRPr="00745BA6">
        <w:rPr>
          <w:lang w:val="pt-BR"/>
        </w:rPr>
        <w:t>,</w:t>
      </w:r>
      <w:r w:rsidR="000B22E7" w:rsidRPr="00745BA6">
        <w:rPr>
          <w:lang w:val="pt-BR"/>
        </w:rPr>
        <w:t xml:space="preserve"> </w:t>
      </w:r>
      <w:r w:rsidR="00745BA6" w:rsidRPr="00745BA6">
        <w:rPr>
          <w:lang w:val="pt-BR"/>
        </w:rPr>
        <w:t>13</w:t>
      </w:r>
      <w:r w:rsidR="00575489" w:rsidRPr="00745BA6">
        <w:rPr>
          <w:lang w:val="pt-BR"/>
        </w:rPr>
        <w:t xml:space="preserve">. </w:t>
      </w:r>
      <w:r w:rsidR="00CE138D" w:rsidRPr="00745BA6">
        <w:rPr>
          <w:lang w:val="pt-BR"/>
        </w:rPr>
        <w:t>srpnja</w:t>
      </w:r>
      <w:r w:rsidRPr="00745BA6">
        <w:rPr>
          <w:lang w:val="pt-BR"/>
        </w:rPr>
        <w:t xml:space="preserve"> 201</w:t>
      </w:r>
      <w:r w:rsidR="009E7BA7" w:rsidRPr="00745BA6">
        <w:rPr>
          <w:lang w:val="pt-BR"/>
        </w:rPr>
        <w:t>8</w:t>
      </w:r>
      <w:r w:rsidR="000B22E7" w:rsidRPr="00745BA6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="00F81570" w:rsidRPr="009F0E8C">
        <w:rPr>
          <w:lang w:val="pt-BR"/>
        </w:rPr>
        <w:t>ZIGGI USLUGE j.d.o.o., Novska, Ulica kralja Tomislava 113, OIB 20892113200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81570">
        <w:t>1585</w:t>
      </w:r>
      <w:r w:rsidR="00535D8E" w:rsidRPr="00B9015B">
        <w:t>-</w:t>
      </w:r>
      <w:r w:rsidR="005543BD">
        <w:t>1</w:t>
      </w:r>
      <w:r w:rsidR="001C15BA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F81570" w:rsidRPr="009F0E8C">
        <w:rPr>
          <w:lang w:val="pt-BR"/>
        </w:rPr>
        <w:t>ZIGGI USLUGE j.d.o.o., Novska, Ulica kralja Tomislava 113, OIB 20892113200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81570" w:rsidP="00745BA6" w:rsidR="00745BA6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304538">
        <w:t>dan 22. svibnja 2017. u Očevidniku redoslijeda osnova za plaćanje ima evidentirane neizvršene osnove za plaćanje u neprekinutom razdoblju od 120 dana, u ukupnom iznosu od 26.325,93 kn, kao i da dužnik ima 1 zaposlenih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1C15BA" w:rsidP="00745BA6" w:rsidR="00831212" w:rsidRPr="009E7BA7">
      <w:pPr>
        <w:ind w:firstLine="709"/>
        <w:jc w:val="both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E138D" w:rsidP="00CE138D" w:rsidR="00575489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 w:rsidR="00F81570">
        <w:t>30</w:t>
      </w:r>
      <w:r>
        <w:t>. svibnja 2018</w:t>
      </w:r>
      <w:r w:rsidR="0045151E">
        <w:t>., kojim je pozvan na ročište</w:t>
      </w:r>
      <w:r w:rsidRPr="0065182A">
        <w:t xml:space="preserve"> </w:t>
      </w:r>
      <w:r w:rsidR="00F81570">
        <w:t>4</w:t>
      </w:r>
      <w:r>
        <w:t>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1C15BA">
        <w:t>20</w:t>
      </w:r>
      <w:r>
        <w:t xml:space="preserve">. </w:t>
      </w:r>
      <w:r w:rsidR="001C15BA">
        <w:t>srpnja</w:t>
      </w:r>
      <w:r w:rsidRPr="00AC7999">
        <w:t xml:space="preserve"> 2017. (list </w:t>
      </w:r>
      <w:r w:rsidR="00F81570">
        <w:t>4</w:t>
      </w:r>
      <w:r w:rsidRPr="00AC7999">
        <w:t xml:space="preserve"> spisa) utvrdio da dužnik nije vlasnik nekretnina.</w:t>
      </w:r>
    </w:p>
    <w:p w:rsidRDefault="00CE138D" w:rsidP="00F81570" w:rsidR="00CE138D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Pr="00D35FD1">
        <w:t>9. svibnja 2018. (list 1</w:t>
      </w:r>
      <w:r w:rsidR="00F81570">
        <w:t>1</w:t>
      </w:r>
      <w:r w:rsidRPr="00D35FD1">
        <w:t xml:space="preserve"> spisa)</w:t>
      </w:r>
      <w:r w:rsidRPr="0018121A">
        <w:t xml:space="preserve"> </w:t>
      </w:r>
      <w:r>
        <w:t xml:space="preserve">iz kojeg proizlazi </w:t>
      </w:r>
      <w:r w:rsidR="0045151E">
        <w:t>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F81570">
        <w:t xml:space="preserve"> od 7</w:t>
      </w:r>
      <w:r w:rsidR="009E7BA7">
        <w:t xml:space="preserve">. </w:t>
      </w:r>
      <w:r w:rsidR="00C6061B">
        <w:t>svibnja</w:t>
      </w:r>
      <w:r w:rsidR="009E7BA7">
        <w:t xml:space="preserve"> 201</w:t>
      </w:r>
      <w:r w:rsidR="00F81570">
        <w:t>8. (list 9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F81570">
        <w:t xml:space="preserve"> 3</w:t>
      </w:r>
      <w:r w:rsidR="001C15BA">
        <w:t xml:space="preserve">. </w:t>
      </w:r>
      <w:r w:rsidR="00F81570">
        <w:t>svibnja</w:t>
      </w:r>
      <w:r w:rsidR="001C15BA">
        <w:t xml:space="preserve"> 2018</w:t>
      </w:r>
      <w:r w:rsidR="009E7BA7">
        <w:t xml:space="preserve"> u Očevidniku redoslijeda osnova za plaćanje imao neizvršene osnove za plaćanj</w:t>
      </w:r>
      <w:r w:rsidR="001C15BA">
        <w:t>e</w:t>
      </w:r>
      <w:r w:rsidR="00F81570">
        <w:t xml:space="preserve"> u neprekinutom razdoblju od 465</w:t>
      </w:r>
      <w:r w:rsidR="009E7BA7">
        <w:t xml:space="preserve"> dan</w:t>
      </w:r>
      <w:r w:rsidR="00F81570">
        <w:t>a u ukupnom iznosu od 27.702,65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C6061B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2F0A14">
      <w:pPr>
        <w:jc w:val="center"/>
        <w:rPr>
          <w:color w:val="FF0000"/>
        </w:rPr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 w:rsidRPr="00745BA6">
        <w:t>,</w:t>
      </w:r>
      <w:r w:rsidR="009B3D51" w:rsidRPr="00745BA6">
        <w:t xml:space="preserve"> </w:t>
      </w:r>
      <w:r w:rsidR="00745BA6" w:rsidRPr="00745BA6">
        <w:t>13</w:t>
      </w:r>
      <w:r w:rsidR="00575489" w:rsidRPr="00745BA6">
        <w:t xml:space="preserve">. </w:t>
      </w:r>
      <w:r w:rsidR="00CE138D" w:rsidRPr="00745BA6">
        <w:t>srpnja</w:t>
      </w:r>
      <w:r w:rsidR="002C3072" w:rsidRPr="00745BA6">
        <w:t xml:space="preserve"> 201</w:t>
      </w:r>
      <w:r w:rsidR="002F0A14" w:rsidRPr="00745BA6">
        <w:t>8</w:t>
      </w:r>
      <w:r w:rsidR="00065B42" w:rsidRPr="00D34D66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9B01EC">
        <w:t>, v.r.</w:t>
      </w:r>
    </w:p>
    <w:p w:rsidRDefault="00745BA6" w:rsidP="00065B42" w:rsidR="00745BA6"/>
    <w:p w:rsidRDefault="00065B42" w:rsidP="00065B42" w:rsidR="00065B42" w:rsidRPr="00B9015B">
      <w:r w:rsidRPr="00B9015B">
        <w:t>Uputa o pravnom lijeku:</w:t>
      </w:r>
    </w:p>
    <w:p w:rsidRDefault="00065B42" w:rsidP="002D60CE" w:rsidR="00831212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45BA6" w:rsidP="00575489" w:rsidR="00745BA6"/>
    <w:p w:rsidRDefault="009B01EC" w:rsidP="007B64C7" w:rsidR="009B01EC">
      <w:pPr>
        <w:ind w:firstLine="708" w:left="3540"/>
        <w:jc w:val="right"/>
      </w:pPr>
    </w:p>
    <w:p w:rsidRDefault="009B01EC" w:rsidP="007B64C7" w:rsidR="009B01EC">
      <w:pPr>
        <w:ind w:firstLine="708" w:left="3540"/>
        <w:jc w:val="right"/>
      </w:pPr>
      <w:r>
        <w:t>Za točnost otpravka-ovlašteni službenik:</w:t>
      </w:r>
    </w:p>
    <w:p w:rsidRDefault="009B01EC" w:rsidP="007B64C7" w:rsidR="009B01EC">
      <w:pPr>
        <w:ind w:firstLine="708" w:left="3540"/>
        <w:jc w:val="right"/>
      </w:pPr>
      <w:r>
        <w:t xml:space="preserve">                                       Valentina Gabud</w:t>
      </w:r>
    </w:p>
    <w:p w:rsidRDefault="009B01EC" w:rsidP="00575489" w:rsidR="009B01EC"/>
    <w:sectPr w:rsidSect="000E57F1" w:rsidR="009B01E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9B01EC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F81570">
      <w:rPr>
        <w:sz w:val="24"/>
        <w:szCs w:val="24"/>
      </w:rPr>
      <w:t>1585</w:t>
    </w:r>
    <w:r w:rsidR="001C15BA">
      <w:rPr>
        <w:sz w:val="24"/>
        <w:szCs w:val="24"/>
      </w:rPr>
      <w:t>/17</w:t>
    </w:r>
    <w:r w:rsidR="00BE0BAA">
      <w:rPr>
        <w:sz w:val="24"/>
        <w:szCs w:val="24"/>
      </w:rPr>
      <w:t>-</w:t>
    </w:r>
    <w:r w:rsidR="00745BA6">
      <w:rPr>
        <w:sz w:val="24"/>
        <w:szCs w:val="24"/>
      </w:rPr>
      <w:t>11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BA7" w:rsidP="002520D6" w:rsidR="002520D6">
    <w:pPr>
      <w:pStyle w:val="Zaglavlje"/>
    </w:pPr>
    <w:r>
      <w:t xml:space="preserve">                  </w:t>
    </w:r>
    <w:r w:rsidR="002520D6">
      <w:t xml:space="preserve"> </w:t>
    </w:r>
    <w:r w:rsidR="002520D6"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1C15BA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151E"/>
    <w:rsid w:val="0045516A"/>
    <w:rsid w:val="004664DD"/>
    <w:rsid w:val="004C428C"/>
    <w:rsid w:val="00501EBB"/>
    <w:rsid w:val="00535D8E"/>
    <w:rsid w:val="005543BD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45BA6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B01EC"/>
    <w:rsid w:val="009B3D51"/>
    <w:rsid w:val="009E7BA7"/>
    <w:rsid w:val="009F3653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E138D"/>
    <w:rsid w:val="00CF535B"/>
    <w:rsid w:val="00D340BD"/>
    <w:rsid w:val="00D34D66"/>
    <w:rsid w:val="00D3501A"/>
    <w:rsid w:val="00D677F7"/>
    <w:rsid w:val="00D803A5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81570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1585</izvorni_sadrzaj>
    <derivirana_varijabla naziv="DomainObject.Predmet.Broj_1">1585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St-1585/2017</izvorni_sadrzaj>
    <derivirana_varijabla naziv="DomainObject.Predmet.OznakaBroj_1">St-1585/2017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ZIGGI USLUGE j.d.o.o. za proizvodnju, trgovinu i usluge zastupanog po punomoćniku Igor Pupilo</izvorni_sadrzaj>
    <derivirana_varijabla naziv="DomainObject.Predmet.ProtustrankaFormated_1">  ZIGGI USLUGE j.d.o.o. za proizvodnju, trgovinu i usluge zastupanog po punomoćniku Igor Pupilo</derivirana_varijabla>
  </DomainObject.Predmet.ProtustrankaFormated>
  <DomainObject.Predmet.ProtustrankaFormatedOIB>
    <izvorni_sadrzaj>  ZIGGI USLUGE j.d.o.o. za proizvodnju, trgovinu i usluge, OIB 20892113200 zastupanog po punomoćniku Igor Pupilo</izvorni_sadrzaj>
    <derivirana_varijabla naziv="DomainObject.Predmet.ProtustrankaFormatedOIB_1">  ZIGGI USLUGE j.d.o.o. za proizvodnju, trgovinu i usluge, OIB 20892113200 zastupanog po punomoćniku Igor Pupilo</derivirana_varijabla>
  </DomainObject.Predmet.ProtustrankaFormatedOIB>
  <DomainObject.Predmet.ProtustrankaFormatedWithAdress>
    <izvorni_sadrzaj> ZIGGI USLUGE j.d.o.o. za proizvodnju, trgovinu i usluge, Ulica kralja Tomislava 113 , 44330 Novska zastupanog po punomoćniku Igor Pupilo</izvorni_sadrzaj>
    <derivirana_varijabla naziv="DomainObject.Predmet.ProtustrankaFormatedWithAdress_1"> ZIGGI USLUGE j.d.o.o. za proizvodnju, trgovinu i usluge, Ulica kralja Tomislava 113 , 44330 Novska zastupanog po punomoćniku Igor Pupilo</derivirana_varijabla>
  </DomainObject.Predmet.ProtustrankaFormatedWithAdress>
  <DomainObject.Predmet.ProtustrankaFormatedWithAdressOIB>
    <izvorni_sadrzaj> ZIGGI USLUGE j.d.o.o. za proizvodnju, trgovinu i usluge, OIB 20892113200, Ulica kralja Tomislava 113 , 44330 Novska zastupanog po punomoćniku Igor Pupilo</izvorni_sadrzaj>
    <derivirana_varijabla naziv="DomainObject.Predmet.ProtustrankaFormatedWithAdressOIB_1"> ZIGGI USLUGE j.d.o.o. za proizvodnju, trgovinu i usluge, OIB 20892113200, Ulica kralja Tomislava 113 , 44330 Novska zastupanog po punomoćniku Igor Pupilo</derivirana_varijabla>
  </DomainObject.Predmet.ProtustrankaFormatedWithAdressOIB>
  <DomainObject.Predmet.ProtustrankaWithAdress>
    <izvorni_sadrzaj>ZIGGI USLUGE j.d.o.o. za proizvodnju, trgovinu i usluge Ulica kralja Tomislava 113 , 44330 Novska</izvorni_sadrzaj>
    <derivirana_varijabla naziv="DomainObject.Predmet.ProtustrankaWithAdress_1">ZIGGI USLUGE j.d.o.o. za proizvodnju, trgovinu i usluge Ulica kralja Tomislava 113 , 44330 Novska</derivirana_varijabla>
  </DomainObject.Predmet.ProtustrankaWithAdress>
  <DomainObject.Predmet.ProtustrankaWithAdressOIB>
    <izvorni_sadrzaj>ZIGGI USLUGE j.d.o.o. za proizvodnju, trgovinu i usluge, OIB 20892113200, Ulica kralja Tomislava 113 , 44330 Novska</izvorni_sadrzaj>
    <derivirana_varijabla naziv="DomainObject.Predmet.ProtustrankaWithAdressOIB_1">ZIGGI USLUGE j.d.o.o. za proizvodnju, trgovinu i usluge, OIB 20892113200, Ulica kralja Tomislava 113 , 44330 Novska</derivirana_varijabla>
  </DomainObject.Predmet.ProtustrankaWithAdressOIB>
  <DomainObject.Predmet.ProtustrankaNazivFormated>
    <izvorni_sadrzaj>ZIGGI USLUGE j.d.o.o. za proizvodnju, trgovinu i usluge</izvorni_sadrzaj>
    <derivirana_varijabla naziv="DomainObject.Predmet.ProtustrankaNazivFormated_1">ZIGGI USLUGE j.d.o.o. za proizvodnju, trgovinu i usluge</derivirana_varijabla>
  </DomainObject.Predmet.ProtustrankaNazivFormated>
  <DomainObject.Predmet.ProtustrankaNazivFormatedOIB>
    <izvorni_sadrzaj>ZIGGI USLUGE j.d.o.o. za proizvodnju, trgovinu i usluge, OIB 20892113200</izvorni_sadrzaj>
    <derivirana_varijabla naziv="DomainObject.Predmet.ProtustrankaNazivFormatedOIB_1">ZIGGI USLUGE j.d.o.o. za proizvodnju, trgovinu i usluge, OIB 20892113200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ZIGGI USLUGE j.d.o.o. za proizvodnju, trgovinu i usluge zastupanog po punomoćniku Igor Pupilo</item>
    </izvorni_sadrzaj>
    <derivirana_varijabla naziv="DomainObject.Predmet.ProtuStrankaListFormated_1">
      <item>ZIGGI USLUGE j.d.o.o. za proizvodnju, trgovinu i usluge zastupanog po punomoćniku Igor Pupilo</item>
    </derivirana_varijabla>
  </DomainObject.Predmet.ProtuStrankaListFormated>
  <DomainObject.Predmet.ProtuStrankaListFormatedOIB>
    <izvorni_sadrzaj>
      <item>ZIGGI USLUGE j.d.o.o. za proizvodnju, trgovinu i usluge, OIB 20892113200 zastupanog po punomoćniku Igor Pupilo</item>
    </izvorni_sadrzaj>
    <derivirana_varijabla naziv="DomainObject.Predmet.ProtuStrankaListFormatedOIB_1">
      <item>ZIGGI USLUGE j.d.o.o. za proizvodnju, trgovinu i usluge, OIB 20892113200 zastupanog po punomoćniku Igor Pupilo</item>
    </derivirana_varijabla>
  </DomainObject.Predmet.ProtuStrankaListFormatedOIB>
  <DomainObject.Predmet.ProtuStrankaListFormatedWithAdress>
    <izvorni_sadrzaj>
      <item>ZIGGI USLUGE j.d.o.o. za proizvodnju, trgovinu i usluge, Ulica kralja Tomislava 113 , 44330 Novska zastupanog po punomoćniku Igor Pupilo</item>
    </izvorni_sadrzaj>
    <derivirana_varijabla naziv="DomainObject.Predmet.ProtuStrankaListFormatedWithAdress_1">
      <item>ZIGGI USLUGE j.d.o.o. za proizvodnju, trgovinu i usluge, Ulica kralja Tomislava 113 , 44330 Novska zastupanog po punomoćniku Igor Pupilo</item>
    </derivirana_varijabla>
  </DomainObject.Predmet.ProtuStrankaListFormatedWithAdress>
  <DomainObject.Predmet.ProtuStrankaListFormatedWithAdressOIB>
    <izvorni_sadrzaj>
      <item>ZIGGI USLUGE j.d.o.o. za proizvodnju, trgovinu i usluge, OIB 20892113200, Ulica kralja Tomislava 113 , 44330 Novska zastupanog po punomoćniku Igor Pupilo</item>
    </izvorni_sadrzaj>
    <derivirana_varijabla naziv="DomainObject.Predmet.ProtuStrankaListFormatedWithAdressOIB_1">
      <item>ZIGGI USLUGE j.d.o.o. za proizvodnju, trgovinu i usluge, OIB 20892113200, Ulica kralja Tomislava 113 , 44330 Novska zastupanog po punomoćniku Igor Pupilo</item>
    </derivirana_varijabla>
  </DomainObject.Predmet.ProtuStrankaListFormatedWithAdressOIB>
  <DomainObject.Predmet.ProtuStrankaListNazivFormated>
    <izvorni_sadrzaj>
      <item>ZIGGI USLUGE j.d.o.o. za proizvodnju, trgovinu i usluge</item>
    </izvorni_sadrzaj>
    <derivirana_varijabla naziv="DomainObject.Predmet.ProtuStrankaListNazivFormated_1">
      <item>ZIGGI USLUGE j.d.o.o. za proizvodnju, trgovinu i usluge</item>
    </derivirana_varijabla>
  </DomainObject.Predmet.ProtuStrankaListNazivFormated>
  <DomainObject.Predmet.ProtuStrankaListNazivFormatedOIB>
    <izvorni_sadrzaj>
      <item>ZIGGI USLUGE j.d.o.o. za proizvodnju, trgovinu i usluge, OIB 20892113200</item>
    </izvorni_sadrzaj>
    <derivirana_varijabla naziv="DomainObject.Predmet.ProtuStrankaListNazivFormatedOIB_1">
      <item>ZIGGI USLUGE j.d.o.o. za proizvodnju, trgovinu i usluge, OIB 20892113200</item>
    </derivirana_varijabla>
  </DomainObject.Predmet.ProtuStrankaListNazivFormatedOIB>
  <DomainObject.Predmet.OstaliListFormated>
    <izvorni_sadrzaj>
      <item>Igor Pupilo punomoćnik sudionika u postupku ZIGGI USLUGE j.d.o.o. za proizvodnju, trgovinu i usluge</item>
    </izvorni_sadrzaj>
    <derivirana_varijabla naziv="DomainObject.Predmet.OstaliListFormated_1">
      <item>Igor Pupilo punomoćnik sudionika u postupku ZIGGI USLUGE j.d.o.o. za proizvodnju, trgovinu i usluge</item>
    </derivirana_varijabla>
  </DomainObject.Predmet.OstaliListFormated>
  <DomainObject.Predmet.OstaliListFormatedOIB>
    <izvorni_sadrzaj>
      <item>Igor Pupilo, OIB 08621340309 punomoćnik sudionika u postupku ZIGGI USLUGE j.d.o.o. za proizvodnju, trgovinu i usluge</item>
    </izvorni_sadrzaj>
    <derivirana_varijabla naziv="DomainObject.Predmet.OstaliListFormatedOIB_1">
      <item>Igor Pupilo, OIB 08621340309 punomoćnik sudionika u postupku ZIGGI USLUGE j.d.o.o. za proizvodnju, trgovinu i usluge</item>
    </derivirana_varijabla>
  </DomainObject.Predmet.OstaliListFormatedOIB>
  <DomainObject.Predmet.OstaliListFormatedWithAdress>
    <izvorni_sadrzaj>
      <item>Igor Pupilo, Ulica Kralja Tomislava 113, 44330 Novska punomoćnik sudionika u postupku ZIGGI USLUGE j.d.o.o. za proizvodnju, trgovinu i usluge</item>
    </izvorni_sadrzaj>
    <derivirana_varijabla naziv="DomainObject.Predmet.OstaliListFormatedWithAdress_1">
      <item>Igor Pupilo, Ulica Kralja Tomislava 113, 44330 Novska punomoćnik sudionika u postupku ZIGGI USLUGE j.d.o.o. za proizvodnju, trgovinu i usluge</item>
    </derivirana_varijabla>
  </DomainObject.Predmet.OstaliListFormatedWithAdress>
  <DomainObject.Predmet.OstaliListFormatedWithAdressOIB>
    <izvorni_sadrzaj>
      <item>Igor Pupilo, OIB 08621340309, Ulica Kralja Tomislava 113, 44330 Novska punomoćnik sudionika u postupku ZIGGI USLUGE j.d.o.o. za proizvodnju, trgovinu i usluge</item>
    </izvorni_sadrzaj>
    <derivirana_varijabla naziv="DomainObject.Predmet.OstaliListFormatedWithAdressOIB_1">
      <item>Igor Pupilo, OIB 08621340309, Ulica Kralja Tomislava 113, 44330 Novska punomoćnik sudionika u postupku ZIGGI USLUGE j.d.o.o. za proizvodnju, trgovinu i usluge</item>
    </derivirana_varijabla>
  </DomainObject.Predmet.OstaliListFormatedWithAdressOIB>
  <DomainObject.Predmet.OstaliListNazivFormated>
    <izvorni_sadrzaj>
      <item>Igor Pupilo</item>
    </izvorni_sadrzaj>
    <derivirana_varijabla naziv="DomainObject.Predmet.OstaliListNazivFormated_1">
      <item>Igor Pupilo</item>
    </derivirana_varijabla>
  </DomainObject.Predmet.OstaliListNazivFormated>
  <DomainObject.Predmet.OstaliListNazivFormatedOIB>
    <izvorni_sadrzaj>
      <item>Igor Pupilo, OIB 08621340309</item>
    </izvorni_sadrzaj>
    <derivirana_varijabla naziv="DomainObject.Predmet.OstaliListNazivFormatedOIB_1">
      <item>Igor Pupilo, OIB 08621340309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ZIGGI USLUGE j.d.o.o. za proizvodnju, trgovinu i usluge</izvorni_sadrzaj>
    <derivirana_varijabla naziv="DomainObject.Predmet.ProtustrankaIDrugi_1">ZIGGI USLUGE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ZIGGI USLUGE j.d.o.o. za proizvodnju, trgovinu i usluge, OIB 20892113200, Ulica kralja Tomislava 113 , 44330 Novska</izvorni_sadrzaj>
    <derivirana_varijabla naziv="DomainObject.Predmet.ProtustrankaIDrugiAdressOIB_1">ZIGGI USLUGE j.d.o.o. za proizvodnju, trgovinu i usluge, OIB 20892113200, Ulica kralja Tomislava 113 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ZIGGI USLUGE j.d.o.o. za proizvodnju, trgovinu i usluge</item>
      <item>Igor Pupilo</item>
    </izvorni_sadrzaj>
    <derivirana_varijabla naziv="DomainObject.Predmet.SudioniciListNaziv_1">
      <item>FINA Regionalni centar Zagreb</item>
      <item>ZIGGI USLUGE j.d.o.o. za proizvodnju, trgovinu i usluge</item>
      <item>Igor Pupilo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ZIGGI USLUGE j.d.o.o. za proizvodnju, trgovinu i usluge, OIB 20892113200, Ulica kralja Tomislava 113 ,44330 Novska</item>
      <item>Igor Pupilo, OIB 08621340309, Ulica Kralja Tomislava 113,44330 Novska</item>
    </izvorni_sadrzaj>
    <derivirana_varijabla naziv="DomainObject.Predmet.SudioniciListAdressOIB_1">
      <item>FINA Regionalni centar Zagreb, OIB 85821130368, Trg svibanjskih žrtava 1995. br. 1,10000 Zagreb</item>
      <item>ZIGGI USLUGE j.d.o.o. za proizvodnju, trgovinu i usluge, OIB 20892113200, Ulica kralja Tomislava 113 ,44330 Novska</item>
      <item>Igor Pupilo, OIB 08621340309, Ulica Kralja Tomislava 113,44330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20892113200</item>
      <item>, OIB 08621340309</item>
    </izvorni_sadrzaj>
    <derivirana_varijabla naziv="DomainObject.Predmet.SudioniciListNazivOIB_1">
      <item>, OIB 85821130368</item>
      <item>, OIB 20892113200</item>
      <item>, OIB 08621340309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414560-25CE-44CC-9B22-6018E37EDC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801</properties:Words>
  <properties:Characters>4431</properties:Characters>
  <properties:Lines>89</properties:Lines>
  <properties:Paragraphs>28</properties:Paragraphs>
  <properties:TotalTime>375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2018-07-13T06:39:00Z</cp:lastPrinted>
  <dcterms:modified xmlns:xsi="http://www.w3.org/2001/XMLSchema-instance" xsi:type="dcterms:W3CDTF">2018-07-13T06:39:00Z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poziv vjerovnicima-čl.110.docx)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