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cc224" w14:paraId="3acc224" w:rsidRDefault="00847790" w:rsidP="00E32783" w:rsidR="00E32783" w:rsidRPr="00E32783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E32783">
        <w:rPr>
          <w:rStyle w:val="Naglaeno"/>
          <w:rFonts w:hAnsi="Times New Roman" w:ascii="Times New Roman"/>
          <w:sz w:val="24"/>
          <w:szCs w:val="24"/>
        </w:rPr>
        <w:t xml:space="preserve"> </w:t>
      </w:r>
      <w:r w:rsidR="00E32783" w:rsidRPr="00E32783">
        <w:rPr>
          <w:rFonts w:hAnsi="Times New Roman" w:ascii="Times New Roman"/>
          <w:sz w:val="24"/>
          <w:szCs w:val="24"/>
        </w:rPr>
        <w:t>6 St-</w:t>
      </w:r>
      <w:r w:rsidR="001728A7">
        <w:rPr>
          <w:rFonts w:hAnsi="Times New Roman" w:ascii="Times New Roman"/>
          <w:sz w:val="24"/>
          <w:szCs w:val="24"/>
        </w:rPr>
        <w:t>369/13-185</w:t>
      </w:r>
    </w:p>
    <w:p w:rsidRDefault="00847790" w:rsidP="00761584" w:rsidR="00847790" w:rsidRPr="00847790">
      <w:pPr>
        <w:jc w:val="right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</w:p>
    <w:p w:rsidRDefault="00847790" w:rsidP="00847790" w:rsidR="00847790">
      <w:pPr>
        <w:rPr>
          <w:rStyle w:val="Naglaeno"/>
        </w:rPr>
      </w:pPr>
      <w:r>
        <w:rPr>
          <w:rStyle w:val="Naglaeno"/>
        </w:rPr>
        <w:t xml:space="preserve">   </w:t>
      </w:r>
      <w:r w:rsidR="001728A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790" w:rsidP="00847790" w:rsidR="00847790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47790" w:rsidP="00847790" w:rsidR="00847790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847790" w:rsidP="00847790" w:rsid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D27BE3" w:rsidP="00847790" w:rsidR="00D27BE3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D27BE3" w:rsidR="00F427F2" w:rsidRPr="00D27BE3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4C4E74" w:rsidP="00847790" w:rsidR="004C4E74">
      <w:pPr>
        <w:pStyle w:val="Bezproreda"/>
        <w:rPr>
          <w:rFonts w:hAnsi="Times New Roman" w:ascii="Times New Roman"/>
          <w:sz w:val="24"/>
          <w:szCs w:val="24"/>
        </w:rPr>
      </w:pPr>
    </w:p>
    <w:p w:rsidRDefault="001728A7" w:rsidP="00847790" w:rsidR="001728A7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84779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Trgovački sud u Osijeku, po </w:t>
      </w:r>
      <w:r w:rsidR="00F909B8">
        <w:rPr>
          <w:rFonts w:hAnsi="Times New Roman" w:ascii="Times New Roman"/>
          <w:sz w:val="24"/>
          <w:szCs w:val="24"/>
        </w:rPr>
        <w:t>stečajnoj sutkinji</w:t>
      </w:r>
      <w:r w:rsidRPr="00847790">
        <w:rPr>
          <w:rFonts w:hAnsi="Times New Roman" w:ascii="Times New Roman"/>
          <w:sz w:val="24"/>
          <w:szCs w:val="24"/>
        </w:rPr>
        <w:t xml:space="preserve"> Nad</w:t>
      </w:r>
      <w:r w:rsidR="00F909B8">
        <w:rPr>
          <w:rFonts w:hAnsi="Times New Roman" w:ascii="Times New Roman"/>
          <w:sz w:val="24"/>
          <w:szCs w:val="24"/>
        </w:rPr>
        <w:t>i</w:t>
      </w:r>
      <w:r w:rsidRPr="00847790">
        <w:rPr>
          <w:rFonts w:hAnsi="Times New Roman" w:ascii="Times New Roman"/>
          <w:sz w:val="24"/>
          <w:szCs w:val="24"/>
        </w:rPr>
        <w:t xml:space="preserve"> Roso, u predmetu </w:t>
      </w:r>
      <w:r w:rsidR="00F909B8">
        <w:rPr>
          <w:rFonts w:hAnsi="Times New Roman" w:ascii="Times New Roman"/>
          <w:sz w:val="24"/>
          <w:szCs w:val="24"/>
        </w:rPr>
        <w:t xml:space="preserve">stečajnog dužnika: </w:t>
      </w:r>
      <w:r w:rsidRPr="00847790">
        <w:rPr>
          <w:rFonts w:hAnsi="Times New Roman" w:ascii="Times New Roman"/>
          <w:sz w:val="24"/>
          <w:szCs w:val="24"/>
        </w:rPr>
        <w:t xml:space="preserve"> </w:t>
      </w:r>
      <w:r w:rsidR="001728A7">
        <w:rPr>
          <w:rFonts w:hAnsi="Times New Roman" w:ascii="Times New Roman"/>
          <w:b/>
          <w:color w:val="000000"/>
          <w:sz w:val="24"/>
          <w:szCs w:val="24"/>
        </w:rPr>
        <w:t>PAN TRGOVINA d.o.o. za trgovinu, proizvodnju i usluge, "u stečaju" Đakovo, Pape Ivana Pavla II br. 10, OIB: 39628436169, MBS: 050033538</w:t>
      </w:r>
      <w:r w:rsidRPr="00847790">
        <w:rPr>
          <w:rFonts w:hAnsi="Times New Roman" w:ascii="Times New Roman"/>
          <w:sz w:val="24"/>
          <w:szCs w:val="24"/>
        </w:rPr>
        <w:t xml:space="preserve">, dana  </w:t>
      </w:r>
      <w:r w:rsidR="001728A7">
        <w:rPr>
          <w:rFonts w:hAnsi="Times New Roman" w:ascii="Times New Roman"/>
          <w:sz w:val="24"/>
          <w:szCs w:val="24"/>
        </w:rPr>
        <w:t>2</w:t>
      </w:r>
      <w:r w:rsidR="00F909B8">
        <w:rPr>
          <w:rFonts w:hAnsi="Times New Roman" w:ascii="Times New Roman"/>
          <w:sz w:val="24"/>
          <w:szCs w:val="24"/>
        </w:rPr>
        <w:t xml:space="preserve">. </w:t>
      </w:r>
      <w:r w:rsidR="001728A7">
        <w:rPr>
          <w:rFonts w:hAnsi="Times New Roman" w:ascii="Times New Roman"/>
          <w:sz w:val="24"/>
          <w:szCs w:val="24"/>
        </w:rPr>
        <w:t>svibnja 2018</w:t>
      </w:r>
      <w:r w:rsidR="00AE3C1E">
        <w:rPr>
          <w:rFonts w:hAnsi="Times New Roman" w:ascii="Times New Roman"/>
          <w:sz w:val="24"/>
          <w:szCs w:val="24"/>
        </w:rPr>
        <w:t xml:space="preserve">. g., </w:t>
      </w:r>
      <w:r w:rsidRPr="00847790">
        <w:rPr>
          <w:rFonts w:hAnsi="Times New Roman" w:ascii="Times New Roman"/>
          <w:sz w:val="24"/>
          <w:szCs w:val="24"/>
        </w:rPr>
        <w:t xml:space="preserve"> </w:t>
      </w:r>
    </w:p>
    <w:p w:rsidRDefault="002C0D19" w:rsidP="00E32CE3" w:rsidR="002C0D19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728A7" w:rsidP="00AE3C1E" w:rsidR="001728A7" w:rsidRPr="001728A7">
      <w:pPr>
        <w:numPr>
          <w:ilvl w:val="0"/>
          <w:numId w:val="16"/>
        </w:num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Određuje se nagrada za rad članovima odbora vjerovnika stečajnog dužnika </w:t>
      </w:r>
      <w:r>
        <w:rPr>
          <w:rFonts w:hAnsi="Times New Roman" w:ascii="Times New Roman"/>
          <w:b/>
          <w:color w:val="000000"/>
          <w:sz w:val="24"/>
          <w:szCs w:val="24"/>
        </w:rPr>
        <w:t>PAN TRGOVINA d.o.o. za trgovinu, proizvodnju i usluge, "u stečaju" Đakovo, Pape Ivana Pavla II br. 10, OIB: 39628436169, MBS: 050033538</w:t>
      </w:r>
      <w:r>
        <w:rPr>
          <w:rFonts w:hAnsi="Times New Roman" w:ascii="Times New Roman"/>
          <w:color w:val="000000"/>
          <w:sz w:val="24"/>
          <w:szCs w:val="24"/>
        </w:rPr>
        <w:t>, u visini od 250,00 kn neto po danu koji su proveli u obavljanju poslova iz svog djelokruga.</w:t>
      </w:r>
    </w:p>
    <w:p w:rsidRDefault="001728A7" w:rsidP="00F909B8" w:rsidR="00F909B8">
      <w:pPr>
        <w:pStyle w:val="Odlomakpopisa"/>
        <w:numPr>
          <w:ilvl w:val="0"/>
          <w:numId w:val="16"/>
        </w:numPr>
        <w:ind w:left="720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909B8" w:rsidRPr="00F909B8">
        <w:rPr>
          <w:rFonts w:hAnsi="Times New Roman" w:ascii="Times New Roman"/>
          <w:sz w:val="24"/>
          <w:szCs w:val="24"/>
          <w:lang w:val="hr-HR"/>
        </w:rPr>
        <w:t>Odobrava se</w:t>
      </w:r>
      <w:r>
        <w:rPr>
          <w:rFonts w:hAnsi="Times New Roman" w:ascii="Times New Roman"/>
          <w:sz w:val="24"/>
          <w:szCs w:val="24"/>
          <w:lang w:val="hr-HR"/>
        </w:rPr>
        <w:t xml:space="preserve"> naknada putnih troškova predsjednici odbora vjerovnika Luci Hanuljak iz Đakova, K. Tomislava 49, OIB: 37292870110, za uporabu osobnog automobila na relaciji Đakovo-Osijek-Đakovo, radi obavljanja dužnosti predsjednice odbora vjerovnika, za četiri dolaska u neto iznosu od 720,00 kn. </w:t>
      </w:r>
      <w:r w:rsidR="00F909B8" w:rsidRPr="00F909B8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1728A7" w:rsidP="001728A7" w:rsidR="001728A7">
      <w:pPr>
        <w:pStyle w:val="Odlomakpopisa"/>
        <w:ind w:firstLine="0"/>
        <w:rPr>
          <w:rFonts w:hAnsi="Times New Roman" w:ascii="Times New Roman"/>
          <w:sz w:val="24"/>
          <w:szCs w:val="24"/>
          <w:lang w:val="hr-HR"/>
        </w:rPr>
      </w:pPr>
    </w:p>
    <w:p w:rsidRDefault="001728A7" w:rsidP="001728A7" w:rsidR="001728A7">
      <w:pPr>
        <w:pStyle w:val="Bezproreda1"/>
        <w:numPr>
          <w:ilvl w:val="0"/>
          <w:numId w:val="1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Nalaže se stečajnom upravitelju Zoran Subotić da isplati iznose iz t. 1 i 2 po pravomoćnosti ovog rješenja.</w:t>
      </w:r>
    </w:p>
    <w:p w:rsidRDefault="001728A7" w:rsidP="001728A7" w:rsidR="001728A7">
      <w:pPr>
        <w:pStyle w:val="Odlomakpopisa"/>
        <w:rPr>
          <w:rFonts w:hAnsi="Times New Roman" w:ascii="Times New Roman"/>
          <w:sz w:val="24"/>
          <w:szCs w:val="24"/>
        </w:rPr>
      </w:pPr>
    </w:p>
    <w:p w:rsidRDefault="001728A7" w:rsidP="001728A7" w:rsidR="00483DC1">
      <w:pPr>
        <w:pStyle w:val="Bezproreda1"/>
        <w:ind w:left="106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1728A7" w:rsidP="001728A7" w:rsidR="001728A7">
      <w:pPr>
        <w:pStyle w:val="Bezproreda1"/>
        <w:ind w:left="1068"/>
        <w:rPr>
          <w:rFonts w:hAnsi="Times New Roman" w:ascii="Times New Roman"/>
          <w:sz w:val="24"/>
          <w:szCs w:val="24"/>
        </w:rPr>
      </w:pPr>
    </w:p>
    <w:p w:rsidRDefault="001728A7" w:rsidP="001728A7" w:rsidR="001728A7">
      <w:pPr>
        <w:pStyle w:val="Bezproreda1"/>
        <w:ind w:left="1068"/>
        <w:rPr>
          <w:rFonts w:hAnsi="Times New Roman" w:ascii="Times New Roman"/>
          <w:sz w:val="24"/>
          <w:szCs w:val="24"/>
        </w:rPr>
      </w:pPr>
    </w:p>
    <w:p w:rsidRDefault="001728A7" w:rsidP="001728A7" w:rsidR="001728A7">
      <w:pPr>
        <w:pStyle w:val="Bezproreda1"/>
        <w:ind w:left="1068"/>
        <w:rPr>
          <w:rFonts w:hAnsi="Times New Roman" w:ascii="Times New Roman"/>
          <w:sz w:val="24"/>
          <w:szCs w:val="24"/>
        </w:rPr>
      </w:pPr>
    </w:p>
    <w:p w:rsidRDefault="001728A7" w:rsidP="001728A7" w:rsidR="001728A7">
      <w:pPr>
        <w:pStyle w:val="Bezproreda1"/>
        <w:ind w:left="1068"/>
        <w:rPr>
          <w:rFonts w:hAnsi="Times New Roman" w:ascii="Times New Roman"/>
          <w:sz w:val="24"/>
          <w:szCs w:val="24"/>
        </w:rPr>
      </w:pPr>
    </w:p>
    <w:p w:rsidRDefault="001728A7" w:rsidP="001728A7" w:rsidR="001728A7" w:rsidRPr="00E32783">
      <w:pPr>
        <w:jc w:val="right"/>
        <w:rPr>
          <w:rFonts w:hAnsi="Times New Roman" w:ascii="Times New Roman"/>
          <w:sz w:val="24"/>
          <w:szCs w:val="24"/>
        </w:rPr>
      </w:pPr>
      <w:r w:rsidRPr="00E32783">
        <w:rPr>
          <w:rFonts w:hAnsi="Times New Roman" w:ascii="Times New Roman"/>
          <w:sz w:val="24"/>
          <w:szCs w:val="24"/>
        </w:rPr>
        <w:lastRenderedPageBreak/>
        <w:t>6 St-</w:t>
      </w:r>
      <w:r>
        <w:rPr>
          <w:rFonts w:hAnsi="Times New Roman" w:ascii="Times New Roman"/>
          <w:sz w:val="24"/>
          <w:szCs w:val="24"/>
        </w:rPr>
        <w:t>369/13-185</w:t>
      </w:r>
    </w:p>
    <w:p w:rsidRDefault="00483DC1" w:rsidP="00483DC1" w:rsidR="00483DC1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Obrazloženje</w:t>
      </w:r>
    </w:p>
    <w:p w:rsidRDefault="00483DC1" w:rsidP="00483DC1" w:rsidR="00483DC1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F909B8" w:rsidR="001728A7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B44A44">
        <w:rPr>
          <w:rFonts w:hAnsi="Times New Roman" w:ascii="Times New Roman"/>
          <w:sz w:val="24"/>
          <w:szCs w:val="24"/>
        </w:rPr>
        <w:t xml:space="preserve">Podneskom od </w:t>
      </w:r>
      <w:r w:rsidR="001728A7">
        <w:rPr>
          <w:rFonts w:hAnsi="Times New Roman" w:ascii="Times New Roman"/>
          <w:sz w:val="24"/>
          <w:szCs w:val="24"/>
        </w:rPr>
        <w:t>22</w:t>
      </w:r>
      <w:r w:rsidR="00E32783">
        <w:rPr>
          <w:rFonts w:hAnsi="Times New Roman" w:ascii="Times New Roman"/>
          <w:sz w:val="24"/>
          <w:szCs w:val="24"/>
        </w:rPr>
        <w:t xml:space="preserve">. </w:t>
      </w:r>
      <w:r w:rsidR="001728A7">
        <w:rPr>
          <w:rFonts w:hAnsi="Times New Roman" w:ascii="Times New Roman"/>
          <w:sz w:val="24"/>
          <w:szCs w:val="24"/>
        </w:rPr>
        <w:t>ožujka 2018</w:t>
      </w:r>
      <w:r w:rsidR="00F909B8">
        <w:rPr>
          <w:rFonts w:hAnsi="Times New Roman" w:ascii="Times New Roman"/>
          <w:sz w:val="24"/>
          <w:szCs w:val="24"/>
        </w:rPr>
        <w:t>. g.</w:t>
      </w:r>
      <w:r w:rsidR="001728A7">
        <w:rPr>
          <w:rFonts w:hAnsi="Times New Roman" w:ascii="Times New Roman"/>
          <w:sz w:val="24"/>
          <w:szCs w:val="24"/>
        </w:rPr>
        <w:t xml:space="preserve"> stečajni upravitelj</w:t>
      </w:r>
      <w:r w:rsidR="00B44A44">
        <w:rPr>
          <w:rFonts w:hAnsi="Times New Roman" w:ascii="Times New Roman"/>
          <w:sz w:val="24"/>
          <w:szCs w:val="24"/>
        </w:rPr>
        <w:t xml:space="preserve"> predloži</w:t>
      </w:r>
      <w:r w:rsidR="001728A7">
        <w:rPr>
          <w:rFonts w:hAnsi="Times New Roman" w:ascii="Times New Roman"/>
          <w:sz w:val="24"/>
          <w:szCs w:val="24"/>
        </w:rPr>
        <w:t>o</w:t>
      </w:r>
      <w:r w:rsidR="00B44A44">
        <w:rPr>
          <w:rFonts w:hAnsi="Times New Roman" w:ascii="Times New Roman"/>
          <w:sz w:val="24"/>
          <w:szCs w:val="24"/>
        </w:rPr>
        <w:t xml:space="preserve"> je </w:t>
      </w:r>
      <w:r w:rsidR="001728A7">
        <w:rPr>
          <w:rFonts w:hAnsi="Times New Roman" w:ascii="Times New Roman"/>
          <w:sz w:val="24"/>
          <w:szCs w:val="24"/>
        </w:rPr>
        <w:t xml:space="preserve">određivanje nagrade i naknade troškova za rad članovima odbora vjerovnika, te je valjalo sukladno čl. 102. Stečajnog zakona (NN br. 71/15 i 104/17) odlučiti kao u izreci. </w:t>
      </w:r>
    </w:p>
    <w:p w:rsidRDefault="00E32783" w:rsidP="00E32783" w:rsidR="00E32783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909B8" w:rsidP="00F909B8" w:rsidR="00F909B8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E32783">
        <w:rPr>
          <w:rFonts w:hAnsi="Times New Roman" w:ascii="Times New Roman"/>
          <w:sz w:val="24"/>
          <w:szCs w:val="24"/>
        </w:rPr>
        <w:t>2</w:t>
      </w:r>
      <w:r w:rsidR="00F909B8">
        <w:rPr>
          <w:rFonts w:hAnsi="Times New Roman" w:ascii="Times New Roman"/>
          <w:sz w:val="24"/>
          <w:szCs w:val="24"/>
        </w:rPr>
        <w:t xml:space="preserve">. </w:t>
      </w:r>
      <w:r w:rsidR="001728A7">
        <w:rPr>
          <w:rFonts w:hAnsi="Times New Roman" w:ascii="Times New Roman"/>
          <w:sz w:val="24"/>
          <w:szCs w:val="24"/>
        </w:rPr>
        <w:t>svibnja 2018</w:t>
      </w:r>
      <w:r>
        <w:rPr>
          <w:rFonts w:hAnsi="Times New Roman" w:ascii="Times New Roman"/>
          <w:sz w:val="24"/>
          <w:szCs w:val="24"/>
        </w:rPr>
        <w:t>. g.</w:t>
      </w:r>
    </w:p>
    <w:p w:rsidRDefault="00B44A44" w:rsidP="00B44A44" w:rsidR="00B44A44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1728A7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Sanda Gučić</w:t>
      </w:r>
    </w:p>
    <w:p w:rsidRDefault="00F909B8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</w:t>
      </w:r>
      <w:r w:rsidR="00F909B8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1728A7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st. upravitelj Zoran Subotić</w:t>
      </w:r>
    </w:p>
    <w:p w:rsidRDefault="001728A7" w:rsidP="00B44A44" w:rsidR="001728A7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Luca Hanuljak, Đakovo, K. Tomislava 49</w:t>
      </w:r>
    </w:p>
    <w:p w:rsidRDefault="00B44A44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  <w:r w:rsidR="00F909B8">
        <w:rPr>
          <w:rFonts w:hAnsi="Times New Roman" w:ascii="Times New Roman"/>
          <w:sz w:val="24"/>
          <w:szCs w:val="24"/>
        </w:rPr>
        <w:t xml:space="preserve"> uz podnesak st. uprav. od </w:t>
      </w:r>
      <w:r w:rsidR="001728A7">
        <w:rPr>
          <w:rFonts w:hAnsi="Times New Roman" w:ascii="Times New Roman"/>
          <w:sz w:val="24"/>
          <w:szCs w:val="24"/>
        </w:rPr>
        <w:t>22.3.2018.</w:t>
      </w:r>
    </w:p>
    <w:p w:rsidRDefault="00E32783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1728A7">
        <w:rPr>
          <w:rFonts w:hAnsi="Times New Roman" w:ascii="Times New Roman"/>
          <w:sz w:val="24"/>
          <w:szCs w:val="24"/>
        </w:rPr>
        <w:t>2.6.</w:t>
      </w:r>
    </w:p>
    <w:p w:rsidRDefault="004C4E74" w:rsidP="00E32783" w:rsidR="004C4E74" w:rsidRPr="002A09D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4C4E74" w:rsidR="00F427F2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D43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lastRenderedPageBreak/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5CA1" w:rsidP="00F427F2" w:rsidR="000F5CA1">
      <w:pPr>
        <w:spacing w:lineRule="auto" w:line="240" w:after="0"/>
      </w:pPr>
      <w:r>
        <w:separator/>
      </w:r>
    </w:p>
  </w:endnote>
  <w:endnote w:id="0" w:type="continuationSeparator">
    <w:p w:rsidRDefault="000F5CA1" w:rsidP="00F427F2" w:rsidR="000F5CA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5CA1" w:rsidP="00F427F2" w:rsidR="000F5CA1">
      <w:pPr>
        <w:spacing w:lineRule="auto" w:line="240" w:after="0"/>
      </w:pPr>
      <w:r>
        <w:separator/>
      </w:r>
    </w:p>
  </w:footnote>
  <w:footnote w:id="0" w:type="continuationSeparator">
    <w:p w:rsidRDefault="000F5CA1" w:rsidP="00F427F2" w:rsidR="000F5CA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21549">
      <w:rPr>
        <w:noProof/>
      </w:rPr>
      <w:t>3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51C44332"/>
    <w:lvl w:tplc="3262521E" w:ilvl="0">
      <w:start w:val="1"/>
      <w:numFmt w:val="decimal"/>
      <w:lvlText w:val="%1."/>
      <w:lvlJc w:val="left"/>
      <w:pPr>
        <w:ind w:hanging="360" w:left="644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ind w:hanging="360" w:left="1364"/>
      </w:pPr>
    </w:lvl>
    <w:lvl w:tentative="true" w:tplc="0409001B" w:ilvl="2">
      <w:start w:val="1"/>
      <w:numFmt w:val="lowerRoman"/>
      <w:lvlText w:val="%3."/>
      <w:lvlJc w:val="right"/>
      <w:pPr>
        <w:ind w:hanging="180" w:left="2084"/>
      </w:pPr>
    </w:lvl>
    <w:lvl w:tentative="true" w:tplc="0409000F" w:ilvl="3">
      <w:start w:val="1"/>
      <w:numFmt w:val="decimal"/>
      <w:lvlText w:val="%4."/>
      <w:lvlJc w:val="left"/>
      <w:pPr>
        <w:ind w:hanging="360" w:left="2804"/>
      </w:pPr>
    </w:lvl>
    <w:lvl w:tentative="true" w:tplc="04090019" w:ilvl="4">
      <w:start w:val="1"/>
      <w:numFmt w:val="lowerLetter"/>
      <w:lvlText w:val="%5."/>
      <w:lvlJc w:val="left"/>
      <w:pPr>
        <w:ind w:hanging="360" w:left="3524"/>
      </w:pPr>
    </w:lvl>
    <w:lvl w:tentative="true" w:tplc="0409001B" w:ilvl="5">
      <w:start w:val="1"/>
      <w:numFmt w:val="lowerRoman"/>
      <w:lvlText w:val="%6."/>
      <w:lvlJc w:val="right"/>
      <w:pPr>
        <w:ind w:hanging="180" w:left="4244"/>
      </w:pPr>
    </w:lvl>
    <w:lvl w:tentative="true" w:tplc="0409000F" w:ilvl="6">
      <w:start w:val="1"/>
      <w:numFmt w:val="decimal"/>
      <w:lvlText w:val="%7."/>
      <w:lvlJc w:val="left"/>
      <w:pPr>
        <w:ind w:hanging="360" w:left="4964"/>
      </w:pPr>
    </w:lvl>
    <w:lvl w:tentative="true" w:tplc="04090019" w:ilvl="7">
      <w:start w:val="1"/>
      <w:numFmt w:val="lowerLetter"/>
      <w:lvlText w:val="%8."/>
      <w:lvlJc w:val="left"/>
      <w:pPr>
        <w:ind w:hanging="360" w:left="5684"/>
      </w:pPr>
    </w:lvl>
    <w:lvl w:tentative="true" w:tplc="0409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65080"/>
    <w:rsid w:val="000D19F5"/>
    <w:rsid w:val="000D2A5B"/>
    <w:rsid w:val="000D2DDD"/>
    <w:rsid w:val="000E792F"/>
    <w:rsid w:val="000F5CA1"/>
    <w:rsid w:val="0011160C"/>
    <w:rsid w:val="0014454E"/>
    <w:rsid w:val="001728A7"/>
    <w:rsid w:val="001805BA"/>
    <w:rsid w:val="001C376C"/>
    <w:rsid w:val="001C672C"/>
    <w:rsid w:val="001E0F82"/>
    <w:rsid w:val="002227F0"/>
    <w:rsid w:val="002806F3"/>
    <w:rsid w:val="002C0D19"/>
    <w:rsid w:val="002F0335"/>
    <w:rsid w:val="00301C20"/>
    <w:rsid w:val="00352B6A"/>
    <w:rsid w:val="003576DA"/>
    <w:rsid w:val="003600CC"/>
    <w:rsid w:val="00375DDD"/>
    <w:rsid w:val="003A5C6C"/>
    <w:rsid w:val="003B450C"/>
    <w:rsid w:val="003B4D43"/>
    <w:rsid w:val="003C1C2B"/>
    <w:rsid w:val="00404F3C"/>
    <w:rsid w:val="004164EB"/>
    <w:rsid w:val="004215E8"/>
    <w:rsid w:val="00447DE4"/>
    <w:rsid w:val="00483DC1"/>
    <w:rsid w:val="004C4E74"/>
    <w:rsid w:val="00573829"/>
    <w:rsid w:val="005A42BD"/>
    <w:rsid w:val="005A6A03"/>
    <w:rsid w:val="006436E5"/>
    <w:rsid w:val="00713E9B"/>
    <w:rsid w:val="00752475"/>
    <w:rsid w:val="00761584"/>
    <w:rsid w:val="00764F2E"/>
    <w:rsid w:val="007B43BB"/>
    <w:rsid w:val="007B7E29"/>
    <w:rsid w:val="00811539"/>
    <w:rsid w:val="00847790"/>
    <w:rsid w:val="00887529"/>
    <w:rsid w:val="008D6FC8"/>
    <w:rsid w:val="0093701A"/>
    <w:rsid w:val="009A0499"/>
    <w:rsid w:val="009A3C05"/>
    <w:rsid w:val="009D4867"/>
    <w:rsid w:val="009E6769"/>
    <w:rsid w:val="009F4D9E"/>
    <w:rsid w:val="00A21BC5"/>
    <w:rsid w:val="00A371BF"/>
    <w:rsid w:val="00A542C9"/>
    <w:rsid w:val="00A601A9"/>
    <w:rsid w:val="00A855CE"/>
    <w:rsid w:val="00AC6D07"/>
    <w:rsid w:val="00AE2842"/>
    <w:rsid w:val="00AE3C1E"/>
    <w:rsid w:val="00B071A9"/>
    <w:rsid w:val="00B1188C"/>
    <w:rsid w:val="00B44A44"/>
    <w:rsid w:val="00BE0DC1"/>
    <w:rsid w:val="00BE66D2"/>
    <w:rsid w:val="00CA1194"/>
    <w:rsid w:val="00CE019E"/>
    <w:rsid w:val="00D13AF3"/>
    <w:rsid w:val="00D27BE3"/>
    <w:rsid w:val="00D463FF"/>
    <w:rsid w:val="00D61790"/>
    <w:rsid w:val="00D6411F"/>
    <w:rsid w:val="00D74553"/>
    <w:rsid w:val="00DB2D35"/>
    <w:rsid w:val="00E32783"/>
    <w:rsid w:val="00E32CE3"/>
    <w:rsid w:val="00E94CF4"/>
    <w:rsid w:val="00E96EFB"/>
    <w:rsid w:val="00EE6EBF"/>
    <w:rsid w:val="00F21549"/>
    <w:rsid w:val="00F427F2"/>
    <w:rsid w:val="00F909B8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C4E74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4C4E74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4C4E74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4C4E74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15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21549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21549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1549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1549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C4E74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4C4E74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4C4E7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4C4E74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15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21549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21549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1549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1549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2013.</izvorni_sadrzaj>
    <derivirana_varijabla naziv="DomainObject.Predmet.DatumOsnivanja_1">26.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St-369/2013</izvorni_sadrzaj>
    <derivirana_varijabla naziv="DomainObject.Predmet.OznakaBroj_1">St-369/2013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 TRGOVINA d.o.o. za trgovinu, proizvodnju i usluge zastupanog po punomoćniku Marina Tolj</izvorni_sadrzaj>
    <derivirana_varijabla naziv="DomainObject.Predmet.ProtustrankaFormated_1">  PAN TRGOVINA d.o.o. za trgovinu, proizvodnju i usluge zastupanog po punomoćniku Marina Tolj</derivirana_varijabla>
  </DomainObject.Predmet.ProtustrankaFormated>
  <DomainObject.Predmet.ProtustrankaFormatedOIB>
    <izvorni_sadrzaj>  PAN TRGOVINA d.o.o. za trgovinu, proizvodnju i usluge, OIB 39628436169 zastupanog po punomoćniku Marina Tolj</izvorni_sadrzaj>
    <derivirana_varijabla naziv="DomainObject.Predmet.ProtustrankaFormatedOIB_1">  PAN TRGOVINA d.o.o. za trgovinu, proizvodnju i usluge, OIB 39628436169 zastupanog po punomoćniku Marina Tolj</derivirana_varijabla>
  </DomainObject.Predmet.ProtustrankaFormatedOIB>
  <DomainObject.Predmet.ProtustrankaFormatedWithAdress>
    <izvorni_sadrzaj> PAN TRGOVINA d.o.o. za trgovinu, proizvodnju i usluge, Pape Ivana Pavla II br. 10, 31400 Đakovo zastupanog po punomoćniku Marina Tolj</izvorni_sadrzaj>
    <derivirana_varijabla naziv="DomainObject.Predmet.ProtustrankaFormatedWithAdress_1"> PAN TRGOVINA d.o.o. za trgovinu, proizvodnju i usluge, Pape Ivana Pavla II br. 10, 31400 Đakovo zastupanog po punomoćniku Marina Tolj</derivirana_varijabla>
  </DomainObject.Predmet.ProtustrankaFormatedWithAdress>
  <DomainObject.Predmet.ProtustrankaFormatedWithAdressOIB>
    <izvorni_sadrzaj> PAN TRGOVINA d.o.o. za trgovinu, proizvodnju i usluge, OIB 39628436169, Pape Ivana Pavla II br. 10, 31400 Đakovo zastupanog po punomoćniku Marina Tolj</izvorni_sadrzaj>
    <derivirana_varijabla naziv="DomainObject.Predmet.ProtustrankaFormatedWithAdressOIB_1"> PAN TRGOVINA d.o.o. za trgovinu, proizvodnju i usluge, OIB 39628436169, Pape Ivana Pavla II br. 10, 31400 Đakovo zastupanog po punomoćniku Marina Tolj</derivirana_varijabla>
  </DomainObject.Predmet.ProtustrankaFormatedWithAdressOIB>
  <DomainObject.Predmet.ProtustrankaWithAdress>
    <izvorni_sadrzaj>PAN TRGOVINA d.o.o. za trgovinu, proizvodnju i usluge Pape Ivana Pavla II br. 10, 31400 Đakovo</izvorni_sadrzaj>
    <derivirana_varijabla naziv="DomainObject.Predmet.ProtustrankaWithAdress_1">PAN TRGOVINA d.o.o. za trgovinu, proizvodnju i usluge Pape Ivana Pavla II br. 10, 31400 Đakovo</derivirana_varijabla>
  </DomainObject.Predmet.ProtustrankaWithAdress>
  <DomainObject.Predmet.ProtustrankaWithAdressOIB>
    <izvorni_sadrzaj>PAN TRGOVINA d.o.o. za trgovinu, proizvodnju i usluge, OIB 39628436169, Pape Ivana Pavla II br. 10, 31400 Đakovo</izvorni_sadrzaj>
    <derivirana_varijabla naziv="DomainObject.Predmet.ProtustrankaWithAdressOIB_1">PAN TRGOVINA d.o.o. za trgovinu, proizvodnju i usluge, OIB 39628436169, Pape Ivana Pavla II br. 10, 31400 Đakovo</derivirana_varijabla>
  </DomainObject.Predmet.ProtustrankaWithAdressOIB>
  <DomainObject.Predmet.ProtustrankaNazivFormated>
    <izvorni_sadrzaj>PAN TRGOVINA d.o.o. za trgovinu, proizvodnju i usluge</izvorni_sadrzaj>
    <derivirana_varijabla naziv="DomainObject.Predmet.ProtustrankaNazivFormated_1">PAN TRGOVINA d.o.o. za trgovinu, proizvodnju i usluge</derivirana_varijabla>
  </DomainObject.Predmet.ProtustrankaNazivFormated>
  <DomainObject.Predmet.ProtustrankaNazivFormatedOIB>
    <izvorni_sadrzaj>PAN TRGOVINA d.o.o. za trgovinu, proizvodnju i usluge, OIB 39628436169</izvorni_sadrzaj>
    <derivirana_varijabla naziv="DomainObject.Predmet.ProtustrankaNazivFormatedOIB_1">PAN TRGOVINA d.o.o. za trgovinu, proizvodnju i usluge, OIB 39628436169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Luca Hanuljak zastupanog po punomoćniku STH OSIJEK Zlatica Štulić</izvorni_sadrzaj>
    <derivirana_varijabla naziv="DomainObject.Predmet.StrankaFormated_1">  Luca Hanuljak zastupanog po punomoćniku STH OSIJEK Zlatica Štulić</derivirana_varijabla>
  </DomainObject.Predmet.StrankaFormated>
  <DomainObject.Predmet.StrankaFormatedOIB>
    <izvorni_sadrzaj>  Luca Hanuljak, OIB 37292870110 zastupanog po punomoćniku STH OSIJEK Zlatica Štulić</izvorni_sadrzaj>
    <derivirana_varijabla naziv="DomainObject.Predmet.StrankaFormatedOIB_1">  Luca Hanuljak, OIB 37292870110 zastupanog po punomoćniku STH OSIJEK Zlatica Štulić</derivirana_varijabla>
  </DomainObject.Predmet.StrankaFormatedOIB>
  <DomainObject.Predmet.StrankaFormatedWithAdress>
    <izvorni_sadrzaj> Luca Hanuljak, Kralja Tomislava 49, 31400 Đakovo zastupanog po punomoćniku STH OSIJEK Zlatica Štulić</izvorni_sadrzaj>
    <derivirana_varijabla naziv="DomainObject.Predmet.StrankaFormatedWithAdress_1"> Luca Hanuljak, Kralja Tomislava 49, 31400 Đakovo zastupanog po punomoćniku STH OSIJEK Zlatica Štulić</derivirana_varijabla>
  </DomainObject.Predmet.StrankaFormatedWithAdress>
  <DomainObject.Predmet.StrankaFormatedWithAdressOIB>
    <izvorni_sadrzaj> Luca Hanuljak, OIB 37292870110, Kralja Tomislava 49, 31400 Đakovo zastupanog po punomoćniku STH OSIJEK Zlatica Štulić</izvorni_sadrzaj>
    <derivirana_varijabla naziv="DomainObject.Predmet.StrankaFormatedWithAdressOIB_1"> Luca Hanuljak, OIB 37292870110, Kralja Tomislava 49, 31400 Đakovo zastupanog po punomoćniku STH OSIJEK Zlatica Štulić</derivirana_varijabla>
  </DomainObject.Predmet.StrankaFormatedWithAdressOIB>
  <DomainObject.Predmet.StrankaWithAdress>
    <izvorni_sadrzaj>Luca Hanuljak Kralja Tomislava 49,31400 Đakovo</izvorni_sadrzaj>
    <derivirana_varijabla naziv="DomainObject.Predmet.StrankaWithAdress_1">Luca Hanuljak Kralja Tomislava 49,31400 Đakovo</derivirana_varijabla>
  </DomainObject.Predmet.StrankaWithAdress>
  <DomainObject.Predmet.StrankaWithAdressOIB>
    <izvorni_sadrzaj>Luca Hanuljak, OIB 37292870110, Kralja Tomislava 49,31400 Đakovo</izvorni_sadrzaj>
    <derivirana_varijabla naziv="DomainObject.Predmet.StrankaWithAdressOIB_1">Luca Hanuljak, OIB 37292870110, Kralja Tomislava 49,31400 Đakovo</derivirana_varijabla>
  </DomainObject.Predmet.StrankaWithAdressOIB>
  <DomainObject.Predmet.StrankaNazivFormated>
    <izvorni_sadrzaj>Luca Hanuljak</izvorni_sadrzaj>
    <derivirana_varijabla naziv="DomainObject.Predmet.StrankaNazivFormated_1">Luca Hanuljak</derivirana_varijabla>
  </DomainObject.Predmet.StrankaNazivFormated>
  <DomainObject.Predmet.StrankaNazivFormatedOIB>
    <izvorni_sadrzaj>Luca Hanuljak, OIB 37292870110</izvorni_sadrzaj>
    <derivirana_varijabla naziv="DomainObject.Predmet.StrankaNazivFormatedOIB_1">Luca Hanuljak, OIB 37292870110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Luca Hanuljak zastupanog po punomoćniku STH OSIJEK Zlatica Štulić</item>
    </izvorni_sadrzaj>
    <derivirana_varijabla naziv="DomainObject.Predmet.StrankaListFormated_1">
      <item>Luca Hanuljak zastupanog po punomoćniku STH OSIJEK Zlatica Štulić</item>
    </derivirana_varijabla>
  </DomainObject.Predmet.StrankaListFormated>
  <DomainObject.Predmet.StrankaListFormatedOIB>
    <izvorni_sadrzaj>
      <item>Luca Hanuljak, OIB 37292870110 zastupanog po punomoćniku STH OSIJEK Zlatica Štulić</item>
    </izvorni_sadrzaj>
    <derivirana_varijabla naziv="DomainObject.Predmet.StrankaListFormatedOIB_1">
      <item>Luca Hanuljak, OIB 37292870110 zastupanog po punomoćniku STH OSIJEK Zlatica Štulić</item>
    </derivirana_varijabla>
  </DomainObject.Predmet.StrankaListFormatedOIB>
  <DomainObject.Predmet.StrankaListFormatedWithAdress>
    <izvorni_sadrzaj>
      <item>Luca Hanuljak, Kralja Tomislava 49, 31400 Đakovo zastupanog po punomoćniku STH OSIJEK Zlatica Štulić</item>
    </izvorni_sadrzaj>
    <derivirana_varijabla naziv="DomainObject.Predmet.StrankaListFormatedWithAdress_1">
      <item>Luca Hanuljak, Kralja Tomislava 49, 31400 Đakovo zastupanog po punomoćniku STH OSIJEK Zlatica Štulić</item>
    </derivirana_varijabla>
  </DomainObject.Predmet.StrankaListFormatedWithAdress>
  <DomainObject.Predmet.StrankaListFormatedWithAdressOIB>
    <izvorni_sadrzaj>
      <item>Luca Hanuljak, OIB 37292870110, Kralja Tomislava 49, 31400 Đakovo zastupanog po punomoćniku STH OSIJEK Zlatica Štulić</item>
    </izvorni_sadrzaj>
    <derivirana_varijabla naziv="DomainObject.Predmet.StrankaListFormatedWithAdressOIB_1">
      <item>Luca Hanuljak, OIB 37292870110, Kralja Tomislava 49, 31400 Đakovo zastupanog po punomoćniku STH OSIJEK Zlatica Štulić</item>
    </derivirana_varijabla>
  </DomainObject.Predmet.StrankaListFormatedWithAdressOIB>
  <DomainObject.Predmet.StrankaListNazivFormated>
    <izvorni_sadrzaj>
      <item>Luca Hanuljak</item>
    </izvorni_sadrzaj>
    <derivirana_varijabla naziv="DomainObject.Predmet.StrankaListNazivFormated_1">
      <item>Luca Hanuljak</item>
    </derivirana_varijabla>
  </DomainObject.Predmet.StrankaListNazivFormated>
  <DomainObject.Predmet.StrankaListNazivFormatedOIB>
    <izvorni_sadrzaj>
      <item>Luca Hanuljak, OIB 37292870110</item>
    </izvorni_sadrzaj>
    <derivirana_varijabla naziv="DomainObject.Predmet.StrankaListNazivFormatedOIB_1">
      <item>Luca Hanuljak, OIB 37292870110</item>
    </derivirana_varijabla>
  </DomainObject.Predmet.StrankaListNazivFormatedOIB>
  <DomainObject.Predmet.ProtuStrankaListFormated>
    <izvorni_sadrzaj>
      <item>PAN TRGOVINA d.o.o. za trgovinu, proizvodnju i usluge zastupanog po punomoćniku Marina Tolj</item>
    </izvorni_sadrzaj>
    <derivirana_varijabla naziv="DomainObject.Predmet.ProtuStrankaListFormated_1">
      <item>PAN TRGOVINA d.o.o. za trgovinu, proizvodnju i usluge zastupanog po punomoćniku Marina Tolj</item>
    </derivirana_varijabla>
  </DomainObject.Predmet.ProtuStrankaListFormated>
  <DomainObject.Predmet.ProtuStrankaListFormatedOIB>
    <izvorni_sadrzaj>
      <item>PAN TRGOVINA d.o.o. za trgovinu, proizvodnju i usluge, OIB 39628436169 zastupanog po punomoćniku Marina Tolj</item>
    </izvorni_sadrzaj>
    <derivirana_varijabla naziv="DomainObject.Predmet.ProtuStrankaListFormatedOIB_1">
      <item>PAN TRGOVINA d.o.o. za trgovinu, proizvodnju i usluge, OIB 39628436169 zastupanog po punomoćniku Marina Tolj</item>
    </derivirana_varijabla>
  </DomainObject.Predmet.ProtuStrankaListFormatedOIB>
  <DomainObject.Predmet.ProtuStrankaListFormatedWithAdress>
    <izvorni_sadrzaj>
      <item>PAN TRGOVINA d.o.o. za trgovinu, proizvodnju i usluge, Pape Ivana Pavla II br. 10, 31400 Đakovo zastupanog po punomoćniku Marina Tolj</item>
    </izvorni_sadrzaj>
    <derivirana_varijabla naziv="DomainObject.Predmet.ProtuStrankaListFormatedWithAdress_1">
      <item>PAN TRGOVINA d.o.o. za trgovinu, proizvodnju i usluge, Pape Ivana Pavla II br. 10, 31400 Đakovo zastupanog po punomoćniku Marina Tolj</item>
    </derivirana_varijabla>
  </DomainObject.Predmet.ProtuStrankaListFormatedWithAdress>
  <DomainObject.Predmet.ProtuStrankaListFormatedWithAdressOIB>
    <izvorni_sadrzaj>
      <item>PAN TRGOVINA d.o.o. za trgovinu, proizvodnju i usluge, OIB 39628436169, Pape Ivana Pavla II br. 10, 31400 Đakovo zastupanog po punomoćniku Marina Tolj</item>
    </izvorni_sadrzaj>
    <derivirana_varijabla naziv="DomainObject.Predmet.ProtuStrankaListFormatedWithAdressOIB_1">
      <item>PAN TRGOVINA d.o.o. za trgovinu, proizvodnju i usluge, OIB 39628436169, Pape Ivana Pavla II br. 10, 31400 Đakovo zastupanog po punomoćniku Marina Tolj</item>
    </derivirana_varijabla>
  </DomainObject.Predmet.ProtuStrankaListFormatedWithAdressOIB>
  <DomainObject.Predmet.ProtuStrankaListNazivFormated>
    <izvorni_sadrzaj>
      <item>PAN TRGOVINA d.o.o. za trgovinu, proizvodnju i usluge</item>
    </izvorni_sadrzaj>
    <derivirana_varijabla naziv="DomainObject.Predmet.ProtuStrankaListNazivFormated_1">
      <item>PAN TRGOVINA d.o.o. za trgovinu, proizvodnju i usluge</item>
    </derivirana_varijabla>
  </DomainObject.Predmet.ProtuStrankaListNazivFormated>
  <DomainObject.Predmet.ProtuStrankaListNazivFormatedOIB>
    <izvorni_sadrzaj>
      <item>PAN TRGOVINA d.o.o. za trgovinu, proizvodnju i usluge, OIB 39628436169</item>
    </izvorni_sadrzaj>
    <derivirana_varijabla naziv="DomainObject.Predmet.ProtuStrankaListNazivFormatedOIB_1">
      <item>PAN TRGOVINA d.o.o. za trgovinu, proizvodnju i usluge, OIB 39628436169</item>
    </derivirana_varijabla>
  </DomainObject.Predmet.ProtuStrankaListNazivFormatedOIB>
  <DomainObject.Predmet.OstaliListFormated>
    <izvorni_sadrzaj>
      <item>ŽDO OSIJEK</item>
      <item>FINA RC OSIJEK</item>
      <item>STH OSIJEK Zlatica Štulić punomoćnik sudionika u postupku Luca Hanuljak</item>
      <item>Marina Tolj punomoćnik sudionika u postupku PAN TRGOVINA d.o.o. za trgovinu, proizvodnju i usluge</item>
      <item>DUŠKO ZEC</item>
      <item>OGLASNA PLOČA-PAN TRGOVINA d.o.o.</item>
      <item>Davor Petrović</item>
      <item>POREZNA UPRAVA OSIJEK</item>
      <item>STH MIROSLAV ŠMIT</item>
      <item>Zoran Subotić</item>
      <item>ODO U NAŠICAMA STALNA SLUŽBA ĐAKOVO</item>
      <item>NARODNE NOVINE, dioničko društvo za izdavanje i tiskanje Službenog lista Republike Hrvatske, službenih i drugih obrazaca te </item>
    </izvorni_sadrzaj>
    <derivirana_varijabla naziv="DomainObject.Predmet.OstaliListFormated_1">
      <item>ŽDO OSIJEK</item>
      <item>FINA RC OSIJEK</item>
      <item>STH OSIJEK Zlatica Štulić punomoćnik sudionika u postupku Luca Hanuljak</item>
      <item>Marina Tolj punomoćnik sudionika u postupku PAN TRGOVINA d.o.o. za trgovinu, proizvodnju i usluge</item>
      <item>DUŠKO ZEC</item>
      <item>OGLASNA PLOČA-PAN TRGOVINA d.o.o.</item>
      <item>Davor Petrović</item>
      <item>POREZNA UPRAVA OSIJEK</item>
      <item>STH MIROSLAV ŠMIT</item>
      <item>Zoran Subotić</item>
      <item>ODO U NAŠICAMA STALNA SLUŽBA ĐAKOVO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ŽDO OSIJEK</item>
      <item>FINA RC OSIJEK</item>
      <item>STH OSIJEK Zlatica Štulić, OIB 65792018252 punomoćnik sudionika u postupku Luca Hanuljak</item>
      <item>Marina Tolj, OIB 28998759752 punomoćnik sudionika u postupku PAN TRGOVINA d.o.o. za trgovinu, proizvodnju i usluge</item>
      <item>DUŠKO ZEC, OIB 74714129984</item>
      <item>OGLASNA PLOČA-PAN TRGOVINA d.o.o.</item>
      <item>Davor Petrović</item>
      <item>POREZNA UPRAVA OSIJEK</item>
      <item>STH MIROSLAV ŠMIT</item>
      <item>Zoran Subotić, OIB 09071761803</item>
      <item>ODO U NAŠICAMA STALNA SLUŽBA ĐAKOVO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ŽDO OSIJEK</item>
      <item>FINA RC OSIJEK</item>
      <item>STH OSIJEK Zlatica Štulić, OIB 65792018252 punomoćnik sudionika u postupku Luca Hanuljak</item>
      <item>Marina Tolj, OIB 28998759752 punomoćnik sudionika u postupku PAN TRGOVINA d.o.o. za trgovinu, proizvodnju i usluge</item>
      <item>DUŠKO ZEC, OIB 74714129984</item>
      <item>OGLASNA PLOČA-PAN TRGOVINA d.o.o.</item>
      <item>Davor Petrović</item>
      <item>POREZNA UPRAVA OSIJEK</item>
      <item>STH MIROSLAV ŠMIT</item>
      <item>Zoran Subotić, OIB 09071761803</item>
      <item>ODO U NAŠICAMA STALNA SLUŽBA ĐAKOVO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ŽDO OSIJEK</item>
      <item>FINA RC OSIJEK</item>
      <item>STH OSIJEK Zlatica Štulić punomoćnik sudionika u postupku Luca Hanuljak</item>
      <item>Marina Tolj, Jurjevska 20, 10000 Zagreb punomoćnik sudionika u postupku PAN TRGOVINA d.o.o. za trgovinu, proizvodnju i usluge</item>
      <item>DUŠKO ZEC, Ulica k. A. Stepinca 4, 31000 Osijek</item>
      <item>OGLASNA PLOČA-PAN TRGOVINA d.o.o.</item>
      <item>Davor Petrović, L.Jagera 6, 31000 Osijek</item>
      <item>POREZNA UPRAVA OSIJEK, BB, 31000 Osijek</item>
      <item>STH MIROSLAV ŠMIT, BB, 31000 Osijek</item>
      <item>Zoran Subotić, Trg Slobode 22g, 31300 Beli Manastir</item>
      <item>ODO U NAŠICAMA STALNA SLUŽBA ĐAKOVO, BB, 31400 Đakovo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ŽDO OSIJEK</item>
      <item>FINA RC OSIJEK</item>
      <item>STH OSIJEK Zlatica Štulić punomoćnik sudionika u postupku Luca Hanuljak</item>
      <item>Marina Tolj, Jurjevska 20, 10000 Zagreb punomoćnik sudionika u postupku PAN TRGOVINA d.o.o. za trgovinu, proizvodnju i usluge</item>
      <item>DUŠKO ZEC, Ulica k. A. Stepinca 4, 31000 Osijek</item>
      <item>OGLASNA PLOČA-PAN TRGOVINA d.o.o.</item>
      <item>Davor Petrović, L.Jagera 6, 31000 Osijek</item>
      <item>POREZNA UPRAVA OSIJEK, BB, 31000 Osijek</item>
      <item>STH MIROSLAV ŠMIT, BB, 31000 Osijek</item>
      <item>Zoran Subotić, Trg Slobode 22g, 31300 Beli Manastir</item>
      <item>ODO U NAŠICAMA STALNA SLUŽBA ĐAKOVO, BB, 31400 Đakovo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ŽDO OSIJEK</item>
      <item>FINA RC OSIJEK</item>
      <item>STH OSIJEK Zlatica Štulić, OIB 65792018252 punomoćnik sudionika u postupku Luca Hanuljak</item>
      <item>Marina Tolj, OIB 28998759752, Jurjevska 20, 10000 Zagreb punomoćnik sudionika u postupku PAN TRGOVINA d.o.o. za trgovinu, proizvodnju i usluge</item>
      <item>DUŠKO ZEC, OIB 74714129984, Ulica k. A. Stepinca 4, 31000 Osijek</item>
      <item>OGLASNA PLOČA-PAN TRGOVINA d.o.o.</item>
      <item>Davor Petrović, L.Jagera 6, 31000 Osijek</item>
      <item>POREZNA UPRAVA OSIJEK, BB, 31000 Osijek</item>
      <item>STH MIROSLAV ŠMIT, BB, 31000 Osijek</item>
      <item>Zoran Subotić, OIB 09071761803, Trg Slobode 22g, 31300 Beli Manastir</item>
      <item>ODO U NAŠICAMA STALNA SLUŽBA ĐAKOVO, BB, 31400 Đakovo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ŽDO OSIJEK</item>
      <item>FINA RC OSIJEK</item>
      <item>STH OSIJEK Zlatica Štulić, OIB 65792018252 punomoćnik sudionika u postupku Luca Hanuljak</item>
      <item>Marina Tolj, OIB 28998759752, Jurjevska 20, 10000 Zagreb punomoćnik sudionika u postupku PAN TRGOVINA d.o.o. za trgovinu, proizvodnju i usluge</item>
      <item>DUŠKO ZEC, OIB 74714129984, Ulica k. A. Stepinca 4, 31000 Osijek</item>
      <item>OGLASNA PLOČA-PAN TRGOVINA d.o.o.</item>
      <item>Davor Petrović, L.Jagera 6, 31000 Osijek</item>
      <item>POREZNA UPRAVA OSIJEK, BB, 31000 Osijek</item>
      <item>STH MIROSLAV ŠMIT, BB, 31000 Osijek</item>
      <item>Zoran Subotić, OIB 09071761803, Trg Slobode 22g, 31300 Beli Manastir</item>
      <item>ODO U NAŠICAMA STALNA SLUŽBA ĐAKOVO, BB, 31400 Đakovo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ŽDO OSIJEK</item>
      <item>FINA RC OSIJEK</item>
      <item>STH OSIJEK Zlatica Štulić</item>
      <item>Marina Tolj</item>
      <item>DUŠKO ZEC</item>
      <item>OGLASNA PLOČA-PAN TRGOVINA d.o.o.</item>
      <item>Davor Petrović</item>
      <item>POREZNA UPRAVA OSIJEK</item>
      <item>STH MIROSLAV ŠMIT</item>
      <item>Zoran Subotić</item>
      <item>ODO U NAŠICAMA STALNA SLUŽBA ĐAKOVO</item>
      <item>NARODNE NOVINE, dioničko društvo za izdavanje i tiskanje Službenog lista Republike Hrvatske, službenih i drugih obrazaca te </item>
    </izvorni_sadrzaj>
    <derivirana_varijabla naziv="DomainObject.Predmet.OstaliListNazivFormated_1">
      <item>ŽDO OSIJEK</item>
      <item>FINA RC OSIJEK</item>
      <item>STH OSIJEK Zlatica Štulić</item>
      <item>Marina Tolj</item>
      <item>DUŠKO ZEC</item>
      <item>OGLASNA PLOČA-PAN TRGOVINA d.o.o.</item>
      <item>Davor Petrović</item>
      <item>POREZNA UPRAVA OSIJEK</item>
      <item>STH MIROSLAV ŠMIT</item>
      <item>Zoran Subotić</item>
      <item>ODO U NAŠICAMA STALNA SLUŽBA ĐAKOVO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ŽDO OSIJEK</item>
      <item>FINA RC OSIJEK</item>
      <item>STH OSIJEK Zlatica Štulić, OIB 65792018252</item>
      <item>Marina Tolj, OIB 28998759752</item>
      <item>DUŠKO ZEC, OIB 74714129984</item>
      <item>OGLASNA PLOČA-PAN TRGOVINA d.o.o.</item>
      <item>Davor Petrović</item>
      <item>POREZNA UPRAVA OSIJEK</item>
      <item>STH MIROSLAV ŠMIT</item>
      <item>Zoran Subotić, OIB 09071761803</item>
      <item>ODO U NAŠICAMA STALNA SLUŽBA ĐAKOVO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ŽDO OSIJEK</item>
      <item>FINA RC OSIJEK</item>
      <item>STH OSIJEK Zlatica Štulić, OIB 65792018252</item>
      <item>Marina Tolj, OIB 28998759752</item>
      <item>DUŠKO ZEC, OIB 74714129984</item>
      <item>OGLASNA PLOČA-PAN TRGOVINA d.o.o.</item>
      <item>Davor Petrović</item>
      <item>POREZNA UPRAVA OSIJEK</item>
      <item>STH MIROSLAV ŠMIT</item>
      <item>Zoran Subotić, OIB 09071761803</item>
      <item>ODO U NAŠICAMA STALNA SLUŽBA ĐAKOVO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Luca Hanuljak</izvorni_sadrzaj>
    <derivirana_varijabla naziv="DomainObject.Predmet.StrankaIDrugi_1">Luca Hanuljak</derivirana_varijabla>
  </DomainObject.Predmet.StrankaIDrugi>
  <DomainObject.Predmet.ProtustrankaIDrugi>
    <izvorni_sadrzaj>PAN TRGOVINA d.o.o. za trgovinu, proizvodnju i usluge</izvorni_sadrzaj>
    <derivirana_varijabla naziv="DomainObject.Predmet.ProtustrankaIDrugi_1">PAN TRGOVINA d.o.o. za trgovinu, proizvodnju i usluge</derivirana_varijabla>
  </DomainObject.Predmet.ProtustrankaIDrugi>
  <DomainObject.Predmet.StrankaIDrugiAdressOIB>
    <izvorni_sadrzaj>Luca Hanuljak, OIB 37292870110, Kralja Tomislava 49, 31400 Đakovo</izvorni_sadrzaj>
    <derivirana_varijabla naziv="DomainObject.Predmet.StrankaIDrugiAdressOIB_1">Luca Hanuljak, OIB 37292870110, Kralja Tomislava 49, 31400 Đakovo</derivirana_varijabla>
  </DomainObject.Predmet.StrankaIDrugiAdressOIB>
  <DomainObject.Predmet.ProtustrankaIDrugiAdressOIB>
    <izvorni_sadrzaj>PAN TRGOVINA d.o.o. za trgovinu, proizvodnju i usluge, OIB 39628436169, Pape Ivana Pavla II br. 10, 31400 Đakovo</izvorni_sadrzaj>
    <derivirana_varijabla naziv="DomainObject.Predmet.ProtustrankaIDrugiAdressOIB_1">PAN TRGOVINA d.o.o. za trgovinu, proizvodnju i usluge, OIB 39628436169, Pape Ivana Pavla II br. 10,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Luca Hanuljak</item>
      <item>PAN TRGOVINA d.o.o. za trgovinu, proizvodnju i usluge</item>
      <item>ŽDO OSIJEK</item>
      <item>FINA RC OSIJEK</item>
      <item>STH OSIJEK Zlatica Štulić</item>
      <item>Marina Tolj</item>
      <item>DUŠKO ZEC</item>
      <item>OGLASNA PLOČA-PAN TRGOVINA d.o.o.</item>
      <item>Davor Petrović</item>
      <item>POREZNA UPRAVA OSIJEK</item>
      <item>STH MIROSLAV ŠMIT</item>
      <item>Zoran Subotić</item>
      <item>ODO U NAŠICAMA STALNA SLUŽBA ĐAKOVO</item>
      <item>NARODNE NOVINE, dioničko društvo za izdavanje i tiskanje Službenog lista Republike Hrvatske, službenih i drugih obrazaca te </item>
    </izvorni_sadrzaj>
    <derivirana_varijabla naziv="DomainObject.Predmet.SudioniciListNaziv_1">
      <item>Luca Hanuljak</item>
      <item>PAN TRGOVINA d.o.o. za trgovinu, proizvodnju i usluge</item>
      <item>ŽDO OSIJEK</item>
      <item>FINA RC OSIJEK</item>
      <item>STH OSIJEK Zlatica Štulić</item>
      <item>Marina Tolj</item>
      <item>DUŠKO ZEC</item>
      <item>OGLASNA PLOČA-PAN TRGOVINA d.o.o.</item>
      <item>Davor Petrović</item>
      <item>POREZNA UPRAVA OSIJEK</item>
      <item>STH MIROSLAV ŠMIT</item>
      <item>Zoran Subotić</item>
      <item>ODO U NAŠICAMA STALNA SLUŽBA ĐAKOVO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Luca Hanuljak, OIB 37292870110, Kralja Tomislava 49,31400 Đakovo</item>
      <item>PAN TRGOVINA d.o.o. za trgovinu, proizvodnju i usluge, OIB 39628436169, Pape Ivana Pavla II br. 10,31400 Đakovo</item>
      <item>ŽDO OSIJEK</item>
      <item>FINA RC OSIJEK</item>
      <item>STH OSIJEK Zlatica Štulić, OIB 65792018252</item>
      <item>Marina Tolj, OIB 28998759752, Jurjevska 20,10000 Zagreb</item>
      <item>DUŠKO ZEC, OIB 74714129984, Ulica k. A. Stepinca 4,31000 Osijek</item>
      <item>OGLASNA PLOČA-PAN TRGOVINA d.o.o.</item>
      <item>Davor Petrović, L.Jagera 6,31000 Osijek</item>
      <item>POREZNA UPRAVA OSIJEK, BB,31000 Osijek</item>
      <item>STH MIROSLAV ŠMIT, BB,31000 Osijek</item>
      <item>Zoran Subotić, OIB 09071761803, Trg Slobode 22g,31300 Beli Manastir</item>
      <item>ODO U NAŠICAMA STALNA SLUŽBA ĐAKOVO, BB,31400 Đakovo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Luca Hanuljak, OIB 37292870110, Kralja Tomislava 49,31400 Đakovo</item>
      <item>PAN TRGOVINA d.o.o. za trgovinu, proizvodnju i usluge, OIB 39628436169, Pape Ivana Pavla II br. 10,31400 Đakovo</item>
      <item>ŽDO OSIJEK</item>
      <item>FINA RC OSIJEK</item>
      <item>STH OSIJEK Zlatica Štulić, OIB 65792018252</item>
      <item>Marina Tolj, OIB 28998759752, Jurjevska 20,10000 Zagreb</item>
      <item>DUŠKO ZEC, OIB 74714129984, Ulica k. A. Stepinca 4,31000 Osijek</item>
      <item>OGLASNA PLOČA-PAN TRGOVINA d.o.o.</item>
      <item>Davor Petrović, L.Jagera 6,31000 Osijek</item>
      <item>POREZNA UPRAVA OSIJEK, BB,31000 Osijek</item>
      <item>STH MIROSLAV ŠMIT, BB,31000 Osijek</item>
      <item>Zoran Subotić, OIB 09071761803, Trg Slobode 22g,31300 Beli Manastir</item>
      <item>ODO U NAŠICAMA STALNA SLUŽBA ĐAKOVO, BB,31400 Đakovo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37292870110</item>
      <item>, OIB 39628436169</item>
      <item>, OIB null</item>
      <item>, OIB null</item>
      <item>, OIB 65792018252</item>
      <item>, OIB 28998759752</item>
      <item>, OIB 74714129984</item>
      <item>, OIB null</item>
      <item>, OIB null</item>
      <item>, OIB null</item>
      <item>, OIB null</item>
      <item>, OIB 09071761803</item>
      <item>, OIB null</item>
      <item>, OIB 64546066176</item>
    </izvorni_sadrzaj>
    <derivirana_varijabla naziv="DomainObject.Predmet.SudioniciListNazivOIB_1">
      <item>, OIB 37292870110</item>
      <item>, OIB 39628436169</item>
      <item>, OIB null</item>
      <item>, OIB null</item>
      <item>, OIB 65792018252</item>
      <item>, OIB 28998759752</item>
      <item>, OIB 74714129984</item>
      <item>, OIB null</item>
      <item>, OIB null</item>
      <item>, OIB null</item>
      <item>, OIB null</item>
      <item>, OIB 09071761803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D27DCF-6229-4C0E-81FE-809EF85805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280</properties:Words>
  <properties:Characters>1467</properties:Characters>
  <properties:Lines>90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1782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2018-05-02T12:06:00Z</dcterms:created>
  <dc:creator>Blanka</dc:creator>
  <cp:lastModifiedBy>Danijela Sekulić</cp:lastModifiedBy>
  <cp:lastPrinted>2018-05-02T12:08:00Z</cp:lastPrinted>
  <dcterms:modified xmlns:xsi="http://www.w3.org/2001/XMLSchema-instance" xsi:type="dcterms:W3CDTF">2018-05-02T12:10:00Z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(St-369-13   -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