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145A9" w:rsidP="001615F5" w:rsidRDefault="004145A9" w14:paraId="7006620" w14:textId="7006620">
      <w:pPr>
        <w:jc w:val="both"/>
        <w15:collapsed w:val="false"/>
      </w:pPr>
      <w:bookmarkStart w:name="_GoBack" w:id="0"/>
      <w:bookmarkEnd w:id="0"/>
    </w:p>
    <w:p w:rsidR="004145A9" w:rsidP="001615F5" w:rsidRDefault="004145A9">
      <w:pPr>
        <w:jc w:val="both"/>
      </w:pPr>
      <w:r>
        <w:t xml:space="preserve">         </w:t>
      </w:r>
      <w:r w:rsidR="00596927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45A9" w:rsidP="001615F5" w:rsidRDefault="004145A9">
      <w:pPr>
        <w:jc w:val="both"/>
      </w:pPr>
      <w:r>
        <w:t>REPUBLIKA HRVATSKA</w:t>
      </w:r>
    </w:p>
    <w:p w:rsidR="004145A9" w:rsidP="001615F5" w:rsidRDefault="004145A9">
      <w:pPr>
        <w:jc w:val="both"/>
      </w:pPr>
      <w:r>
        <w:t>Trgovački sud u Zagrebu</w:t>
      </w:r>
    </w:p>
    <w:p w:rsidR="004145A9" w:rsidP="001615F5" w:rsidRDefault="004145A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4145A9" w:rsidP="001615F5" w:rsidRDefault="004145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18. St-2909/2017</w:t>
      </w:r>
    </w:p>
    <w:p w:rsidR="004145A9" w:rsidP="001615F5" w:rsidRDefault="004145A9">
      <w:pPr>
        <w:jc w:val="both"/>
      </w:pPr>
    </w:p>
    <w:p w:rsidR="004145A9" w:rsidP="001615F5" w:rsidRDefault="004145A9">
      <w:pPr>
        <w:jc w:val="both"/>
      </w:pPr>
      <w:r>
        <w:tab/>
      </w:r>
      <w:r>
        <w:tab/>
      </w:r>
      <w:r>
        <w:tab/>
      </w:r>
      <w:r>
        <w:tab/>
        <w:t xml:space="preserve">  R E P U B L I K A  H R V A T S K A </w:t>
      </w:r>
    </w:p>
    <w:p w:rsidR="004145A9" w:rsidP="001615F5" w:rsidRDefault="004145A9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  <w:t xml:space="preserve">   Z A K LJ U Č A K</w:t>
      </w:r>
    </w:p>
    <w:p w:rsidR="004145A9" w:rsidP="001615F5" w:rsidRDefault="004145A9">
      <w:pPr>
        <w:jc w:val="both"/>
      </w:pPr>
    </w:p>
    <w:p w:rsidR="004145A9" w:rsidP="001615F5" w:rsidRDefault="004145A9">
      <w:pPr>
        <w:jc w:val="both"/>
      </w:pPr>
      <w:r>
        <w:tab/>
        <w:t>Trgovački sud u Zagrebu, sudac Danijela Uzelac</w:t>
      </w:r>
      <w:r w:rsidR="001615F5">
        <w:t xml:space="preserve"> Ljubić</w:t>
      </w:r>
      <w:r>
        <w:t xml:space="preserve">,  u stečajnom postupku u povodu prijedloga REPUBLIKA HRVATSKA, Zagreb, Markov trg 1, OIB: 52634238587, 2. PRIVREDNA BANKA ZAGREB d.d., Zagreb, Radnička cesta 50, OIB: 02535697732, 3. PBZ-LEASING d.o.o., Zagreb, Radnička cesta 44, OIB:57270798205, 4. HRVATSKE ŠUME d.o.o., Zagreb, </w:t>
      </w:r>
      <w:proofErr w:type="spellStart"/>
      <w:r>
        <w:t>LJ.F</w:t>
      </w:r>
      <w:proofErr w:type="spellEnd"/>
      <w:r>
        <w:t xml:space="preserve">. </w:t>
      </w:r>
      <w:proofErr w:type="spellStart"/>
      <w:r>
        <w:t>Vukotinovića</w:t>
      </w:r>
      <w:proofErr w:type="spellEnd"/>
      <w:r>
        <w:t xml:space="preserve"> 2, OIB:696931144506, 5. HRVATSKA POŠTANSKA BANKA d.d., Zagreb, </w:t>
      </w:r>
      <w:proofErr w:type="spellStart"/>
      <w:r>
        <w:t>Jurišićeva</w:t>
      </w:r>
      <w:proofErr w:type="spellEnd"/>
      <w:r>
        <w:t xml:space="preserve"> 4, OIB: 87939104217, 6. COMBIS NEKRETNINE d.o.o., Dubrovnik, Šetalište kralja Tomislava 29, OIB: 55477974103, 7. VICUS d.o.o., Osijek, Županijska 5, OIB: 14186176657, 8. POLIKLINIKA POLIDERMA d.o.o., Zagreb, Ulica grada Vukovara 284, OIB: 50512910876, 9. BCS d.o.o., Zagreb, Ksaver 196, OIB:97269996885, 10. GRAD ZAGREB, Zagreb, Trg Stjepana Radića 1, OIB: 61817894937, 11. HRVATSKA LUTRIJA d.o.o., Zagreb, Ulica grada Vukovara 72, OIB: 27905228158, 12. SUZANA MITAK, Zagreb, </w:t>
      </w:r>
      <w:proofErr w:type="spellStart"/>
      <w:r>
        <w:t>Kanarinska</w:t>
      </w:r>
      <w:proofErr w:type="spellEnd"/>
      <w:r>
        <w:t xml:space="preserve"> 59, OIB: 47166625746, 13. MLADEN MITAK, Zagreb, </w:t>
      </w:r>
      <w:proofErr w:type="spellStart"/>
      <w:r>
        <w:t>Zelenjak</w:t>
      </w:r>
      <w:proofErr w:type="spellEnd"/>
      <w:r>
        <w:t xml:space="preserve"> 53, OIB:90752768003, 14. ANA REICHER, Zagreb, </w:t>
      </w:r>
      <w:proofErr w:type="spellStart"/>
      <w:r>
        <w:t>Rockfelerova</w:t>
      </w:r>
      <w:proofErr w:type="spellEnd"/>
      <w:r>
        <w:t xml:space="preserve"> 50, OIB: 32461774140, 15. CENTAR BRAČ d.o.o., Zagreb, Ksaver 196A, OIB:71033423032, 16. ERNA KRIŽETIĆ, Zagreb, </w:t>
      </w:r>
      <w:proofErr w:type="spellStart"/>
      <w:r>
        <w:t>Sibeliusova</w:t>
      </w:r>
      <w:proofErr w:type="spellEnd"/>
      <w:r>
        <w:t xml:space="preserve"> 3, OIB: 91226120492, 17. BOŽICA PUŽAR, Zagreb, </w:t>
      </w:r>
      <w:proofErr w:type="spellStart"/>
      <w:r>
        <w:t>Jordanovac</w:t>
      </w:r>
      <w:proofErr w:type="spellEnd"/>
      <w:r>
        <w:t xml:space="preserve"> 67, OIB:38930137735, 18. SVJETLANA HODŽIĆ, Zagreb, </w:t>
      </w:r>
      <w:proofErr w:type="spellStart"/>
      <w:r>
        <w:t>Vojnovićeva</w:t>
      </w:r>
      <w:proofErr w:type="spellEnd"/>
      <w:r>
        <w:t xml:space="preserve"> 23, OIB: 41915231784, 19. MIROSLAV ŠEGOVIĆ, Zagreb, </w:t>
      </w:r>
      <w:proofErr w:type="spellStart"/>
      <w:r>
        <w:t>Jurkovićeva</w:t>
      </w:r>
      <w:proofErr w:type="spellEnd"/>
      <w:r>
        <w:t xml:space="preserve"> 20, OIB:18622224110, 20. GRADINA-PROGRES, građevinska zanatska zadruga, Zagreb, Ksaver 200, OIB:93952626691, 21. BIOELEKTRONIKA d.o.o., Zagreb, Ksaver 202, OIB:47204464015, 22. MILAN GERGELY, Zagreb, Dobri dol 50, OIB:49737048210, 23. MARCELA PERIĆ, Zagreb, Vodnikova 7, OIB:27787705637, 24. LJERKA DEONGA, Zagreb, Korčulanska 2/V, OIB:22506748978, 25. PAVLE CAR, Zagreb, </w:t>
      </w:r>
      <w:proofErr w:type="spellStart"/>
      <w:r>
        <w:t>Jarnovićeva</w:t>
      </w:r>
      <w:proofErr w:type="spellEnd"/>
      <w:r>
        <w:t xml:space="preserve"> 78, OIB:18737283413, 26. ŽELJKO SKELAC, </w:t>
      </w:r>
      <w:proofErr w:type="spellStart"/>
      <w:r>
        <w:t>Podglavica</w:t>
      </w:r>
      <w:proofErr w:type="spellEnd"/>
      <w:r>
        <w:t xml:space="preserve"> - Rogoznica, </w:t>
      </w:r>
      <w:proofErr w:type="spellStart"/>
      <w:r>
        <w:t>Ždrilo</w:t>
      </w:r>
      <w:proofErr w:type="spellEnd"/>
      <w:r>
        <w:t xml:space="preserve"> 23, OIB:63501229123, 27. DOMAGOJ BARIŠIĆ, Zagreb, Vlaška 73, OIB:29487480256, 28. MARKO HEIDLER, Zagreb, </w:t>
      </w:r>
      <w:proofErr w:type="spellStart"/>
      <w:r>
        <w:t>Klaićeva</w:t>
      </w:r>
      <w:proofErr w:type="spellEnd"/>
      <w:r>
        <w:t xml:space="preserve"> 21, OIB: 35100373314, 29. MARINO - LUČKO d.o.o., Lučko, Franje Puškarića 120b, OIB:35484380586, 30. ZDENKO LUKEC, Biograd, Radovanova 1, OIB:96363085180, 31. VLADIMIR BOGOEVSKI, Republika Makedonija, Skopje, Bulevar partizanski odredi br. 17/2, OIB:45207630132, 32. KATICA GAVRANOVIĆ, Zagreb, Ksaver 49, OIB: 14327274936, 33. IGOR KOVAČIČ, Zagreb, Sv. Duh 93, OIB:37046594791, 34. EARL PROMET d.o.o., Zagreb, Ksaver 220, OIB:51667447416, 35. FATIMA FAJKOVIĆ, Pag, Bana Jelačića 83, OIB:19837121363, 36. LJERKA ŠĆEVAK, Zagreb, Vinogradska 30a, OIB:74089080762, 37. IVICA MINTAS, Zagreb, Kontese Nere 20, OIB:33728237791, 38. ANA CIPRIŠ, Zagreb, Ilica 219a, OIB: 63248878734, 39. JOSIP CIPRIŠ, Zagreb, Ilica 219a, OIB: 72754903551, 40. LJERKA GALOVIĆ, Zagreb, </w:t>
      </w:r>
      <w:proofErr w:type="spellStart"/>
      <w:r>
        <w:t>Klovićeva</w:t>
      </w:r>
      <w:proofErr w:type="spellEnd"/>
      <w:r>
        <w:t xml:space="preserve"> 4, OIB:60320310339, 41. BARBARA FRIŠČIĆ, Zagreb, Šime Devčića 3, OIB:06089567687, 42. NEVENKA JOVIČIĆ, Zagreb, </w:t>
      </w:r>
      <w:proofErr w:type="spellStart"/>
      <w:r>
        <w:t>Laurenčićeva</w:t>
      </w:r>
      <w:proofErr w:type="spellEnd"/>
      <w:r>
        <w:t xml:space="preserve"> 8b, </w:t>
      </w:r>
      <w:r>
        <w:lastRenderedPageBreak/>
        <w:t xml:space="preserve">OIB:59949951398, 43. HIDROELEKTRA NISKOGRADNJA d.d., Zagreb, Zeleni trg 6a, OIB:78260296240, 44. MIROSLAV BARIŠIĆ, Zagreb, Vlaška 118, OIB:64818538732, 45. OBIN UPRAVLJANJE d.o.o., Velika Gorica, Šenoina 16a, OIB:30281577600, 46. BORISLAV ĐORĐEVIĆ, Split, Roze Luksemburg 11, OIB:79765395214, 47. AGROKONTROLA d.o.o., Zagreb, Praška 6/III, OIB:10902606149, 48. BRANKO ŠEPEC, Zagreb, </w:t>
      </w:r>
      <w:proofErr w:type="spellStart"/>
      <w:r>
        <w:t>Vrhovčev</w:t>
      </w:r>
      <w:proofErr w:type="spellEnd"/>
      <w:r>
        <w:t xml:space="preserve"> vijenac 14, OIB:57978222619, 49. ZDENKO HAMERŠEK, Zagreb, </w:t>
      </w:r>
      <w:proofErr w:type="spellStart"/>
      <w:r>
        <w:t>Nodilova</w:t>
      </w:r>
      <w:proofErr w:type="spellEnd"/>
      <w:r>
        <w:t xml:space="preserve"> 1, OIB:88936510543, 50. LOVORKA PENAVIĆ, Zagreb, Ksaver 125, OIB:75590913150, 51. BRANKO ČUČKOVIĆ, Zagreb, Ksaver 89, OIB:94336291977, 52. VLADIMIR WOLF, Zagreb, Veslačka 14, OIB: 72108287069, 53. ŽELJKO PERAS, Zagreb, Zvonimirova 23, OIB: 23220767205, 54. HRVOJE PETROVIĆ, Zagreb, Ksaver 28, OIB: 30557270714, 55. SANJA VRHOVEC, Zagreb, Ksaver 75, OIB: 33268706166, 56. IVAN PETRIČEVIĆ, Zagreb, Ksaver 67,  OIB: 76279129133, 57. HRVOJE LOVOŠEVIĆ, Zagreb, Radićeva 29, OIB: 72438250285, 58. TOMISLAV RADOVIĆ, Zagreb, Ksaver 109, OIB: 78005527756, 59. NIKO BOGOJEVIĆ, Zagreb, Ksaverska cesta 143, OIB: 41852999894, 60. ERSTE&amp;STEIRMARKISCHE BANK d.d., Rijeka, Jadranski trg 3a, OIB: 23057039320, 61. BORIVOJ VRSALJKO, Zagreb, Zvonimirova 51, OIB: 96798477801, 62. VESNA PILSKI, Zagreb, </w:t>
      </w:r>
      <w:proofErr w:type="spellStart"/>
      <w:r>
        <w:t>Lermanova</w:t>
      </w:r>
      <w:proofErr w:type="spellEnd"/>
      <w:r>
        <w:t xml:space="preserve"> 12a, OIB: 07443263628, 63. SRĐAN GUSTINČIĆ, Zagreb, Ksaver 80, OIB: 80385241826, 64. ZVONIMIR MRŠA, Zagreb, Ksaver 125, OIB: 80146655886, 65. JADRANKA VUKADINOVIĆ KORŠIĆ, Zagreb, Ksaver 149, OIB: 63555483594, 66. BRANIMIR ŠEPEC, Zagreb, Ksaverska cesta 81, OIB: 14559706289, 67. MIROSLAV HORVAT, Zagreb, Ksaver 6, OIB: 50367484110, 68. GORDAN KRAPNEC, Zagreb, Mlinarska cesta 14, OIB: 90671999891, 69. VLADIMIRA LONČAR, Zagreb, Ksaver 56, OIB: 33875540533, 70. DRAGUTIN GAJSKI, Zagreb, </w:t>
      </w:r>
      <w:proofErr w:type="spellStart"/>
      <w:r>
        <w:t>Belostenčeva</w:t>
      </w:r>
      <w:proofErr w:type="spellEnd"/>
      <w:r>
        <w:t xml:space="preserve"> 23, OIB: 03629691843, 71. VESNA MARTINOVIĆ, Zagreb, Ksaver 98, OIB: 89207337761, 72. ŽELJKO MALOSEJA, Zagreb, Ksaver 116, OIB: 50973233909, 73. IVAN MEDVEDEC, Zagreb, Ksaver 81, OIB: 90475500062, 74. MARIJAN HANŽEKOVIĆ, Zagreb, Mlinovi 14, OIB: 29887444970, 75. DAVOR TRGO, Zagreb, Ksaver 33, OIB: 41702445947, 76. ŽELJKO TONČINIĆ, Zagreb, Ksaver 91, OIB: 73159042638, 77. FOND ZA ZAŠTITU OKOLIŠA I ENERGETSKU UČINKOVITOST, Zagreb, Radnička cesta 80, OIB: 85828625994, 78. VILMA ŽIVKOVIĆ POLZ, Zagreb, </w:t>
      </w:r>
      <w:proofErr w:type="spellStart"/>
      <w:r>
        <w:t>Vučetićev</w:t>
      </w:r>
      <w:proofErr w:type="spellEnd"/>
      <w:r>
        <w:t xml:space="preserve"> prilaz 3, OIB: 02301462881, 79. JASNA MAGDIĆ, Zagreb, </w:t>
      </w:r>
      <w:proofErr w:type="spellStart"/>
      <w:r>
        <w:t>Pančićeva</w:t>
      </w:r>
      <w:proofErr w:type="spellEnd"/>
      <w:r>
        <w:t xml:space="preserve"> 7, OIB: 57499817518, 80. VESNA GRLJUŠIĆ, Zagreb, Ksaver 73, OIB: 62575637394, 81. VELIMIR GRLJUŠIĆ, Zagreb, Ksaver 73, OIB: 94796569804, 82. DANIJEL FERETIĆ, Zagreb, Ksaver 73, OIB: 81642759403, 83. PAVAO ČALA, Zagreb, Ksaver 88, OIB: 66315727912, 84. ARIJANA BADOVINAC, Zagreb, Ksaver 69, OIB: 91845838953, 85. ANĐELKO RADOVINOVIĆ, Zagreb, Ksaver 37, OIB: 41647988804, 86. ZDENKO SOČO, Zagreb, Ksaver 94, OIB: 48619302116, 87. BRANKO PAVIĆ, Zagreb, Ksaver 36, OIB: 423013683339, 88. HRVATSKA NARODNA BANKA, Zagreb, Trg burze 3, OIB: 95970281739, 89. LJUDEVIT FILIPOVIĆ, Zagreb, </w:t>
      </w:r>
      <w:proofErr w:type="spellStart"/>
      <w:r>
        <w:t>Tomašićeva</w:t>
      </w:r>
      <w:proofErr w:type="spellEnd"/>
      <w:r>
        <w:t xml:space="preserve"> 12, OIB: 66111510755, 90. TOMISLAV KRAJINA, Šibenik, Bože </w:t>
      </w:r>
      <w:proofErr w:type="spellStart"/>
      <w:r>
        <w:t>Peričića</w:t>
      </w:r>
      <w:proofErr w:type="spellEnd"/>
      <w:r>
        <w:t xml:space="preserve"> 30/I, OIB: 34561497208, 91. JADRANKA BERGER DOMINIS, Zagreb, Ksaver 100, OIB: 27427661303, 92. ZVONIMIR ŠOSTAR, Zagreb, Bosanska 9, OIB: 70726563129, kao suvlasnika poslovnog kompleksa Ksaver u Zagrebu, Ksaver 200, za otvaranje stečajnog postupka nad dužnikom STARK ZAGREB d.o.o.-u likvidaciji, OIB 87262688668, Zagreb, Ksaver 199, </w:t>
      </w:r>
      <w:r w:rsidR="001615F5">
        <w:t>3. rujna</w:t>
      </w:r>
      <w:r>
        <w:t xml:space="preserve"> 2019.</w:t>
      </w:r>
    </w:p>
    <w:p w:rsidR="004145A9" w:rsidP="001615F5" w:rsidRDefault="004145A9">
      <w:pPr>
        <w:jc w:val="both"/>
      </w:pPr>
    </w:p>
    <w:p w:rsidR="004145A9" w:rsidP="001615F5" w:rsidRDefault="004145A9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  <w:t xml:space="preserve">             z a k </w:t>
      </w:r>
      <w:proofErr w:type="spellStart"/>
      <w:r>
        <w:t>lj</w:t>
      </w:r>
      <w:proofErr w:type="spellEnd"/>
      <w:r>
        <w:t xml:space="preserve"> u č i o   j e </w:t>
      </w:r>
    </w:p>
    <w:p w:rsidR="004145A9" w:rsidP="001615F5" w:rsidRDefault="004145A9">
      <w:pPr>
        <w:jc w:val="both"/>
      </w:pPr>
    </w:p>
    <w:p w:rsidR="004145A9" w:rsidP="001615F5" w:rsidRDefault="004145A9">
      <w:pPr>
        <w:jc w:val="both"/>
      </w:pPr>
    </w:p>
    <w:p w:rsidR="004145A9" w:rsidP="001615F5" w:rsidRDefault="00F13D86">
      <w:pPr>
        <w:ind w:firstLine="708"/>
        <w:jc w:val="both"/>
      </w:pPr>
      <w:proofErr w:type="spellStart"/>
      <w:r>
        <w:t>I.</w:t>
      </w:r>
      <w:r w:rsidR="004145A9">
        <w:t>Nalaže</w:t>
      </w:r>
      <w:proofErr w:type="spellEnd"/>
      <w:r w:rsidR="004145A9">
        <w:t xml:space="preserve"> se dužnikovom likvidatoru Ani </w:t>
      </w:r>
      <w:proofErr w:type="spellStart"/>
      <w:r w:rsidR="004145A9">
        <w:t>Zajec</w:t>
      </w:r>
      <w:proofErr w:type="spellEnd"/>
      <w:r w:rsidR="004145A9">
        <w:t xml:space="preserve"> iz Zagreba, </w:t>
      </w:r>
      <w:proofErr w:type="spellStart"/>
      <w:r w:rsidR="004145A9">
        <w:t>Miholići</w:t>
      </w:r>
      <w:proofErr w:type="spellEnd"/>
      <w:r w:rsidR="004145A9">
        <w:t xml:space="preserve"> 26/c (OIB 96268938201), u roku od 8 dana od dana dostave zaključka očitovati o razlozima </w:t>
      </w:r>
      <w:proofErr w:type="spellStart"/>
      <w:r w:rsidR="004145A9">
        <w:lastRenderedPageBreak/>
        <w:t>nepostupanja</w:t>
      </w:r>
      <w:proofErr w:type="spellEnd"/>
      <w:r w:rsidR="004145A9">
        <w:t xml:space="preserve"> po zaključku ovoga suda od 10. svibnja 2019. koji je uredno zaprimila, te </w:t>
      </w:r>
      <w:r w:rsidR="001716CE">
        <w:t xml:space="preserve">joj se </w:t>
      </w:r>
      <w:r>
        <w:t>ponovno nalaže</w:t>
      </w:r>
      <w:r w:rsidR="001716CE">
        <w:t xml:space="preserve"> postupiti po zaključku od 10. </w:t>
      </w:r>
      <w:r w:rsidR="00D47B5D">
        <w:t>svibnja 2019. odnosno očitovati</w:t>
      </w:r>
      <w:r w:rsidR="004145A9">
        <w:t xml:space="preserve"> je li u postupku likvidacije društva STARK ZAGREB d.o.o.-u likvidaciji, Zagreb,  provedena podjela imovina dužnika ili nije, te ako je provedena podjela imovine, kada je provedena, kao i dostaviti sudu odgovarajuće dokaze o provedbi podjele imovine.</w:t>
      </w:r>
    </w:p>
    <w:p w:rsidR="004145A9" w:rsidP="001615F5" w:rsidRDefault="004145A9">
      <w:pPr>
        <w:jc w:val="both"/>
      </w:pPr>
    </w:p>
    <w:p w:rsidR="004145A9" w:rsidP="00F13D86" w:rsidRDefault="00F13D86">
      <w:pPr>
        <w:ind w:firstLine="708"/>
        <w:jc w:val="both"/>
      </w:pPr>
      <w:r w:rsidRPr="00F13D86">
        <w:t>II. Osoba ovlaštena za zastupanje dužnika odgovara kazneno za davanje netočnih ili nepotpunih podataka, obavijesti i izvješća kao za davanje lažn</w:t>
      </w:r>
      <w:r w:rsidR="00E8101C">
        <w:t>og iskaza u postupku pred sudom.</w:t>
      </w:r>
    </w:p>
    <w:p w:rsidR="00E8101C" w:rsidP="00F13D86" w:rsidRDefault="00E8101C">
      <w:pPr>
        <w:ind w:firstLine="708"/>
        <w:jc w:val="both"/>
      </w:pPr>
    </w:p>
    <w:p w:rsidR="004145A9" w:rsidP="001615F5" w:rsidRDefault="004145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F13D86">
        <w:t xml:space="preserve"> </w:t>
      </w:r>
      <w:r>
        <w:t>Obrazloženje</w:t>
      </w:r>
    </w:p>
    <w:p w:rsidR="004145A9" w:rsidP="001615F5" w:rsidRDefault="004145A9">
      <w:pPr>
        <w:jc w:val="both"/>
      </w:pPr>
    </w:p>
    <w:p w:rsidR="004145A9" w:rsidP="001615F5" w:rsidRDefault="004145A9">
      <w:pPr>
        <w:ind w:firstLine="708"/>
        <w:jc w:val="both"/>
      </w:pPr>
      <w:r>
        <w:t xml:space="preserve">Financijska agencija podnijela je zahtjev za provedbu skraćenog stečajnog postupka nad dužnikom STARK-ZAGREB d.o.o. u likvidaciji, Zagreb, Ksaver 199, na temelju odredbe čl. 444. st. 1. Stečajnog zakona (“Narodne novine” broj 71/15, dalje: SZ). </w:t>
      </w:r>
    </w:p>
    <w:p w:rsidR="004145A9" w:rsidP="001615F5" w:rsidRDefault="004145A9">
      <w:pPr>
        <w:jc w:val="both"/>
      </w:pPr>
    </w:p>
    <w:p w:rsidR="004145A9" w:rsidP="001615F5" w:rsidRDefault="004145A9">
      <w:pPr>
        <w:ind w:firstLine="708"/>
        <w:jc w:val="both"/>
      </w:pPr>
      <w:r>
        <w:t xml:space="preserve">Budući da je dužnik dostavio </w:t>
      </w:r>
      <w:proofErr w:type="spellStart"/>
      <w:r>
        <w:t>prokazni</w:t>
      </w:r>
      <w:proofErr w:type="spellEnd"/>
      <w:r>
        <w:t xml:space="preserve"> popis imovine iz kojeg proizlazi da ima imovinu, nekretnine i robu na zalihama te da su vjerovnici podnijeli prijedlog za otvaranje stečajnog postupka nad dužnikom, pravomoćnim rješenjem je obustavljen skraćeni stečajni postupak nad dužnikom STARK-ZAGREB d.o.o. u likvidaciji.</w:t>
      </w:r>
    </w:p>
    <w:p w:rsidR="004145A9" w:rsidP="001615F5" w:rsidRDefault="004145A9">
      <w:pPr>
        <w:jc w:val="both"/>
      </w:pPr>
    </w:p>
    <w:p w:rsidR="004145A9" w:rsidP="001615F5" w:rsidRDefault="004145A9">
      <w:pPr>
        <w:jc w:val="both"/>
      </w:pPr>
      <w:r>
        <w:tab/>
        <w:t>Prema odredbi člank</w:t>
      </w:r>
      <w:r w:rsidR="00D47B5D">
        <w:t>a 15.stavka 1. Stečajnog zakona (</w:t>
      </w:r>
      <w:r>
        <w:t>Narodne novine broj 71/15, dalje: SZ) za vrijeme likvidacije pravne osobe dopušteno pokretanje stečajnog postupka, sve dok se ne provede podjela imovine.</w:t>
      </w:r>
    </w:p>
    <w:p w:rsidR="004145A9" w:rsidP="001615F5" w:rsidRDefault="004145A9">
      <w:pPr>
        <w:jc w:val="both"/>
      </w:pPr>
    </w:p>
    <w:p w:rsidR="001716CE" w:rsidP="001615F5" w:rsidRDefault="004145A9">
      <w:pPr>
        <w:jc w:val="both"/>
      </w:pPr>
      <w:r>
        <w:tab/>
        <w:t xml:space="preserve">Imajući u vidu navedenu odredbu </w:t>
      </w:r>
      <w:r w:rsidR="001716CE">
        <w:t xml:space="preserve">zaključkom od 10. svibnja 2019. </w:t>
      </w:r>
      <w:r w:rsidRPr="00D47B5D" w:rsidR="00D47B5D">
        <w:t xml:space="preserve">dužnikovom likvidatoru Ani </w:t>
      </w:r>
      <w:proofErr w:type="spellStart"/>
      <w:r w:rsidRPr="00D47B5D" w:rsidR="00D47B5D">
        <w:t>Z</w:t>
      </w:r>
      <w:r w:rsidR="00D47B5D">
        <w:t>ajec</w:t>
      </w:r>
      <w:proofErr w:type="spellEnd"/>
      <w:r w:rsidR="00D47B5D">
        <w:t xml:space="preserve"> iz Zagreba, naloženo je</w:t>
      </w:r>
      <w:r w:rsidRPr="00D47B5D" w:rsidR="00D47B5D">
        <w:t xml:space="preserve"> očitovati je li u postupku likvidacije društva STARK ZAGREB d.o.o.-u likvidaciji, Zagreb,  provedena podjela imovina dužnika ili nije, te ako je provedena podjela imovine, kada je provedena, kao i dostaviti sudu odgovarajuće dokaze o provedbi podjele imovine.</w:t>
      </w:r>
    </w:p>
    <w:p w:rsidR="00D47B5D" w:rsidP="001615F5" w:rsidRDefault="00D47B5D">
      <w:pPr>
        <w:jc w:val="both"/>
      </w:pPr>
    </w:p>
    <w:p w:rsidR="00D47B5D" w:rsidP="001615F5" w:rsidRDefault="00D47B5D">
      <w:pPr>
        <w:jc w:val="both"/>
      </w:pPr>
      <w:r>
        <w:tab/>
        <w:t xml:space="preserve">Navedeni zaključak likvidator je zaprimio </w:t>
      </w:r>
      <w:r w:rsidR="00874E35">
        <w:t>i putem e-oglasne ploče sukladno odredbi čl.12.st.1. SZ-a, ali i putem pošte, no nije postupio po zaključku.</w:t>
      </w:r>
    </w:p>
    <w:p w:rsidR="00E8101C" w:rsidP="001615F5" w:rsidRDefault="00E8101C">
      <w:pPr>
        <w:jc w:val="both"/>
      </w:pPr>
    </w:p>
    <w:p w:rsidR="00E8101C" w:rsidP="00E8101C" w:rsidRDefault="0065688F">
      <w:pPr>
        <w:ind w:firstLine="708"/>
        <w:jc w:val="both"/>
      </w:pPr>
      <w:r>
        <w:t>Prema odredbi čl.117. st.3. SZ-a o</w:t>
      </w:r>
      <w:r w:rsidR="00E8101C">
        <w:t>soba ovlaštena za zastupanje dužnika odgovara kazneno za davanje netočnih ili nepotpunih podataka, obavijesti i izvješća kao za davanje lažnog iskaza u postupku p</w:t>
      </w:r>
      <w:r>
        <w:t>red sudom.</w:t>
      </w:r>
    </w:p>
    <w:p w:rsidR="00E8101C" w:rsidP="001615F5" w:rsidRDefault="00E8101C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4145A9" w:rsidP="0065688F" w:rsidRDefault="001716CE">
      <w:pPr>
        <w:ind w:firstLine="708"/>
        <w:jc w:val="both"/>
      </w:pPr>
      <w:r>
        <w:t>Slijedom</w:t>
      </w:r>
      <w:r w:rsidR="0065688F">
        <w:t xml:space="preserve"> svega</w:t>
      </w:r>
      <w:r>
        <w:t xml:space="preserve"> navedenog, </w:t>
      </w:r>
      <w:r w:rsidR="004145A9">
        <w:t xml:space="preserve">odlučeno je kao u </w:t>
      </w:r>
      <w:r w:rsidR="00874E35">
        <w:t xml:space="preserve">izreci </w:t>
      </w:r>
      <w:r w:rsidR="004145A9">
        <w:t>zaključka.</w:t>
      </w:r>
      <w:r w:rsidRPr="00E8101C" w:rsidR="00E8101C">
        <w:t xml:space="preserve"> </w:t>
      </w:r>
      <w:r w:rsidR="00E8101C">
        <w:t xml:space="preserve"> </w:t>
      </w:r>
      <w:r w:rsidR="00E8101C">
        <w:tab/>
      </w:r>
      <w:r w:rsidR="00E8101C">
        <w:tab/>
      </w:r>
      <w:r w:rsidR="00E8101C">
        <w:tab/>
      </w:r>
      <w:r w:rsidR="00E8101C">
        <w:tab/>
      </w:r>
      <w:r w:rsidR="00E8101C">
        <w:tab/>
      </w:r>
    </w:p>
    <w:p w:rsidR="004145A9" w:rsidP="001615F5" w:rsidRDefault="004145A9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</w:r>
      <w:r w:rsidR="006A20FD">
        <w:t xml:space="preserve">   </w:t>
      </w:r>
      <w:r>
        <w:t xml:space="preserve">   U Zagrebu </w:t>
      </w:r>
      <w:r w:rsidR="001615F5">
        <w:t>3. rujna</w:t>
      </w:r>
      <w:r w:rsidR="0065688F">
        <w:t xml:space="preserve"> 2019.</w:t>
      </w:r>
    </w:p>
    <w:p w:rsidR="004145A9" w:rsidP="001615F5" w:rsidRDefault="004145A9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="004145A9" w:rsidP="0065688F" w:rsidRDefault="004145A9">
      <w:pPr>
        <w:ind w:left="5664" w:firstLine="708"/>
        <w:jc w:val="both"/>
      </w:pPr>
      <w:r>
        <w:t>Danijela Uzelac Ljubić, v.r.</w:t>
      </w:r>
    </w:p>
    <w:p w:rsidR="0065688F" w:rsidP="0065688F" w:rsidRDefault="0065688F">
      <w:pPr>
        <w:ind w:left="5664" w:firstLine="708"/>
        <w:jc w:val="both"/>
      </w:pPr>
    </w:p>
    <w:p w:rsidR="004145A9" w:rsidP="001615F5" w:rsidRDefault="004145A9">
      <w:pPr>
        <w:jc w:val="both"/>
      </w:pPr>
      <w:r>
        <w:t>Uputa o pravnom lijeku: Protiv ovog zaključka  žalba nije dopuštena (čl. 19. st. 7. SZ).</w:t>
      </w:r>
    </w:p>
    <w:p w:rsidR="004145A9" w:rsidP="001615F5" w:rsidRDefault="004145A9">
      <w:pPr>
        <w:jc w:val="both"/>
      </w:pPr>
    </w:p>
    <w:p w:rsidR="00814987" w:rsidP="001615F5" w:rsidRDefault="00814987">
      <w:pPr>
        <w:jc w:val="both"/>
      </w:pPr>
      <w:r>
        <w:t xml:space="preserve">   </w:t>
      </w:r>
    </w:p>
    <w:p w:rsidR="004145A9" w:rsidP="00814987" w:rsidRDefault="004145A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Za točnost </w:t>
      </w:r>
      <w:proofErr w:type="spellStart"/>
      <w:r>
        <w:t>otpravka</w:t>
      </w:r>
      <w:proofErr w:type="spellEnd"/>
      <w:r>
        <w:t>:</w:t>
      </w:r>
    </w:p>
    <w:p w:rsidR="004145A9" w:rsidP="00814987" w:rsidRDefault="004145A9">
      <w:pPr>
        <w:ind w:left="6372" w:firstLine="708"/>
        <w:jc w:val="right"/>
      </w:pPr>
      <w:r>
        <w:t>Katarina Franjić</w:t>
      </w:r>
    </w:p>
    <w:p w:rsidR="0090221D" w:rsidP="001615F5" w:rsidRDefault="0090221D">
      <w:pPr>
        <w:jc w:val="both"/>
      </w:pPr>
    </w:p>
    <w:sectPr w:rsidR="009022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BAC"/>
    <w:rsid w:val="00076343"/>
    <w:rsid w:val="001615F5"/>
    <w:rsid w:val="001716CE"/>
    <w:rsid w:val="003531A6"/>
    <w:rsid w:val="003E0FBF"/>
    <w:rsid w:val="004145A9"/>
    <w:rsid w:val="004E2BAC"/>
    <w:rsid w:val="00596927"/>
    <w:rsid w:val="0065688F"/>
    <w:rsid w:val="006A20FD"/>
    <w:rsid w:val="00814987"/>
    <w:rsid w:val="00874E35"/>
    <w:rsid w:val="0090221D"/>
    <w:rsid w:val="00D47B5D"/>
    <w:rsid w:val="00E8101C"/>
    <w:rsid w:val="00F1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9692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96927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81498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1498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1498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1498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1498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9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92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49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9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9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9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9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2909</izvorni_sadrzaj>
    <derivirana_varijabla naziv="DomainObject.Predmet.Broj_1">2909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St-2909/2017</izvorni_sadrzaj>
    <derivirana_varijabla naziv="DomainObject.Predmet.OznakaBroj_1">St-2909/2017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STARK-ZAGREB d.o.o.-u likvidaciji</izvorni_sadrzaj>
    <derivirana_varijabla naziv="DomainObject.Predmet.ProtustrankaFormated_1">  STARK-ZAGREB d.o.o.-u likvidaciji</derivirana_varijabla>
  </DomainObject.Predmet.ProtustrankaFormated>
  <DomainObject.Predmet.ProtustrankaFormatedOIB>
    <izvorni_sadrzaj>  STARK-ZAGREB d.o.o.-u likvidaciji, OIB 87262688668</izvorni_sadrzaj>
    <derivirana_varijabla naziv="DomainObject.Predmet.ProtustrankaFormatedOIB_1">  STARK-ZAGREB d.o.o.-u likvidaciji, OIB 87262688668</derivirana_varijabla>
  </DomainObject.Predmet.ProtustrankaFormatedOIB>
  <DomainObject.Predmet.ProtustrankaFormatedWithAdress>
    <izvorni_sadrzaj> STARK-ZAGREB d.o.o.-u likvidaciji, Ksaver 199, 10000 Zagreb</izvorni_sadrzaj>
    <derivirana_varijabla naziv="DomainObject.Predmet.ProtustrankaFormatedWithAdress_1"> STARK-ZAGREB d.o.o.-u likvidaciji, Ksaver 199, 10000 Zagreb</derivirana_varijabla>
  </DomainObject.Predmet.ProtustrankaFormatedWithAdress>
  <DomainObject.Predmet.ProtustrankaFormatedWithAdressOIB>
    <izvorni_sadrzaj> STARK-ZAGREB d.o.o.-u likvidaciji, OIB 87262688668, Ksaver 199, 10000 Zagreb</izvorni_sadrzaj>
    <derivirana_varijabla naziv="DomainObject.Predmet.ProtustrankaFormatedWithAdressOIB_1"> STARK-ZAGREB d.o.o.-u likvidaciji, OIB 87262688668, Ksaver 199, 10000 Zagreb</derivirana_varijabla>
  </DomainObject.Predmet.ProtustrankaFormatedWithAdressOIB>
  <DomainObject.Predmet.ProtustrankaWithAdress>
    <izvorni_sadrzaj>STARK-ZAGREB d.o.o.-u likvidaciji Ksaver 199, 10000 Zagreb</izvorni_sadrzaj>
    <derivirana_varijabla naziv="DomainObject.Predmet.ProtustrankaWithAdress_1">STARK-ZAGREB d.o.o.-u likvidaciji Ksaver 199, 10000 Zagreb</derivirana_varijabla>
  </DomainObject.Predmet.ProtustrankaWithAdress>
  <DomainObject.Predmet.ProtustrankaWithAdressOIB>
    <izvorni_sadrzaj>STARK-ZAGREB d.o.o.-u likvidaciji, OIB 87262688668, Ksaver 199, 10000 Zagreb</izvorni_sadrzaj>
    <derivirana_varijabla naziv="DomainObject.Predmet.ProtustrankaWithAdressOIB_1">STARK-ZAGREB d.o.o.-u likvidaciji, OIB 87262688668, Ksaver 199, 10000 Zagreb</derivirana_varijabla>
  </DomainObject.Predmet.ProtustrankaWithAdressOIB>
  <DomainObject.Predmet.ProtustrankaNazivFormated>
    <izvorni_sadrzaj>STARK-ZAGREB d.o.o.-u likvidaciji</izvorni_sadrzaj>
    <derivirana_varijabla naziv="DomainObject.Predmet.ProtustrankaNazivFormated_1">STARK-ZAGREB d.o.o.-u likvidaciji</derivirana_varijabla>
  </DomainObject.Predmet.ProtustrankaNazivFormated>
  <DomainObject.Predmet.ProtustrankaNazivFormatedOIB>
    <izvorni_sadrzaj>STARK-ZAGREB d.o.o.-u likvidaciji, OIB 87262688668</izvorni_sadrzaj>
    <derivirana_varijabla naziv="DomainObject.Predmet.ProtustrankaNazivFormatedOIB_1">STARK-ZAGREB d.o.o.-u likvidaciji, OIB 87262688668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STARK-ZAGREB d.o.o.-u likvidaciji</item>
    </izvorni_sadrzaj>
    <derivirana_varijabla naziv="DomainObject.Predmet.ProtuStrankaListFormated_1">
      <item>STARK-ZAGREB d.o.o.-u likvidaciji</item>
    </derivirana_varijabla>
  </DomainObject.Predmet.ProtuStrankaListFormated>
  <DomainObject.Predmet.ProtuStrankaListFormatedOIB>
    <izvorni_sadrzaj>
      <item>STARK-ZAGREB d.o.o.-u likvidaciji, OIB 87262688668</item>
    </izvorni_sadrzaj>
    <derivirana_varijabla naziv="DomainObject.Predmet.ProtuStrankaListFormatedOIB_1">
      <item>STARK-ZAGREB d.o.o.-u likvidaciji, OIB 87262688668</item>
    </derivirana_varijabla>
  </DomainObject.Predmet.ProtuStrankaListFormatedOIB>
  <DomainObject.Predmet.ProtuStrankaListFormatedWithAdress>
    <izvorni_sadrzaj>
      <item>STARK-ZAGREB d.o.o.-u likvidaciji, Ksaver 199, 10000 Zagreb</item>
    </izvorni_sadrzaj>
    <derivirana_varijabla naziv="DomainObject.Predmet.ProtuStrankaListFormatedWithAdress_1">
      <item>STARK-ZAGREB d.o.o.-u likvidaciji, Ksaver 199, 10000 Zagreb</item>
    </derivirana_varijabla>
  </DomainObject.Predmet.ProtuStrankaListFormatedWithAdress>
  <DomainObject.Predmet.ProtuStrankaListFormatedWithAdressOIB>
    <izvorni_sadrzaj>
      <item>STARK-ZAGREB d.o.o.-u likvidaciji, OIB 87262688668, Ksaver 199, 10000 Zagreb</item>
    </izvorni_sadrzaj>
    <derivirana_varijabla naziv="DomainObject.Predmet.ProtuStrankaListFormatedWithAdressOIB_1">
      <item>STARK-ZAGREB d.o.o.-u likvidaciji, OIB 87262688668, Ksaver 199, 10000 Zagreb</item>
    </derivirana_varijabla>
  </DomainObject.Predmet.ProtuStrankaListFormatedWithAdressOIB>
  <DomainObject.Predmet.ProtuStrankaListNazivFormated>
    <izvorni_sadrzaj>
      <item>STARK-ZAGREB d.o.o.-u likvidaciji</item>
    </izvorni_sadrzaj>
    <derivirana_varijabla naziv="DomainObject.Predmet.ProtuStrankaListNazivFormated_1">
      <item>STARK-ZAGREB d.o.o.-u likvidaciji</item>
    </derivirana_varijabla>
  </DomainObject.Predmet.ProtuStrankaListNazivFormated>
  <DomainObject.Predmet.ProtuStrankaListNazivFormatedOIB>
    <izvorni_sadrzaj>
      <item>STARK-ZAGREB d.o.o.-u likvidaciji, OIB 87262688668</item>
    </izvorni_sadrzaj>
    <derivirana_varijabla naziv="DomainObject.Predmet.ProtuStrankaListNazivFormatedOIB_1">
      <item>STARK-ZAGREB d.o.o.-u likvidaciji, OIB 87262688668</item>
    </derivirana_varijabla>
  </DomainObject.Predmet.ProtuStrankaListNazivFormatedOIB>
  <DomainObject.Predmet.OstaliListFormated>
    <izvorni_sadrzaj>
      <item>Gordana Vidmar</item>
    </izvorni_sadrzaj>
    <derivirana_varijabla naziv="DomainObject.Predmet.OstaliListFormated_1">
      <item>Gordana Vidmar</item>
    </derivirana_varijabla>
  </DomainObject.Predmet.OstaliListFormated>
  <DomainObject.Predmet.OstaliListFormatedOIB>
    <izvorni_sadrzaj>
      <item>Gordana Vidmar, OIB 76997357927</item>
    </izvorni_sadrzaj>
    <derivirana_varijabla naziv="DomainObject.Predmet.OstaliListFormatedOIB_1">
      <item>Gordana Vidmar, OIB 76997357927</item>
    </derivirana_varijabla>
  </DomainObject.Predmet.OstaliListFormatedOIB>
  <DomainObject.Predmet.OstaliListFormatedWithAdress>
    <izvorni_sadrzaj>
      <item>Gordana Vidmar, Medulićeva 24, 10000 Zagreb</item>
    </izvorni_sadrzaj>
    <derivirana_varijabla naziv="DomainObject.Predmet.OstaliListFormatedWithAdress_1">
      <item>Gordana Vidmar, Medulićeva 24, 10000 Zagreb</item>
    </derivirana_varijabla>
  </DomainObject.Predmet.OstaliListFormatedWithAdress>
  <DomainObject.Predmet.OstaliListFormatedWithAdressOIB>
    <izvorni_sadrzaj>
      <item>Gordana Vidmar, OIB 76997357927, Medulićeva 24, 10000 Zagreb</item>
    </izvorni_sadrzaj>
    <derivirana_varijabla naziv="DomainObject.Predmet.OstaliListFormatedWithAdressOIB_1">
      <item>Gordana Vidmar, OIB 76997357927, Medulićeva 24, 10000 Zagreb</item>
    </derivirana_varijabla>
  </DomainObject.Predmet.OstaliListFormatedWithAdressOIB>
  <DomainObject.Predmet.OstaliListNazivFormated>
    <izvorni_sadrzaj>
      <item>Gordana Vidmar</item>
    </izvorni_sadrzaj>
    <derivirana_varijabla naziv="DomainObject.Predmet.OstaliListNazivFormated_1">
      <item>Gordana Vidmar</item>
    </derivirana_varijabla>
  </DomainObject.Predmet.OstaliListNazivFormated>
  <DomainObject.Predmet.OstaliListNazivFormatedOIB>
    <izvorni_sadrzaj>
      <item>Gordana Vidmar, OIB 76997357927</item>
    </izvorni_sadrzaj>
    <derivirana_varijabla naziv="DomainObject.Predmet.OstaliListNazivFormatedOIB_1">
      <item>Gordana Vidmar, OIB 76997357927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STARK-ZAGREB d.o.o.-u likvidaciji</izvorni_sadrzaj>
    <derivirana_varijabla naziv="DomainObject.Predmet.ProtustrankaIDrugi_1">STARK-ZAGREB d.o.o.-u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STARK-ZAGREB d.o.o.-u likvidaciji, OIB 87262688668, Ksaver 199, 10000 Zagreb</izvorni_sadrzaj>
    <derivirana_varijabla naziv="DomainObject.Predmet.ProtustrankaIDrugiAdressOIB_1">STARK-ZAGREB d.o.o.-u likvidaciji, OIB 87262688668, Ksaver 199,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STARK-ZAGREB d.o.o.-u likvidaciji</item>
      <item>FINA Regionalni centar Zagreb</item>
      <item>Gordana Vidmar</item>
    </izvorni_sadrzaj>
    <derivirana_varijabla naziv="DomainObject.Predmet.SudioniciListNaziv_1">
      <item>STARK-ZAGREB d.o.o.-u likvidaciji</item>
      <item>FINA Regionalni centar Zagreb</item>
      <item>Gordana Vidmar</item>
    </derivirana_varijabla>
  </DomainObject.Predmet.SudioniciListNaziv>
  <DomainObject.Predmet.SudioniciListAdressOIB>
    <izvorni_sadrzaj>
      <item>STARK-ZAGREB d.o.o.-u likvidaciji, OIB 87262688668, Ksaver 199,10000 Zagreb</item>
      <item>FINA Regionalni centar Zagreb, OIB 85821130368, Trg svibanjskih žrtava 1995. br. 1,10000 Zagreb</item>
      <item>Gordana Vidmar, OIB 76997357927, Medulićeva 24,10000 Zagreb</item>
    </izvorni_sadrzaj>
    <derivirana_varijabla naziv="DomainObject.Predmet.SudioniciListAdressOIB_1">
      <item>STARK-ZAGREB d.o.o.-u likvidaciji, OIB 87262688668, Ksaver 199,10000 Zagreb</item>
      <item>FINA Regionalni centar Zagreb, OIB 85821130368, Trg svibanjskih žrtava 1995. br. 1,10000 Zagreb</item>
      <item>Gordana Vidmar, OIB 76997357927, Medulićeva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87262688668</item>
      <item>, OIB 85821130368</item>
      <item>, OIB 76997357927</item>
    </izvorni_sadrzaj>
    <derivirana_varijabla naziv="DomainObject.Predmet.SudioniciListNazivOIB_1">
      <item>, OIB 87262688668</item>
      <item>, OIB 85821130368</item>
      <item>, OIB 76997357927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1217</properties:Words>
  <properties:Characters>7588</properties:Characters>
  <properties:Lines>145</properties:Lines>
  <properties:Paragraphs>24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2019-09-03T11:40:00Z</dcterms:created>
  <dc:creator>Danijela Uzelac</dc:creator>
  <dc:description/>
  <cp:keywords/>
  <cp:lastModifiedBy>Katarina Franjić</cp:lastModifiedBy>
  <dcterms:modified xmlns:xsi="http://www.w3.org/2001/XMLSchema-instance" xsi:type="dcterms:W3CDTF">2019-09-03T12:30:00Z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(st-2909-17 zaključak  likvidatoru II.docx)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