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fec3" w14:paraId="48bfec3" w:rsidRDefault="008C04AA" w:rsidP="008C04AA" w:rsidR="008C04AA" w:rsidRPr="006027B2">
      <w:pPr>
        <w15:collapsed w:val="false"/>
        <w:rPr>
          <w:b/>
        </w:rPr>
      </w:pPr>
      <w:bookmarkStart w:name="_GoBack" w:id="0"/>
      <w:bookmarkEnd w:id="0"/>
      <w:r w:rsidRPr="006027B2">
        <w:rPr>
          <w:b/>
        </w:rPr>
        <w:t xml:space="preserve">            </w:t>
      </w:r>
      <w:r w:rsidR="006027B2">
        <w:rPr>
          <w:b/>
        </w:rPr>
        <w:t xml:space="preserve">    </w:t>
      </w:r>
      <w:r w:rsidRPr="006027B2">
        <w:rPr>
          <w:b/>
        </w:rPr>
        <w:t xml:space="preserve">    </w:t>
      </w:r>
      <w:r w:rsidRPr="006027B2">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006027B2">
        <w:rPr>
          <w:b/>
        </w:rPr>
        <w:t xml:space="preserve"> </w:t>
      </w:r>
    </w:p>
    <w:p w:rsidRDefault="006027B2" w:rsidP="00B271A9" w:rsidR="008C04AA" w:rsidRPr="006027B2">
      <w:r>
        <w:t xml:space="preserve">    </w:t>
      </w:r>
      <w:r w:rsidR="008C04AA" w:rsidRPr="006027B2">
        <w:t xml:space="preserve"> REPUBLIKA HRVATSKA </w:t>
      </w:r>
      <w:r w:rsidR="008C04AA" w:rsidRPr="006027B2">
        <w:tab/>
      </w:r>
      <w:r w:rsidR="008C04AA" w:rsidRPr="006027B2">
        <w:tab/>
      </w:r>
      <w:r w:rsidR="008C04AA" w:rsidRPr="006027B2">
        <w:tab/>
      </w:r>
      <w:r w:rsidR="008C04AA" w:rsidRPr="006027B2">
        <w:tab/>
      </w:r>
      <w:r w:rsidR="008C04AA" w:rsidRPr="006027B2">
        <w:tab/>
      </w:r>
    </w:p>
    <w:p w:rsidRDefault="008C04AA" w:rsidP="00B271A9" w:rsidR="008C04AA" w:rsidRPr="006027B2">
      <w:r w:rsidRPr="006027B2">
        <w:t xml:space="preserve"> TRGOVAČKI SUD U PAZINU</w:t>
      </w:r>
    </w:p>
    <w:p w:rsidRDefault="008C04AA" w:rsidP="00B271A9" w:rsidR="006027B2">
      <w:r w:rsidRPr="006027B2">
        <w:t xml:space="preserve"> </w:t>
      </w:r>
      <w:r w:rsidR="006027B2">
        <w:tab/>
      </w:r>
      <w:r w:rsidR="00694576" w:rsidRPr="006027B2">
        <w:t>Pazin</w:t>
      </w:r>
      <w:r w:rsidRPr="006027B2">
        <w:t>, Dršćevka 1</w:t>
      </w:r>
      <w:r w:rsidRPr="006027B2">
        <w:tab/>
      </w:r>
      <w:r w:rsidRPr="006027B2">
        <w:tab/>
      </w:r>
    </w:p>
    <w:p w:rsidRDefault="008C04AA" w:rsidP="00B271A9" w:rsidR="00C607F6" w:rsidRPr="006027B2">
      <w:r w:rsidRPr="006027B2">
        <w:tab/>
      </w:r>
      <w:r w:rsidRPr="006027B2">
        <w:tab/>
      </w:r>
    </w:p>
    <w:p w:rsidRDefault="008C04AA" w:rsidP="00A04538" w:rsidR="008C04AA">
      <w:pPr>
        <w:jc w:val="center"/>
      </w:pPr>
      <w:r w:rsidRPr="006027B2">
        <w:t>R E P U B L I K A   H R V A T S K A</w:t>
      </w:r>
    </w:p>
    <w:p w:rsidRDefault="00592FC3" w:rsidP="00A04538" w:rsidR="00592FC3" w:rsidRPr="006027B2">
      <w:pPr>
        <w:jc w:val="center"/>
      </w:pPr>
    </w:p>
    <w:p w:rsidRDefault="008C04AA" w:rsidP="008C04AA" w:rsidR="008C04AA" w:rsidRPr="006027B2">
      <w:pPr>
        <w:jc w:val="center"/>
      </w:pPr>
      <w:r w:rsidRPr="006027B2">
        <w:t>R J E Š E N J E</w:t>
      </w:r>
    </w:p>
    <w:p w:rsidRDefault="008C04AA" w:rsidP="008C04AA" w:rsidR="008C04AA" w:rsidRPr="006027B2">
      <w:pPr>
        <w:jc w:val="both"/>
      </w:pPr>
    </w:p>
    <w:p w:rsidRDefault="008C04AA" w:rsidP="008C04AA" w:rsidR="008D67D3" w:rsidRPr="006027B2">
      <w:pPr>
        <w:jc w:val="both"/>
      </w:pPr>
      <w:r w:rsidRPr="006027B2">
        <w:tab/>
      </w:r>
      <w:r w:rsidR="00CE676C" w:rsidRPr="006027B2">
        <w:t>Trgovački sud u Pazinu, po stečajnom sucu Ivanu Dujiću, po prijedlogu predlagatelja Republike Hrvatske, Ministarstva financija, Porezna uprava, Područni ured Istra, Primorje, Lika, zastupane po Županijskom državnom odvjetništvu u Puli – Pola, Pula, Kranjčevićeva 8, OIB 52634238587, za otvaranje stečajnog postupka nad dužnikom ISTRA TERRA MAGICA d. o. o. Buzet, Naselje Goričica 54, OIB 52970942086</w:t>
      </w:r>
      <w:r w:rsidR="005F652C" w:rsidRPr="006027B2">
        <w:t xml:space="preserve">, </w:t>
      </w:r>
      <w:r w:rsidR="00CE676C" w:rsidRPr="006027B2">
        <w:t>5</w:t>
      </w:r>
      <w:r w:rsidR="00007EC2" w:rsidRPr="006027B2">
        <w:t xml:space="preserve">. </w:t>
      </w:r>
      <w:r w:rsidR="00CE676C" w:rsidRPr="006027B2">
        <w:t>travnja</w:t>
      </w:r>
      <w:r w:rsidR="005F652C" w:rsidRPr="006027B2">
        <w:t xml:space="preserve"> 201</w:t>
      </w:r>
      <w:r w:rsidR="00CE676C" w:rsidRPr="006027B2">
        <w:t>8</w:t>
      </w:r>
      <w:r w:rsidR="005F652C" w:rsidRPr="006027B2">
        <w:t>.</w:t>
      </w:r>
    </w:p>
    <w:p w:rsidRDefault="00A605D4" w:rsidP="008C04AA" w:rsidR="00A605D4" w:rsidRPr="006027B2">
      <w:pPr>
        <w:jc w:val="both"/>
      </w:pPr>
    </w:p>
    <w:p w:rsidRDefault="008C04AA" w:rsidP="008C04AA" w:rsidR="008C04AA" w:rsidRPr="006027B2">
      <w:pPr>
        <w:jc w:val="center"/>
      </w:pPr>
      <w:r w:rsidRPr="006027B2">
        <w:t>r i j e š i o  j e</w:t>
      </w:r>
    </w:p>
    <w:p w:rsidRDefault="008C04AA" w:rsidP="008C04AA" w:rsidR="008C04AA" w:rsidRPr="006027B2">
      <w:pPr>
        <w:jc w:val="center"/>
      </w:pPr>
    </w:p>
    <w:p w:rsidRDefault="008C04AA" w:rsidP="008C04AA" w:rsidR="008C04AA" w:rsidRPr="006027B2">
      <w:pPr>
        <w:jc w:val="both"/>
      </w:pPr>
      <w:r w:rsidRPr="006027B2">
        <w:tab/>
        <w:t>I.</w:t>
      </w:r>
      <w:r w:rsidRPr="006027B2">
        <w:tab/>
        <w:t xml:space="preserve">Otvara se stečajni postupak nad dužnikom </w:t>
      </w:r>
      <w:r w:rsidR="00CE676C" w:rsidRPr="006027B2">
        <w:t>ISTRA TERRA MAGICA d. o. o. Buzet, Naselje Goričica 54, OIB 52970942086</w:t>
      </w:r>
      <w:r w:rsidR="00284032" w:rsidRPr="006027B2">
        <w:t xml:space="preserve">, </w:t>
      </w:r>
      <w:r w:rsidR="00CE676C" w:rsidRPr="006027B2">
        <w:t>5</w:t>
      </w:r>
      <w:r w:rsidR="00007EC2" w:rsidRPr="006027B2">
        <w:t xml:space="preserve">. </w:t>
      </w:r>
      <w:r w:rsidR="00CE676C" w:rsidRPr="006027B2">
        <w:t>travnja</w:t>
      </w:r>
      <w:r w:rsidR="00007EC2" w:rsidRPr="006027B2">
        <w:t xml:space="preserve"> 201</w:t>
      </w:r>
      <w:r w:rsidR="00CE676C" w:rsidRPr="006027B2">
        <w:t>8</w:t>
      </w:r>
      <w:r w:rsidR="00007EC2" w:rsidRPr="006027B2">
        <w:t>.</w:t>
      </w:r>
      <w:r w:rsidR="00E80304" w:rsidRPr="006027B2">
        <w:t xml:space="preserve"> </w:t>
      </w:r>
      <w:r w:rsidR="007126AC" w:rsidRPr="006027B2">
        <w:t>u 1</w:t>
      </w:r>
      <w:r w:rsidR="00CE676C" w:rsidRPr="006027B2">
        <w:t>4</w:t>
      </w:r>
      <w:r w:rsidR="007126AC" w:rsidRPr="006027B2">
        <w:t>:</w:t>
      </w:r>
      <w:r w:rsidR="00CE676C" w:rsidRPr="006027B2">
        <w:t>0</w:t>
      </w:r>
      <w:r w:rsidR="00007EC2" w:rsidRPr="006027B2">
        <w:t>0</w:t>
      </w:r>
      <w:r w:rsidR="007126AC" w:rsidRPr="006027B2">
        <w:t xml:space="preserve"> sati.</w:t>
      </w:r>
    </w:p>
    <w:p w:rsidRDefault="008C04AA" w:rsidP="008C04AA" w:rsidR="008C04AA" w:rsidRPr="006027B2">
      <w:pPr>
        <w:jc w:val="both"/>
      </w:pPr>
    </w:p>
    <w:p w:rsidRDefault="008C04AA" w:rsidP="007126AC" w:rsidR="00B349E3" w:rsidRPr="006027B2">
      <w:pPr>
        <w:jc w:val="both"/>
      </w:pPr>
      <w:r w:rsidRPr="006027B2">
        <w:tab/>
        <w:t>II.</w:t>
      </w:r>
      <w:r w:rsidRPr="006027B2">
        <w:tab/>
        <w:t xml:space="preserve">Za stečajnog upravitelja imenuje se </w:t>
      </w:r>
      <w:r w:rsidR="008D71CD" w:rsidRPr="006027B2">
        <w:t>Jasmina Lichtenberg, Pula, Ravenska 8, OIB 26338581935.</w:t>
      </w:r>
    </w:p>
    <w:p w:rsidRDefault="008D71CD" w:rsidP="007126AC" w:rsidR="008D71CD" w:rsidRPr="006027B2">
      <w:pPr>
        <w:jc w:val="both"/>
      </w:pPr>
    </w:p>
    <w:p w:rsidRDefault="00284032" w:rsidP="007126AC" w:rsidR="007126AC" w:rsidRPr="006027B2">
      <w:pPr>
        <w:jc w:val="both"/>
      </w:pPr>
      <w:r w:rsidRPr="006027B2">
        <w:tab/>
      </w:r>
      <w:r w:rsidR="007126AC" w:rsidRPr="006027B2">
        <w:t>III.</w:t>
      </w:r>
      <w:r w:rsidR="007126AC" w:rsidRPr="006027B2">
        <w:tab/>
        <w:t xml:space="preserve">Pozivaju se vjerovnici da u roku od 60 dana od dana objave ovog rješenja na mrežnoj stranici e-Oglasna ploča Trgovačkog suda u Pazinu, prijave svoje tražbine </w:t>
      </w:r>
      <w:r w:rsidR="0050084B" w:rsidRPr="006027B2">
        <w:t>na adresu stečajnog upravitelja</w:t>
      </w:r>
      <w:r w:rsidRPr="006027B2">
        <w:t xml:space="preserve">, </w:t>
      </w:r>
      <w:r w:rsidR="007126AC" w:rsidRPr="006027B2">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6027B2">
        <w:rPr>
          <w:bCs/>
        </w:rPr>
        <w:t>HR12 1001005 1863000160</w:t>
      </w:r>
      <w:r w:rsidR="007126AC" w:rsidRPr="006027B2">
        <w:t xml:space="preserve"> poziv na broj 64 5045-48752-</w:t>
      </w:r>
      <w:r w:rsidR="00CE676C" w:rsidRPr="006027B2">
        <w:t>61</w:t>
      </w:r>
      <w:r w:rsidR="00B349E3" w:rsidRPr="006027B2">
        <w:t>0</w:t>
      </w:r>
      <w:r w:rsidR="007126AC" w:rsidRPr="006027B2">
        <w:t>201</w:t>
      </w:r>
      <w:r w:rsidR="00E80304" w:rsidRPr="006027B2">
        <w:t>7</w:t>
      </w:r>
      <w:r w:rsidR="007126AC" w:rsidRPr="006027B2">
        <w:t xml:space="preserve">. Zaposlenici koji prijavljuju svoja potraživanja po osnovu rada ne moraju platiti pristojbu. </w:t>
      </w:r>
    </w:p>
    <w:p w:rsidRDefault="007126AC" w:rsidP="007126AC" w:rsidR="007126AC" w:rsidRPr="006027B2">
      <w:pPr>
        <w:jc w:val="both"/>
      </w:pPr>
    </w:p>
    <w:p w:rsidRDefault="007126AC" w:rsidP="007126AC" w:rsidR="007126AC" w:rsidRPr="006027B2">
      <w:pPr>
        <w:jc w:val="both"/>
      </w:pPr>
      <w:r w:rsidRPr="006027B2">
        <w:tab/>
        <w:t>IV.</w:t>
      </w:r>
      <w:r w:rsidRPr="006027B2">
        <w:tab/>
        <w:t>Prijavu tražbine podnesenu nakon isteka roka za prijavljivanje sud će odbaciti rješenjem (čl. 257. st. 6. SZ-a).</w:t>
      </w:r>
    </w:p>
    <w:p w:rsidRDefault="007126AC" w:rsidP="007126AC" w:rsidR="007126AC" w:rsidRPr="006027B2">
      <w:pPr>
        <w:jc w:val="both"/>
      </w:pPr>
      <w:r w:rsidRPr="006027B2">
        <w:tab/>
        <w:t xml:space="preserve">Samo prijave dostavljene na način koji je naveden u točki III. ovog rješenja smatraju se urednima i pravovremenima. </w:t>
      </w:r>
    </w:p>
    <w:p w:rsidRDefault="007126AC" w:rsidP="007126AC" w:rsidR="007126AC" w:rsidRPr="006027B2">
      <w:pPr>
        <w:jc w:val="both"/>
      </w:pPr>
      <w:r w:rsidRPr="006027B2">
        <w:tab/>
      </w:r>
    </w:p>
    <w:p w:rsidRDefault="007126AC" w:rsidP="007126AC" w:rsidR="007126AC" w:rsidRPr="006027B2">
      <w:pPr>
        <w:jc w:val="both"/>
      </w:pPr>
      <w:r w:rsidRPr="006027B2">
        <w:tab/>
        <w:t>V.</w:t>
      </w:r>
      <w:r w:rsidRPr="006027B2">
        <w:tab/>
        <w:t xml:space="preserve">Razlučni i izlučni vjerovnici se pozivaju da u roku iz t. III. ovog rješenja obavijeste stečajnog upravitelja o svojim pravima, sukladno odredbi čl. 258. st. 1. i 2. SZ-a. </w:t>
      </w:r>
    </w:p>
    <w:p w:rsidRDefault="007126AC" w:rsidP="007126AC" w:rsidR="007126AC" w:rsidRPr="006027B2">
      <w:pPr>
        <w:jc w:val="both"/>
      </w:pPr>
      <w:r w:rsidRPr="006027B2">
        <w:tab/>
      </w:r>
    </w:p>
    <w:p w:rsidRDefault="007126AC" w:rsidP="007126AC" w:rsidR="007126AC" w:rsidRPr="006027B2">
      <w:pPr>
        <w:jc w:val="both"/>
      </w:pPr>
      <w:r w:rsidRPr="006027B2">
        <w:tab/>
        <w:t>VI.</w:t>
      </w:r>
      <w:r w:rsidRPr="006027B2">
        <w:tab/>
        <w:t xml:space="preserve">Pozivaju se dužnikovi dužnici da svoje obveze bez odgode ispunjavaju stečajnom upravitelju za stečajnog dužnika. </w:t>
      </w:r>
    </w:p>
    <w:p w:rsidRDefault="007126AC" w:rsidP="007126AC" w:rsidR="007126AC" w:rsidRPr="006027B2">
      <w:pPr>
        <w:jc w:val="both"/>
      </w:pPr>
      <w:r w:rsidRPr="006027B2">
        <w:tab/>
      </w:r>
    </w:p>
    <w:p w:rsidRDefault="007126AC" w:rsidP="007126AC" w:rsidR="007126AC" w:rsidRPr="006027B2">
      <w:pPr>
        <w:jc w:val="both"/>
      </w:pPr>
      <w:r w:rsidRPr="006027B2">
        <w:tab/>
        <w:t>VII.</w:t>
      </w:r>
      <w:r w:rsidRPr="006027B2">
        <w:tab/>
        <w:t xml:space="preserve">Otvaranje stečajnog postupka upisati će se u sudski registar ovog suda.  </w:t>
      </w:r>
    </w:p>
    <w:p w:rsidRDefault="007126AC" w:rsidP="007126AC" w:rsidR="007126AC" w:rsidRPr="006027B2"/>
    <w:p w:rsidRDefault="007126AC" w:rsidP="007126AC" w:rsidR="007126AC" w:rsidRPr="006027B2">
      <w:r w:rsidRPr="006027B2">
        <w:tab/>
        <w:t>VIII.</w:t>
      </w:r>
      <w:r w:rsidRPr="006027B2">
        <w:tab/>
        <w:t xml:space="preserve">Ispitno ročište na kojem će se ispitivati prijavljene tražbine određuje se za dan </w:t>
      </w:r>
    </w:p>
    <w:p w:rsidRDefault="007126AC" w:rsidP="007126AC" w:rsidR="007126AC" w:rsidRPr="006027B2"/>
    <w:p w:rsidRDefault="00ED1FC9" w:rsidP="007126AC" w:rsidR="007126AC" w:rsidRPr="006027B2">
      <w:pPr>
        <w:jc w:val="center"/>
      </w:pPr>
      <w:r w:rsidRPr="006027B2">
        <w:lastRenderedPageBreak/>
        <w:t>10</w:t>
      </w:r>
      <w:r w:rsidR="007126AC" w:rsidRPr="006027B2">
        <w:t xml:space="preserve">. </w:t>
      </w:r>
      <w:r w:rsidR="00E80304" w:rsidRPr="006027B2">
        <w:t>s</w:t>
      </w:r>
      <w:r w:rsidRPr="006027B2">
        <w:t>rpnja</w:t>
      </w:r>
      <w:r w:rsidR="007126AC" w:rsidRPr="006027B2">
        <w:t xml:space="preserve"> 201</w:t>
      </w:r>
      <w:r w:rsidRPr="006027B2">
        <w:t xml:space="preserve">8. </w:t>
      </w:r>
      <w:r w:rsidR="007126AC" w:rsidRPr="006027B2">
        <w:t xml:space="preserve">u </w:t>
      </w:r>
      <w:r w:rsidR="00B47C76" w:rsidRPr="006027B2">
        <w:t>9</w:t>
      </w:r>
      <w:r w:rsidR="00E80304" w:rsidRPr="006027B2">
        <w:t>:</w:t>
      </w:r>
      <w:r w:rsidRPr="006027B2">
        <w:t>0</w:t>
      </w:r>
      <w:r w:rsidR="007126AC" w:rsidRPr="006027B2">
        <w:t>0 sati,</w:t>
      </w:r>
    </w:p>
    <w:p w:rsidRDefault="007126AC" w:rsidP="008C6538" w:rsidR="00C643AD" w:rsidRPr="006027B2">
      <w:pPr>
        <w:jc w:val="center"/>
      </w:pPr>
      <w:r w:rsidRPr="006027B2">
        <w:t>sudnica broj 1,</w:t>
      </w:r>
    </w:p>
    <w:p w:rsidRDefault="007126AC" w:rsidP="007126AC" w:rsidR="007126AC" w:rsidRPr="006027B2">
      <w:pPr>
        <w:jc w:val="center"/>
      </w:pPr>
      <w:r w:rsidRPr="006027B2">
        <w:t>u Trgovačkom sudu u Pazinu,</w:t>
      </w:r>
    </w:p>
    <w:p w:rsidRDefault="007126AC" w:rsidP="007126AC" w:rsidR="007126AC" w:rsidRPr="006027B2">
      <w:pPr>
        <w:jc w:val="center"/>
      </w:pPr>
      <w:r w:rsidRPr="006027B2">
        <w:t>Dršćevka 1.</w:t>
      </w:r>
    </w:p>
    <w:p w:rsidRDefault="007126AC" w:rsidP="007126AC" w:rsidR="007126AC" w:rsidRPr="006027B2"/>
    <w:p w:rsidRDefault="007126AC" w:rsidP="007126AC" w:rsidR="007126AC" w:rsidRPr="006027B2">
      <w:r w:rsidRPr="006027B2">
        <w:tab/>
        <w:t>IX.</w:t>
      </w:r>
      <w:r w:rsidRPr="006027B2">
        <w:tab/>
        <w:t xml:space="preserve">Izvještajno ročište na kojem će se na temelju izvješća stečajnog upravitelja odlučivati o daljnjem tijeku stečajnog postupka određuje se za dan </w:t>
      </w:r>
    </w:p>
    <w:p w:rsidRDefault="007126AC" w:rsidP="007126AC" w:rsidR="007126AC" w:rsidRPr="006027B2"/>
    <w:p w:rsidRDefault="00B349E3" w:rsidP="007126AC" w:rsidR="007126AC" w:rsidRPr="006027B2">
      <w:pPr>
        <w:jc w:val="center"/>
      </w:pPr>
      <w:r w:rsidRPr="006027B2">
        <w:t>1</w:t>
      </w:r>
      <w:r w:rsidR="00ED1FC9" w:rsidRPr="006027B2">
        <w:t>0</w:t>
      </w:r>
      <w:r w:rsidR="007126AC" w:rsidRPr="006027B2">
        <w:t xml:space="preserve">. </w:t>
      </w:r>
      <w:r w:rsidR="00E80304" w:rsidRPr="006027B2">
        <w:t>s</w:t>
      </w:r>
      <w:r w:rsidR="00ED1FC9" w:rsidRPr="006027B2">
        <w:t>rpnja</w:t>
      </w:r>
      <w:r w:rsidR="007126AC" w:rsidRPr="006027B2">
        <w:t xml:space="preserve"> 201</w:t>
      </w:r>
      <w:r w:rsidR="00ED1FC9" w:rsidRPr="006027B2">
        <w:t>8.</w:t>
      </w:r>
      <w:r w:rsidR="007126AC" w:rsidRPr="006027B2">
        <w:t xml:space="preserve"> u </w:t>
      </w:r>
      <w:r w:rsidR="00ED1FC9" w:rsidRPr="006027B2">
        <w:t>9</w:t>
      </w:r>
      <w:r w:rsidR="007126AC" w:rsidRPr="006027B2">
        <w:t>:</w:t>
      </w:r>
      <w:r w:rsidR="00ED1FC9" w:rsidRPr="006027B2">
        <w:t>3</w:t>
      </w:r>
      <w:r w:rsidR="007126AC" w:rsidRPr="006027B2">
        <w:t>0 sati,</w:t>
      </w:r>
    </w:p>
    <w:p w:rsidRDefault="007126AC" w:rsidP="007126AC" w:rsidR="007126AC" w:rsidRPr="006027B2">
      <w:pPr>
        <w:jc w:val="center"/>
      </w:pPr>
      <w:r w:rsidRPr="006027B2">
        <w:t>sudnica broj 1,</w:t>
      </w:r>
    </w:p>
    <w:p w:rsidRDefault="007126AC" w:rsidP="007126AC" w:rsidR="007126AC" w:rsidRPr="006027B2">
      <w:pPr>
        <w:jc w:val="center"/>
      </w:pPr>
      <w:r w:rsidRPr="006027B2">
        <w:t>u Trgovačkom sudu u Pazinu,</w:t>
      </w:r>
    </w:p>
    <w:p w:rsidRDefault="007126AC" w:rsidP="007126AC" w:rsidR="007126AC" w:rsidRPr="006027B2">
      <w:pPr>
        <w:jc w:val="center"/>
      </w:pPr>
      <w:r w:rsidRPr="006027B2">
        <w:t>Dršćevka 1.</w:t>
      </w:r>
    </w:p>
    <w:p w:rsidRDefault="007126AC" w:rsidP="00A605D4" w:rsidR="00A605D4" w:rsidRPr="006027B2">
      <w:pPr>
        <w:jc w:val="both"/>
      </w:pPr>
      <w:r w:rsidRPr="006027B2">
        <w:tab/>
      </w:r>
    </w:p>
    <w:p w:rsidRDefault="00DD3FA8" w:rsidP="00A605D4" w:rsidR="00A605D4" w:rsidRPr="006027B2">
      <w:pPr>
        <w:jc w:val="both"/>
      </w:pPr>
      <w:r w:rsidRPr="006027B2">
        <w:tab/>
      </w:r>
      <w:r w:rsidR="00A605D4" w:rsidRPr="006027B2">
        <w:t>X.</w:t>
      </w:r>
      <w:r w:rsidR="00A605D4" w:rsidRPr="006027B2">
        <w:tab/>
        <w:t xml:space="preserve">Nalaže se Općinskom sudu u Puli, zemljišnoknjižnom odjelu </w:t>
      </w:r>
      <w:r w:rsidR="00CE676C" w:rsidRPr="006027B2">
        <w:t>Buzet</w:t>
      </w:r>
      <w:r w:rsidR="00A605D4" w:rsidRPr="006027B2">
        <w:t xml:space="preserve">, da izvrši upis otvaranja stečajnog postupka nad trgovačkim društvom </w:t>
      </w:r>
      <w:r w:rsidR="00CE676C" w:rsidRPr="006027B2">
        <w:t>ISTRA TERRA MAGICA d. o. o. Buzet, Naselje Goričica 54, OIB 52970942086</w:t>
      </w:r>
      <w:r w:rsidR="00A605D4" w:rsidRPr="006027B2">
        <w:t>, na:</w:t>
      </w:r>
    </w:p>
    <w:p w:rsidRDefault="00A605D4" w:rsidP="00A04538" w:rsidR="00ED1FC9" w:rsidRPr="006027B2">
      <w:pPr>
        <w:jc w:val="both"/>
      </w:pPr>
      <w:r w:rsidRPr="006027B2">
        <w:tab/>
        <w:t>- k.č.</w:t>
      </w:r>
      <w:r w:rsidR="00B349E3" w:rsidRPr="006027B2">
        <w:t xml:space="preserve"> </w:t>
      </w:r>
      <w:r w:rsidR="00ED1FC9" w:rsidRPr="006027B2">
        <w:t>3855 pašnjak površine 41899 m2, k.č. 3856 pašnjak površine 47630 m2, k.č. 5632 pašnjak površine 49526 m2, sve upisane u z.k.ul. 1727 k.o. Roč,</w:t>
      </w:r>
    </w:p>
    <w:p w:rsidRDefault="00ED1FC9" w:rsidP="00A04538" w:rsidR="00840E46" w:rsidRPr="006027B2">
      <w:pPr>
        <w:jc w:val="both"/>
      </w:pPr>
      <w:r w:rsidRPr="006027B2">
        <w:tab/>
      </w:r>
      <w:r w:rsidR="00FE2FA2" w:rsidRPr="006027B2">
        <w:t xml:space="preserve">- k.č. 170/4 </w:t>
      </w:r>
      <w:r w:rsidR="00840E46" w:rsidRPr="006027B2">
        <w:t>vrt, upisana u z.k.ul. 418 k.o. Sovišćina,</w:t>
      </w:r>
    </w:p>
    <w:p w:rsidRDefault="000939C0" w:rsidP="000939C0" w:rsidR="000939C0" w:rsidRPr="006027B2">
      <w:pPr>
        <w:jc w:val="both"/>
      </w:pPr>
      <w:r w:rsidRPr="006027B2">
        <w:tab/>
        <w:t>- k.č. 4916 sjenokoša površine 334</w:t>
      </w:r>
      <w:r w:rsidR="0073514C" w:rsidRPr="006027B2">
        <w:t xml:space="preserve"> m2,</w:t>
      </w:r>
      <w:r w:rsidRPr="006027B2">
        <w:t xml:space="preserve"> k.č. 4950 sjenokoša površine 83 m2, k.č. 5170 oranica površine 1321 m2, sve upisane u z.k.ul. 822 k.o. Sovinjak,</w:t>
      </w:r>
    </w:p>
    <w:p w:rsidRDefault="000939C0" w:rsidP="000939C0" w:rsidR="000939C0" w:rsidRPr="006027B2">
      <w:pPr>
        <w:jc w:val="both"/>
      </w:pPr>
      <w:r w:rsidRPr="006027B2">
        <w:tab/>
        <w:t xml:space="preserve">- </w:t>
      </w:r>
      <w:r w:rsidR="0073514C" w:rsidRPr="006027B2">
        <w:t>¼ dijela k.č. 4934 pašnjak površine 91 m2 upisana u z.k.ul. 496 k.o. Sovinjak,</w:t>
      </w:r>
    </w:p>
    <w:p w:rsidRDefault="00885B0C" w:rsidP="00885B0C" w:rsidR="0073514C" w:rsidRPr="006027B2">
      <w:pPr>
        <w:jc w:val="both"/>
      </w:pPr>
      <w:r w:rsidRPr="006027B2">
        <w:tab/>
        <w:t>- 4/8 dijela nekretnina označenih kao k.č. 2451/2 oranica površine 2040 m2 i k.č. 2469/3 oranica površine 224 m2, obje upisane u z.k.ul. 743 k.o. Salež,</w:t>
      </w:r>
    </w:p>
    <w:p w:rsidRDefault="003A227D" w:rsidP="00885B0C" w:rsidR="00885B0C" w:rsidRPr="006027B2">
      <w:pPr>
        <w:jc w:val="both"/>
      </w:pPr>
      <w:r w:rsidRPr="006027B2">
        <w:tab/>
        <w:t>- 80/160 dijela k.č. 2504 oranica površine 1410 m2, upisana u z.k.ul. 53 k.o. Salež.</w:t>
      </w:r>
    </w:p>
    <w:p w:rsidRDefault="00840E46" w:rsidP="00A04538" w:rsidR="00A04538" w:rsidRPr="006027B2">
      <w:pPr>
        <w:jc w:val="both"/>
      </w:pPr>
      <w:r w:rsidRPr="006027B2">
        <w:tab/>
      </w:r>
      <w:r w:rsidR="008C04AA" w:rsidRPr="006027B2">
        <w:tab/>
      </w:r>
    </w:p>
    <w:p w:rsidRDefault="008C04AA" w:rsidP="008C04AA" w:rsidR="008C04AA" w:rsidRPr="006027B2">
      <w:pPr>
        <w:jc w:val="center"/>
      </w:pPr>
      <w:r w:rsidRPr="006027B2">
        <w:t>Obrazloženje</w:t>
      </w:r>
    </w:p>
    <w:p w:rsidRDefault="00D5655E" w:rsidP="008C04AA" w:rsidR="00D5655E" w:rsidRPr="006027B2">
      <w:pPr>
        <w:jc w:val="both"/>
      </w:pPr>
    </w:p>
    <w:p w:rsidRDefault="00664682" w:rsidP="0040642A" w:rsidR="008E1495" w:rsidRPr="006027B2">
      <w:pPr>
        <w:jc w:val="both"/>
      </w:pPr>
      <w:r w:rsidRPr="006027B2">
        <w:tab/>
      </w:r>
      <w:r w:rsidR="0007611F" w:rsidRPr="006027B2">
        <w:t xml:space="preserve">Sud je kod dužnika utvrdio postojanje zakonom predviđenog stečajnog razloga nesposobnosti za plaćanje iz čl. 6. Stečajnog zakona (dalje: SZ).  Naime, iz </w:t>
      </w:r>
      <w:r w:rsidR="0005456A" w:rsidRPr="006027B2">
        <w:t xml:space="preserve">zahtjeva </w:t>
      </w:r>
      <w:r w:rsidR="0007611F" w:rsidRPr="006027B2">
        <w:t xml:space="preserve">FINA-e za </w:t>
      </w:r>
      <w:r w:rsidR="0005456A" w:rsidRPr="006027B2">
        <w:t xml:space="preserve">provedbu skraćenog </w:t>
      </w:r>
      <w:r w:rsidR="0040642A" w:rsidRPr="006027B2">
        <w:t xml:space="preserve">stečajnog </w:t>
      </w:r>
      <w:r w:rsidR="0007611F" w:rsidRPr="006027B2">
        <w:t>postupka</w:t>
      </w:r>
      <w:r w:rsidR="0040642A" w:rsidRPr="006027B2">
        <w:t xml:space="preserve"> </w:t>
      </w:r>
      <w:r w:rsidR="0007611F" w:rsidRPr="006027B2">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8E1495" w:rsidRPr="006027B2">
        <w:t xml:space="preserve">). </w:t>
      </w:r>
    </w:p>
    <w:p w:rsidRDefault="008E1495" w:rsidP="008E1495" w:rsidR="008E1495" w:rsidRPr="006027B2">
      <w:pPr>
        <w:jc w:val="both"/>
      </w:pPr>
      <w:r w:rsidRPr="006027B2">
        <w:tab/>
      </w:r>
    </w:p>
    <w:p w:rsidRDefault="008E1495" w:rsidP="008E1495" w:rsidR="008E1495" w:rsidRPr="006027B2">
      <w:pPr>
        <w:jc w:val="both"/>
      </w:pPr>
      <w:r w:rsidRPr="006027B2">
        <w:tab/>
        <w:t>Dužnik je u podnesku od 16. siječnja 2018. molio da mu se omogući da u roku od 30 dana podmiri sve obveze. Na ročištu radi izjašnjenja o prijedlogu i rasprave o uvjetima za otvaranje stečajnog postupka održanom 17. siječnja 2018. sud je zaključkom naložio dužniku da u roku od 30 dana sudu dostavi dokaz – potvrdu Fine iz koje proizlazi da dužnik u očevidniku redoslijeda osnova za plaćanje nema evidentiranih neizvršenih osnova za plaćanje.</w:t>
      </w:r>
    </w:p>
    <w:p w:rsidRDefault="008E1495" w:rsidP="0040642A" w:rsidR="0007611F" w:rsidRPr="006027B2">
      <w:pPr>
        <w:jc w:val="both"/>
      </w:pPr>
      <w:r w:rsidRPr="006027B2">
        <w:t>Dužnik tu potvrdu nije dostavio. Uvidom u očevidnik neizvršenih osnova za plaćanje FINE (list 54-56 spisa) utvrđeno je da na dan 5. travnja 2018. dužnik ima ukupan iznos po svim neizvršenim osnovama za plaćanje od 130.466,69 kn.</w:t>
      </w:r>
    </w:p>
    <w:p w:rsidRDefault="008E1495" w:rsidP="0040642A" w:rsidR="008E1495" w:rsidRPr="006027B2">
      <w:pPr>
        <w:jc w:val="both"/>
      </w:pPr>
      <w:r w:rsidRPr="006027B2">
        <w:tab/>
      </w:r>
    </w:p>
    <w:p w:rsidRDefault="008E1495" w:rsidP="0040642A" w:rsidR="008E1495" w:rsidRPr="006027B2">
      <w:pPr>
        <w:jc w:val="both"/>
      </w:pPr>
      <w:r w:rsidRPr="006027B2">
        <w:tab/>
        <w:t>Dakle,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8E1495" w:rsidRPr="006027B2">
      <w:pPr>
        <w:jc w:val="both"/>
      </w:pPr>
      <w:r w:rsidRPr="006027B2">
        <w:tab/>
      </w:r>
    </w:p>
    <w:p w:rsidRDefault="008E1495" w:rsidP="00F55BF7" w:rsidR="00A605D4" w:rsidRPr="006027B2">
      <w:pPr>
        <w:jc w:val="both"/>
      </w:pPr>
      <w:r w:rsidRPr="006027B2">
        <w:tab/>
      </w:r>
      <w:r w:rsidR="00A605D4" w:rsidRPr="006027B2">
        <w:t xml:space="preserve">Iz </w:t>
      </w:r>
      <w:r w:rsidRPr="006027B2">
        <w:t xml:space="preserve">z.k. izvadaka priloženih </w:t>
      </w:r>
      <w:r w:rsidR="00A605D4" w:rsidRPr="006027B2">
        <w:t>prijedlog</w:t>
      </w:r>
      <w:r w:rsidRPr="006027B2">
        <w:t>u</w:t>
      </w:r>
      <w:r w:rsidR="00A605D4" w:rsidRPr="006027B2">
        <w:t xml:space="preserve"> za otvaranje stečajnog postupka </w:t>
      </w:r>
      <w:r w:rsidRPr="006027B2">
        <w:t xml:space="preserve">(listovi 23-34 spisa) </w:t>
      </w:r>
      <w:r w:rsidR="00A605D4" w:rsidRPr="006027B2">
        <w:t>proizlazi da je dužnik vlasnik nekretnina navedenih u točki izreke X ovog rješenja.</w:t>
      </w:r>
      <w:r w:rsidR="002D5F41" w:rsidRPr="006027B2">
        <w:t xml:space="preserve"> Isto proizlazi i iz podneska dužnika od 16. siječnja 2018.</w:t>
      </w:r>
      <w:r w:rsidR="00A605D4" w:rsidRPr="006027B2">
        <w:t xml:space="preserve"> Stoga je sud procijenio da dužnik ima imovinu dostatnu za pokriće troškova stečajnog postupka.</w:t>
      </w:r>
    </w:p>
    <w:p w:rsidRDefault="008E1495" w:rsidP="00F55BF7" w:rsidR="008E1495" w:rsidRPr="006027B2">
      <w:pPr>
        <w:jc w:val="both"/>
      </w:pPr>
    </w:p>
    <w:p w:rsidRDefault="0007611F" w:rsidP="00F55BF7" w:rsidR="00C607F6">
      <w:pPr>
        <w:jc w:val="both"/>
      </w:pPr>
      <w:r w:rsidRPr="006027B2">
        <w:tab/>
        <w:t>S</w:t>
      </w:r>
      <w:r w:rsidR="0040642A" w:rsidRPr="006027B2">
        <w:t xml:space="preserve"> obzirom na sve navedeno </w:t>
      </w:r>
      <w:r w:rsidRPr="006027B2">
        <w:t>je, na temelju odredbi čl. 129., 130. i 131. SZ-a, odlučeno kao u izreci ovog rješenja</w:t>
      </w:r>
      <w:r w:rsidR="008E1495" w:rsidRPr="006027B2">
        <w:t xml:space="preserve">. </w:t>
      </w:r>
    </w:p>
    <w:p w:rsidRDefault="006027B2" w:rsidP="00F55BF7" w:rsidR="006027B2" w:rsidRPr="006027B2">
      <w:pPr>
        <w:jc w:val="both"/>
      </w:pPr>
    </w:p>
    <w:p w:rsidRDefault="0016605C" w:rsidP="006027B2" w:rsidR="006027B2">
      <w:pPr>
        <w:jc w:val="center"/>
      </w:pPr>
      <w:r w:rsidRPr="006027B2">
        <w:t xml:space="preserve">U </w:t>
      </w:r>
      <w:r w:rsidR="00C607F6" w:rsidRPr="006027B2">
        <w:t xml:space="preserve">Pazinu, </w:t>
      </w:r>
      <w:r w:rsidR="008E1495" w:rsidRPr="006027B2">
        <w:t>5</w:t>
      </w:r>
      <w:r w:rsidR="00E80304" w:rsidRPr="006027B2">
        <w:t xml:space="preserve">. </w:t>
      </w:r>
      <w:r w:rsidR="008E1495" w:rsidRPr="006027B2">
        <w:t>travnja</w:t>
      </w:r>
      <w:r w:rsidR="00E80304" w:rsidRPr="006027B2">
        <w:t xml:space="preserve"> 201</w:t>
      </w:r>
      <w:r w:rsidR="008E1495" w:rsidRPr="006027B2">
        <w:t>8</w:t>
      </w:r>
      <w:r w:rsidR="00E80304" w:rsidRPr="006027B2">
        <w:t>.</w:t>
      </w:r>
    </w:p>
    <w:p w:rsidRDefault="006027B2" w:rsidP="006027B2" w:rsidR="006027B2"/>
    <w:p w:rsidRDefault="00634BDB" w:rsidP="006027B2" w:rsidR="00634BDB" w:rsidRPr="006027B2">
      <w:pPr>
        <w:ind w:left="4956"/>
        <w:jc w:val="center"/>
      </w:pPr>
      <w:r w:rsidRPr="006027B2">
        <w:t>Stečajni sudac</w:t>
      </w:r>
    </w:p>
    <w:p w:rsidRDefault="00634BDB" w:rsidP="006027B2" w:rsidR="00634BDB" w:rsidRPr="006027B2">
      <w:pPr>
        <w:ind w:left="4956"/>
        <w:jc w:val="center"/>
      </w:pPr>
    </w:p>
    <w:p w:rsidRDefault="00634BDB" w:rsidP="006027B2" w:rsidR="00C607F6" w:rsidRPr="006027B2">
      <w:pPr>
        <w:ind w:left="4956"/>
        <w:jc w:val="center"/>
      </w:pPr>
      <w:r w:rsidRPr="006027B2">
        <w:t>Ivan Dujić</w:t>
      </w:r>
      <w:r w:rsidR="0083368E">
        <w:t>, v.r.</w:t>
      </w:r>
    </w:p>
    <w:p w:rsidRDefault="00C607F6" w:rsidP="00634BDB" w:rsidR="00C607F6" w:rsidRPr="006027B2">
      <w:pPr>
        <w:jc w:val="both"/>
      </w:pPr>
    </w:p>
    <w:p w:rsidRDefault="008E1495" w:rsidP="00634BDB" w:rsidR="008E1495" w:rsidRPr="006027B2">
      <w:pPr>
        <w:jc w:val="both"/>
      </w:pPr>
    </w:p>
    <w:p w:rsidRDefault="008E1495" w:rsidP="00634BDB" w:rsidR="008E1495" w:rsidRPr="006027B2">
      <w:pPr>
        <w:jc w:val="both"/>
      </w:pPr>
    </w:p>
    <w:p w:rsidRDefault="00634BDB" w:rsidP="00634BDB" w:rsidR="00634BDB" w:rsidRPr="006027B2">
      <w:pPr>
        <w:jc w:val="both"/>
      </w:pPr>
      <w:r w:rsidRPr="006027B2">
        <w:t xml:space="preserve">UPUTA O PRAVNOM LIJEKU: </w:t>
      </w:r>
    </w:p>
    <w:p w:rsidRDefault="00634BDB" w:rsidP="00634BDB" w:rsidR="00634BDB" w:rsidRPr="006027B2">
      <w:pPr>
        <w:jc w:val="both"/>
      </w:pPr>
      <w:r w:rsidRPr="006027B2">
        <w:t>Protiv rješenja o otvaranju stečajnog postupka žalbu može podnijeti osoba ovlaštena za zastupanje dužnika po zakonu do dana nastupanja pravnih posljedica otvaranja stečajnog postupka (čl.</w:t>
      </w:r>
      <w:r w:rsidR="00104350" w:rsidRPr="006027B2">
        <w:t xml:space="preserve"> </w:t>
      </w:r>
      <w:r w:rsidRPr="006027B2">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6027B2">
      <w:pPr>
        <w:jc w:val="both"/>
      </w:pPr>
    </w:p>
    <w:p w:rsidRDefault="00C607F6" w:rsidP="00634BDB" w:rsidR="00C607F6" w:rsidRPr="006027B2">
      <w:pPr>
        <w:jc w:val="both"/>
      </w:pPr>
    </w:p>
    <w:p w:rsidRDefault="00C607F6" w:rsidP="00634BDB" w:rsidR="00C607F6" w:rsidRPr="006027B2">
      <w:pPr>
        <w:jc w:val="both"/>
      </w:pPr>
    </w:p>
    <w:p w:rsidRDefault="00634BDB" w:rsidP="00634BDB" w:rsidR="00634BDB" w:rsidRPr="006027B2">
      <w:pPr>
        <w:jc w:val="both"/>
      </w:pPr>
      <w:r w:rsidRPr="006027B2">
        <w:t>DNA:</w:t>
      </w:r>
    </w:p>
    <w:p w:rsidRDefault="00634BDB" w:rsidP="00634BDB" w:rsidR="009F620C" w:rsidRPr="006027B2">
      <w:pPr>
        <w:jc w:val="both"/>
      </w:pPr>
      <w:r w:rsidRPr="006027B2">
        <w:t xml:space="preserve">- e-oglasna ploča (8 dana), objaviti </w:t>
      </w:r>
      <w:r w:rsidR="008E1495" w:rsidRPr="006027B2">
        <w:t>5</w:t>
      </w:r>
      <w:r w:rsidR="001B26EC" w:rsidRPr="006027B2">
        <w:t xml:space="preserve">. </w:t>
      </w:r>
      <w:r w:rsidR="008E1495" w:rsidRPr="006027B2">
        <w:t>trav</w:t>
      </w:r>
      <w:r w:rsidR="001B26EC" w:rsidRPr="006027B2">
        <w:t>nja 201</w:t>
      </w:r>
      <w:r w:rsidR="008E1495" w:rsidRPr="006027B2">
        <w:t>8</w:t>
      </w:r>
      <w:r w:rsidR="001B26EC" w:rsidRPr="006027B2">
        <w:t>. u 1</w:t>
      </w:r>
      <w:r w:rsidR="008E1495" w:rsidRPr="006027B2">
        <w:t>4</w:t>
      </w:r>
      <w:r w:rsidR="001B26EC" w:rsidRPr="006027B2">
        <w:t>:</w:t>
      </w:r>
      <w:r w:rsidR="008E1495" w:rsidRPr="006027B2">
        <w:t>0</w:t>
      </w:r>
      <w:r w:rsidR="000123C7" w:rsidRPr="006027B2">
        <w:t>0</w:t>
      </w:r>
      <w:r w:rsidR="001B26EC" w:rsidRPr="006027B2">
        <w:t xml:space="preserve"> sati</w:t>
      </w:r>
    </w:p>
    <w:p w:rsidRDefault="000123C7" w:rsidP="00634BDB" w:rsidR="000123C7" w:rsidRPr="006027B2">
      <w:pPr>
        <w:jc w:val="both"/>
      </w:pPr>
      <w:r w:rsidRPr="006027B2">
        <w:t xml:space="preserve">- predlagatelju po </w:t>
      </w:r>
      <w:r w:rsidR="008E1495" w:rsidRPr="006027B2">
        <w:t>ŽDO Pula</w:t>
      </w:r>
    </w:p>
    <w:p w:rsidRDefault="00634BDB" w:rsidP="00634BDB" w:rsidR="00634BDB" w:rsidRPr="006027B2">
      <w:pPr>
        <w:jc w:val="both"/>
      </w:pPr>
      <w:r w:rsidRPr="006027B2">
        <w:t xml:space="preserve">- dužniku </w:t>
      </w:r>
      <w:r w:rsidR="006027B2">
        <w:t>po pun. Ivanu Milanoviću, odvjetniku u Umagu</w:t>
      </w:r>
    </w:p>
    <w:p w:rsidRDefault="009F620C" w:rsidP="00E06969" w:rsidR="008E1495" w:rsidRPr="006027B2">
      <w:pPr>
        <w:jc w:val="both"/>
      </w:pPr>
      <w:r w:rsidRPr="006027B2">
        <w:t>- stečajnom</w:t>
      </w:r>
      <w:r w:rsidR="00634BDB" w:rsidRPr="006027B2">
        <w:t xml:space="preserve"> upravitelj</w:t>
      </w:r>
      <w:r w:rsidRPr="006027B2">
        <w:t>u</w:t>
      </w:r>
      <w:r w:rsidR="00284032" w:rsidRPr="006027B2">
        <w:t xml:space="preserve"> </w:t>
      </w:r>
      <w:r w:rsidR="008E1495" w:rsidRPr="006027B2">
        <w:t>Jasmina Lichtenberg, Pula, Ravenska 8</w:t>
      </w:r>
    </w:p>
    <w:p w:rsidRDefault="00E06969" w:rsidP="00E06969" w:rsidR="00634BDB" w:rsidRPr="006027B2">
      <w:pPr>
        <w:jc w:val="both"/>
      </w:pPr>
      <w:r w:rsidRPr="006027B2">
        <w:t>- P</w:t>
      </w:r>
      <w:r w:rsidR="0005456A" w:rsidRPr="006027B2">
        <w:t>orezna uprava, Područni ured Pazin</w:t>
      </w:r>
    </w:p>
    <w:p w:rsidRDefault="00C607F6" w:rsidP="00E06969" w:rsidR="00C607F6" w:rsidRPr="006027B2">
      <w:pPr>
        <w:jc w:val="both"/>
      </w:pPr>
      <w:r w:rsidRPr="006027B2">
        <w:t xml:space="preserve">- FINA, Regionalni centar Rijeka </w:t>
      </w:r>
    </w:p>
    <w:p w:rsidRDefault="00634BDB" w:rsidP="00634BDB" w:rsidR="00945BC8" w:rsidRPr="006027B2">
      <w:pPr>
        <w:jc w:val="both"/>
      </w:pPr>
      <w:r w:rsidRPr="006027B2">
        <w:t>- sudski registar ovoga suda</w:t>
      </w:r>
    </w:p>
    <w:p w:rsidRDefault="00B349E3" w:rsidP="00634BDB" w:rsidR="00B349E3" w:rsidRPr="006027B2">
      <w:pPr>
        <w:jc w:val="both"/>
      </w:pPr>
      <w:r w:rsidRPr="006027B2">
        <w:t xml:space="preserve">- Općinskom sudu u Puli, zemljišnoknjižnom odjelu </w:t>
      </w:r>
      <w:r w:rsidR="008E1495" w:rsidRPr="006027B2">
        <w:t>Buzet</w:t>
      </w:r>
    </w:p>
    <w:sectPr w:rsidSect="006027B2" w:rsidR="00B349E3" w:rsidRPr="006027B2">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B8B" w:rsidP="008C04AA" w:rsidR="00394B8B">
      <w:r>
        <w:separator/>
      </w:r>
    </w:p>
  </w:endnote>
  <w:endnote w:id="0" w:type="continuationSeparator">
    <w:p w:rsidRDefault="00394B8B" w:rsidP="008C04AA" w:rsidR="00394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B8B" w:rsidP="008C04AA" w:rsidR="00394B8B">
      <w:r>
        <w:separator/>
      </w:r>
    </w:p>
  </w:footnote>
  <w:footnote w:id="0" w:type="continuationSeparator">
    <w:p w:rsidRDefault="00394B8B" w:rsidP="008C04AA" w:rsidR="00394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68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368E">
      <w:rPr>
        <w:rStyle w:val="Brojstranice"/>
        <w:noProof/>
      </w:rPr>
      <w:t>3</w:t>
    </w:r>
    <w:r>
      <w:rPr>
        <w:rStyle w:val="Brojstranice"/>
      </w:rPr>
      <w:fldChar w:fldCharType="end"/>
    </w:r>
  </w:p>
  <w:p w:rsidRDefault="00BC6E78" w:rsidP="00DD3FB1" w:rsidR="008A4163" w:rsidRPr="003333BD">
    <w:pPr>
      <w:pStyle w:val="Zaglavlje"/>
    </w:pPr>
    <w:r>
      <w:tab/>
    </w:r>
    <w:r>
      <w:tab/>
    </w:r>
    <w:r w:rsidR="00CE676C" w:rsidRPr="00CE676C">
      <w:t>10 St-610/2017-15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10 St-</w:t>
    </w:r>
    <w:r w:rsidR="00CE676C">
      <w:t>61</w:t>
    </w:r>
    <w:r w:rsidR="00A605D4">
      <w:t>0</w:t>
    </w:r>
    <w:r w:rsidR="00E80304">
      <w:t>/</w:t>
    </w:r>
    <w:r w:rsidR="00CE676C">
      <w:t>20</w:t>
    </w:r>
    <w:r w:rsidR="00E80304">
      <w:t>17</w:t>
    </w:r>
    <w:r w:rsidR="008C6538">
      <w:t>-</w:t>
    </w:r>
    <w:r w:rsidR="00CE676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39C0"/>
    <w:rsid w:val="0009426B"/>
    <w:rsid w:val="000A04AC"/>
    <w:rsid w:val="000A5B56"/>
    <w:rsid w:val="000D7CB0"/>
    <w:rsid w:val="00104350"/>
    <w:rsid w:val="001169E0"/>
    <w:rsid w:val="00120DE3"/>
    <w:rsid w:val="00153A82"/>
    <w:rsid w:val="0016605C"/>
    <w:rsid w:val="00187AA6"/>
    <w:rsid w:val="001A1476"/>
    <w:rsid w:val="001B26EC"/>
    <w:rsid w:val="001D4C63"/>
    <w:rsid w:val="001E75F6"/>
    <w:rsid w:val="00206E40"/>
    <w:rsid w:val="00220C40"/>
    <w:rsid w:val="00226496"/>
    <w:rsid w:val="002668F5"/>
    <w:rsid w:val="00284032"/>
    <w:rsid w:val="002B1A3F"/>
    <w:rsid w:val="002D0ACD"/>
    <w:rsid w:val="002D5F41"/>
    <w:rsid w:val="002D63A4"/>
    <w:rsid w:val="00321E37"/>
    <w:rsid w:val="00326C83"/>
    <w:rsid w:val="00331DD9"/>
    <w:rsid w:val="0035048B"/>
    <w:rsid w:val="00394B8B"/>
    <w:rsid w:val="003A214E"/>
    <w:rsid w:val="003A227D"/>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92FC3"/>
    <w:rsid w:val="005B6B0F"/>
    <w:rsid w:val="005C7566"/>
    <w:rsid w:val="005E4638"/>
    <w:rsid w:val="005F57AE"/>
    <w:rsid w:val="005F652C"/>
    <w:rsid w:val="006027B2"/>
    <w:rsid w:val="00621A3C"/>
    <w:rsid w:val="00627097"/>
    <w:rsid w:val="00634BDB"/>
    <w:rsid w:val="00656FEC"/>
    <w:rsid w:val="00664682"/>
    <w:rsid w:val="00692004"/>
    <w:rsid w:val="00694576"/>
    <w:rsid w:val="006E061C"/>
    <w:rsid w:val="006E6CA8"/>
    <w:rsid w:val="0071183C"/>
    <w:rsid w:val="007126AC"/>
    <w:rsid w:val="0073321E"/>
    <w:rsid w:val="0073514C"/>
    <w:rsid w:val="007542C0"/>
    <w:rsid w:val="007652ED"/>
    <w:rsid w:val="00774CCA"/>
    <w:rsid w:val="007D0A13"/>
    <w:rsid w:val="00803205"/>
    <w:rsid w:val="00803CC5"/>
    <w:rsid w:val="0083368E"/>
    <w:rsid w:val="00840E46"/>
    <w:rsid w:val="00851E9B"/>
    <w:rsid w:val="00862030"/>
    <w:rsid w:val="0088211F"/>
    <w:rsid w:val="00885B0C"/>
    <w:rsid w:val="00887DAA"/>
    <w:rsid w:val="00896573"/>
    <w:rsid w:val="008C04AA"/>
    <w:rsid w:val="008C29DD"/>
    <w:rsid w:val="008C6538"/>
    <w:rsid w:val="008D67D3"/>
    <w:rsid w:val="008D71CD"/>
    <w:rsid w:val="008E1495"/>
    <w:rsid w:val="00927C41"/>
    <w:rsid w:val="00945BC8"/>
    <w:rsid w:val="00963AA7"/>
    <w:rsid w:val="00985388"/>
    <w:rsid w:val="0098707E"/>
    <w:rsid w:val="009900B8"/>
    <w:rsid w:val="00991A85"/>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C6E78"/>
    <w:rsid w:val="00C34ABC"/>
    <w:rsid w:val="00C52179"/>
    <w:rsid w:val="00C607F6"/>
    <w:rsid w:val="00C643AD"/>
    <w:rsid w:val="00C764D7"/>
    <w:rsid w:val="00CA16DB"/>
    <w:rsid w:val="00CD29E7"/>
    <w:rsid w:val="00CE38D4"/>
    <w:rsid w:val="00CE676C"/>
    <w:rsid w:val="00D22FE2"/>
    <w:rsid w:val="00D25E6F"/>
    <w:rsid w:val="00D25F40"/>
    <w:rsid w:val="00D37E26"/>
    <w:rsid w:val="00D5655E"/>
    <w:rsid w:val="00D67E45"/>
    <w:rsid w:val="00D72DB9"/>
    <w:rsid w:val="00D7381F"/>
    <w:rsid w:val="00D93C22"/>
    <w:rsid w:val="00DB1B9E"/>
    <w:rsid w:val="00DD3FA8"/>
    <w:rsid w:val="00DE0F0E"/>
    <w:rsid w:val="00E00B7E"/>
    <w:rsid w:val="00E06969"/>
    <w:rsid w:val="00E13AF4"/>
    <w:rsid w:val="00E333BA"/>
    <w:rsid w:val="00E60ABE"/>
    <w:rsid w:val="00E80304"/>
    <w:rsid w:val="00EB0698"/>
    <w:rsid w:val="00EB7C51"/>
    <w:rsid w:val="00ED1FC9"/>
    <w:rsid w:val="00ED59A1"/>
    <w:rsid w:val="00EE7DC4"/>
    <w:rsid w:val="00F07B51"/>
    <w:rsid w:val="00F55BF7"/>
    <w:rsid w:val="00F73C78"/>
    <w:rsid w:val="00FE2F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368E"/>
    <w:rPr>
      <w:color w:val="808080"/>
      <w:bdr w:space="0" w:sz="0" w:color="auto" w:val="none"/>
      <w:shd w:fill="auto" w:color="auto" w:val="clear"/>
    </w:rPr>
  </w:style>
  <w:style w:customStyle="true" w:styleId="eSPISCCParagraphDefaultFont" w:type="character">
    <w:name w:val="eSPIS_CC_Paragraph Default Font"/>
    <w:basedOn w:val="Zadanifontodlomka"/>
    <w:rsid w:val="0083368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368E"/>
    <w:rPr>
      <w:b/>
      <w:bdr w:space="0" w:sz="0" w:color="auto" w:val="none"/>
      <w:shd w:fill="FFFFCC" w:color="auto" w:val="clear"/>
      <w:lang w:val="hr-HR"/>
    </w:rPr>
  </w:style>
  <w:style w:customStyle="true" w:styleId="PozadinaSvijetloCrvena" w:type="character">
    <w:name w:val="Pozadina_SvijetloCrvena"/>
    <w:basedOn w:val="eSPISCCParagraphDefaultFont"/>
    <w:rsid w:val="0083368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368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3368E"/>
    <w:rPr>
      <w:color w:val="808080"/>
      <w:bdr w:color="auto" w:space="0" w:sz="0" w:val="none"/>
      <w:shd w:color="auto" w:fill="auto" w:val="clear"/>
    </w:rPr>
  </w:style>
  <w:style w:customStyle="1" w:styleId="eSPISCCParagraphDefaultFont" w:type="character">
    <w:name w:val="eSPIS_CC_Paragraph Default Font"/>
    <w:basedOn w:val="Zadanifontodlomka"/>
    <w:rsid w:val="0083368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368E"/>
    <w:rPr>
      <w:b/>
      <w:bdr w:color="auto" w:space="0" w:sz="0" w:val="none"/>
      <w:shd w:color="auto" w:fill="FFFFCC" w:val="clear"/>
      <w:lang w:val="hr-HR"/>
    </w:rPr>
  </w:style>
  <w:style w:customStyle="1" w:styleId="PozadinaSvijetloCrvena" w:type="character">
    <w:name w:val="Pozadina_SvijetloCrvena"/>
    <w:basedOn w:val="eSPISCCParagraphDefaultFont"/>
    <w:rsid w:val="0083368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368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386699">
      <w:bodyDiv w:val="true"/>
      <w:marLeft w:val="0"/>
      <w:marRight w:val="0"/>
      <w:marTop w:val="0"/>
      <w:marBottom w:val="0"/>
      <w:divBdr>
        <w:top w:space="0" w:sz="0" w:color="auto" w:val="none"/>
        <w:left w:space="0" w:sz="0" w:color="auto" w:val="none"/>
        <w:bottom w:space="0" w:sz="0" w:color="auto" w:val="none"/>
        <w:right w:space="0" w:sz="0" w:color="auto" w:val="none"/>
      </w:divBdr>
      <w:divsChild>
        <w:div w:id="527378038">
          <w:marLeft w:val="0"/>
          <w:marRight w:val="0"/>
          <w:marTop w:val="0"/>
          <w:marBottom w:val="0"/>
          <w:divBdr>
            <w:top w:space="0" w:sz="0" w:color="auto" w:val="none"/>
            <w:left w:space="0" w:sz="0" w:color="auto" w:val="none"/>
            <w:bottom w:space="0" w:sz="0" w:color="auto" w:val="none"/>
            <w:right w:space="0" w:sz="0" w:color="auto" w:val="none"/>
          </w:divBdr>
          <w:divsChild>
            <w:div w:id="462312031">
              <w:marLeft w:val="0"/>
              <w:marRight w:val="0"/>
              <w:marTop w:val="0"/>
              <w:marBottom w:val="0"/>
              <w:divBdr>
                <w:top w:space="0" w:sz="6" w:color="DDDDDD" w:val="single"/>
                <w:left w:space="0" w:sz="6" w:color="DDDDDD" w:val="single"/>
                <w:bottom w:space="0" w:sz="6" w:color="DDDDDD" w:val="single"/>
                <w:right w:space="0" w:sz="6" w:color="DDDDDD" w:val="single"/>
              </w:divBdr>
              <w:divsChild>
                <w:div w:id="159581779">
                  <w:marLeft w:val="150"/>
                  <w:marRight w:val="150"/>
                  <w:marTop w:val="0"/>
                  <w:marBottom w:val="150"/>
                  <w:divBdr>
                    <w:top w:space="0" w:sz="0" w:color="auto" w:val="none"/>
                    <w:left w:space="0" w:sz="0" w:color="auto" w:val="none"/>
                    <w:bottom w:space="0" w:sz="0" w:color="auto" w:val="none"/>
                    <w:right w:space="0" w:sz="0" w:color="auto" w:val="none"/>
                  </w:divBdr>
                  <w:divsChild>
                    <w:div w:id="2057001650">
                      <w:marLeft w:val="0"/>
                      <w:marRight w:val="0"/>
                      <w:marTop w:val="0"/>
                      <w:marBottom w:val="0"/>
                      <w:divBdr>
                        <w:top w:space="0" w:sz="0" w:color="auto" w:val="none"/>
                        <w:left w:space="0" w:sz="0" w:color="auto" w:val="none"/>
                        <w:bottom w:space="0" w:sz="0" w:color="auto" w:val="none"/>
                        <w:right w:space="0" w:sz="0" w:color="auto" w:val="none"/>
                      </w:divBdr>
                      <w:divsChild>
                        <w:div w:id="1188060490">
                          <w:marLeft w:val="0"/>
                          <w:marRight w:val="0"/>
                          <w:marTop w:val="0"/>
                          <w:marBottom w:val="0"/>
                          <w:divBdr>
                            <w:top w:space="0" w:sz="0" w:color="auto" w:val="none"/>
                            <w:left w:space="0" w:sz="0" w:color="auto" w:val="none"/>
                            <w:bottom w:space="0" w:sz="0" w:color="auto" w:val="none"/>
                            <w:right w:space="0" w:sz="0" w:color="auto" w:val="none"/>
                          </w:divBdr>
                          <w:divsChild>
                            <w:div w:id="196742300">
                              <w:marLeft w:val="0"/>
                              <w:marRight w:val="0"/>
                              <w:marTop w:val="0"/>
                              <w:marBottom w:val="0"/>
                              <w:divBdr>
                                <w:top w:space="0" w:sz="0" w:color="auto" w:val="none"/>
                                <w:left w:space="0" w:sz="0" w:color="auto" w:val="none"/>
                                <w:bottom w:space="0" w:sz="0" w:color="auto" w:val="none"/>
                                <w:right w:space="0" w:sz="0" w:color="auto" w:val="none"/>
                              </w:divBdr>
                              <w:divsChild>
                                <w:div w:id="1347443622">
                                  <w:marLeft w:val="0"/>
                                  <w:marRight w:val="0"/>
                                  <w:marTop w:val="0"/>
                                  <w:marBottom w:val="0"/>
                                  <w:divBdr>
                                    <w:top w:space="0" w:sz="0" w:color="auto" w:val="none"/>
                                    <w:left w:space="0" w:sz="0" w:color="auto" w:val="none"/>
                                    <w:bottom w:space="0" w:sz="0" w:color="auto" w:val="none"/>
                                    <w:right w:space="0" w:sz="0" w:color="auto" w:val="none"/>
                                  </w:divBdr>
                                  <w:divsChild>
                                    <w:div w:id="308050771">
                                      <w:marLeft w:val="0"/>
                                      <w:marRight w:val="0"/>
                                      <w:marTop w:val="0"/>
                                      <w:marBottom w:val="0"/>
                                      <w:divBdr>
                                        <w:top w:space="0" w:sz="0" w:color="auto" w:val="none"/>
                                        <w:left w:space="0" w:sz="0" w:color="auto" w:val="none"/>
                                        <w:bottom w:space="0" w:sz="0" w:color="auto" w:val="none"/>
                                        <w:right w:space="0" w:sz="0" w:color="auto" w:val="none"/>
                                      </w:divBdr>
                                      <w:divsChild>
                                        <w:div w:id="932205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46671570">
      <w:bodyDiv w:val="true"/>
      <w:marLeft w:val="0"/>
      <w:marRight w:val="0"/>
      <w:marTop w:val="0"/>
      <w:marBottom w:val="0"/>
      <w:divBdr>
        <w:top w:space="0" w:sz="0" w:color="auto" w:val="none"/>
        <w:left w:space="0" w:sz="0" w:color="auto" w:val="none"/>
        <w:bottom w:space="0" w:sz="0" w:color="auto" w:val="none"/>
        <w:right w:space="0" w:sz="0" w:color="auto" w:val="none"/>
      </w:divBdr>
      <w:divsChild>
        <w:div w:id="1766992700">
          <w:marLeft w:val="0"/>
          <w:marRight w:val="0"/>
          <w:marTop w:val="0"/>
          <w:marBottom w:val="0"/>
          <w:divBdr>
            <w:top w:space="0" w:sz="0" w:color="auto" w:val="none"/>
            <w:left w:space="0" w:sz="0" w:color="auto" w:val="none"/>
            <w:bottom w:space="0" w:sz="0" w:color="auto" w:val="none"/>
            <w:right w:space="0" w:sz="0" w:color="auto" w:val="none"/>
          </w:divBdr>
          <w:divsChild>
            <w:div w:id="1984770388">
              <w:marLeft w:val="0"/>
              <w:marRight w:val="0"/>
              <w:marTop w:val="0"/>
              <w:marBottom w:val="0"/>
              <w:divBdr>
                <w:top w:space="0" w:sz="6" w:color="DDDDDD" w:val="single"/>
                <w:left w:space="0" w:sz="6" w:color="DDDDDD" w:val="single"/>
                <w:bottom w:space="0" w:sz="6" w:color="DDDDDD" w:val="single"/>
                <w:right w:space="0" w:sz="6" w:color="DDDDDD" w:val="single"/>
              </w:divBdr>
              <w:divsChild>
                <w:div w:id="1560941956">
                  <w:marLeft w:val="150"/>
                  <w:marRight w:val="150"/>
                  <w:marTop w:val="0"/>
                  <w:marBottom w:val="150"/>
                  <w:divBdr>
                    <w:top w:space="0" w:sz="0" w:color="auto" w:val="none"/>
                    <w:left w:space="0" w:sz="0" w:color="auto" w:val="none"/>
                    <w:bottom w:space="0" w:sz="0" w:color="auto" w:val="none"/>
                    <w:right w:space="0" w:sz="0" w:color="auto" w:val="none"/>
                  </w:divBdr>
                  <w:divsChild>
                    <w:div w:id="1867283721">
                      <w:marLeft w:val="0"/>
                      <w:marRight w:val="0"/>
                      <w:marTop w:val="0"/>
                      <w:marBottom w:val="0"/>
                      <w:divBdr>
                        <w:top w:space="0" w:sz="0" w:color="auto" w:val="none"/>
                        <w:left w:space="0" w:sz="0" w:color="auto" w:val="none"/>
                        <w:bottom w:space="0" w:sz="0" w:color="auto" w:val="none"/>
                        <w:right w:space="0" w:sz="0" w:color="auto" w:val="none"/>
                      </w:divBdr>
                      <w:divsChild>
                        <w:div w:id="1358896276">
                          <w:marLeft w:val="0"/>
                          <w:marRight w:val="0"/>
                          <w:marTop w:val="0"/>
                          <w:marBottom w:val="0"/>
                          <w:divBdr>
                            <w:top w:space="0" w:sz="0" w:color="auto" w:val="none"/>
                            <w:left w:space="0" w:sz="0" w:color="auto" w:val="none"/>
                            <w:bottom w:space="0" w:sz="0" w:color="auto" w:val="none"/>
                            <w:right w:space="0" w:sz="0" w:color="auto" w:val="none"/>
                          </w:divBdr>
                          <w:divsChild>
                            <w:div w:id="1147212430">
                              <w:marLeft w:val="0"/>
                              <w:marRight w:val="0"/>
                              <w:marTop w:val="0"/>
                              <w:marBottom w:val="0"/>
                              <w:divBdr>
                                <w:top w:space="0" w:sz="0" w:color="auto" w:val="none"/>
                                <w:left w:space="0" w:sz="0" w:color="auto" w:val="none"/>
                                <w:bottom w:space="0" w:sz="0" w:color="auto" w:val="none"/>
                                <w:right w:space="0" w:sz="0" w:color="auto" w:val="none"/>
                              </w:divBdr>
                              <w:divsChild>
                                <w:div w:id="293800068">
                                  <w:marLeft w:val="0"/>
                                  <w:marRight w:val="0"/>
                                  <w:marTop w:val="0"/>
                                  <w:marBottom w:val="0"/>
                                  <w:divBdr>
                                    <w:top w:space="0" w:sz="0" w:color="auto" w:val="none"/>
                                    <w:left w:space="0" w:sz="0" w:color="auto" w:val="none"/>
                                    <w:bottom w:space="0" w:sz="0" w:color="auto" w:val="none"/>
                                    <w:right w:space="0" w:sz="0" w:color="auto" w:val="none"/>
                                  </w:divBdr>
                                  <w:divsChild>
                                    <w:div w:id="1255749112">
                                      <w:marLeft w:val="0"/>
                                      <w:marRight w:val="0"/>
                                      <w:marTop w:val="0"/>
                                      <w:marBottom w:val="0"/>
                                      <w:divBdr>
                                        <w:top w:space="0" w:sz="0" w:color="auto" w:val="none"/>
                                        <w:left w:space="0" w:sz="0" w:color="auto" w:val="none"/>
                                        <w:bottom w:space="0" w:sz="0" w:color="auto" w:val="none"/>
                                        <w:right w:space="0" w:sz="0" w:color="auto" w:val="none"/>
                                      </w:divBdr>
                                      <w:divsChild>
                                        <w:div w:id="191562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St-610/2017</izvorni_sadrzaj>
    <derivirana_varijabla naziv="DomainObject.Predmet.OznakaBroj_1">St-610/2017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TERRA MAGICA d.o.o. BUZET zastupanog po punomoćniku Odvj. Ivan Milanović</izvorni_sadrzaj>
    <derivirana_varijabla naziv="DomainObject.Predmet.ProtustrankaFormated_1">  ISTRA TERRA MAGICA d.o.o. BUZET zastupanog po punomoćniku Odvj. Ivan Milanović</derivirana_varijabla>
  </DomainObject.Predmet.ProtustrankaFormated>
  <DomainObject.Predmet.ProtustrankaFormatedOIB>
    <izvorni_sadrzaj>  ISTRA TERRA MAGICA d.o.o. BUZET, OIB 52970942086 zastupanog po punomoćniku Odvj. Ivan Milanović</izvorni_sadrzaj>
    <derivirana_varijabla naziv="DomainObject.Predmet.ProtustrankaFormatedOIB_1">  ISTRA TERRA MAGICA d.o.o. BUZET, OIB 52970942086 zastupanog po punomoćniku Odvj. Ivan Milanović</derivirana_varijabla>
  </DomainObject.Predmet.ProtustrankaFormatedOIB>
  <DomainObject.Predmet.ProtustrankaFormatedWithAdress>
    <izvorni_sadrzaj> ISTRA TERRA MAGICA d.o.o. BUZET, Naselje Goričica 54, 52420 Buzet zastupanog po punomoćniku Odvj. Ivan Milanović</izvorni_sadrzaj>
    <derivirana_varijabla naziv="DomainObject.Predmet.ProtustrankaFormatedWithAdress_1"> ISTRA TERRA MAGICA d.o.o. BUZET, Naselje Goričica 54, 52420 Buzet zastupanog po punomoćniku Odvj. Ivan Milanović</derivirana_varijabla>
  </DomainObject.Predmet.ProtustrankaFormatedWithAdress>
  <DomainObject.Predmet.ProtustrankaFormatedWithAdressOIB>
    <izvorni_sadrzaj> ISTRA TERRA MAGICA d.o.o. BUZET, OIB 52970942086, Naselje Goričica 54, 52420 Buzet zastupanog po punomoćniku Odvj. Ivan Milanović</izvorni_sadrzaj>
    <derivirana_varijabla naziv="DomainObject.Predmet.ProtustrankaFormatedWithAdressOIB_1"> ISTRA TERRA MAGICA d.o.o. BUZET, OIB 52970942086, Naselje Goričica 54, 52420 Buzet zastupanog po punomoćniku Odvj. Ivan Milanović</derivirana_varijabla>
  </DomainObject.Predmet.ProtustrankaFormatedWithAdressOIB>
  <DomainObject.Predmet.ProtustrankaWithAdress>
    <izvorni_sadrzaj>ISTRA TERRA MAGICA d.o.o. BUZET Naselje Goričica 54, 52420 Buzet</izvorni_sadrzaj>
    <derivirana_varijabla naziv="DomainObject.Predmet.ProtustrankaWithAdress_1">ISTRA TERRA MAGICA d.o.o. BUZET Naselje Goričica 54, 52420 Buzet</derivirana_varijabla>
  </DomainObject.Predmet.ProtustrankaWithAdress>
  <DomainObject.Predmet.ProtustrankaWithAdressOIB>
    <izvorni_sadrzaj>ISTRA TERRA MAGICA d.o.o. BUZET, OIB 52970942086, Naselje Goričica 54, 52420 Buzet</izvorni_sadrzaj>
    <derivirana_varijabla naziv="DomainObject.Predmet.ProtustrankaWithAdressOIB_1">ISTRA TERRA MAGICA d.o.o. BUZET, OIB 52970942086, Naselje Goričica 54, 52420 Buzet</derivirana_varijabla>
  </DomainObject.Predmet.ProtustrankaWithAdressOIB>
  <DomainObject.Predmet.ProtustrankaNazivFormated>
    <izvorni_sadrzaj>ISTRA TERRA MAGICA d.o.o. BUZET</izvorni_sadrzaj>
    <derivirana_varijabla naziv="DomainObject.Predmet.ProtustrankaNazivFormated_1">ISTRA TERRA MAGICA d.o.o. BUZET</derivirana_varijabla>
  </DomainObject.Predmet.ProtustrankaNazivFormated>
  <DomainObject.Predmet.ProtustrankaNazivFormatedOIB>
    <izvorni_sadrzaj>ISTRA TERRA MAGICA d.o.o. BUZET, OIB 52970942086</izvorni_sadrzaj>
    <derivirana_varijabla naziv="DomainObject.Predmet.ProtustrankaNazivFormatedOIB_1">ISTRA TERRA MAGICA d.o.o. BUZET, OIB 52970942086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 PULA</izvorni_sadrzaj>
    <derivirana_varijabla naziv="DomainObject.Predmet.StrankaFormated_1">  REPUBLIKA HRVATSKA, Ministarstvo financija, Porezna uprava, Područni ured Istra, Primorje, Gorski Kotar  i Lika zastupanog po punomoćniku ŽDO PULA, PULA</derivirana_varijabla>
  </DomainObject.Predmet.StrankaFormated>
  <DomainObject.Predmet.StrankaFormatedOIB>
    <izvorni_sadrzaj>  REPUBLIKA HRVATSKA, Ministarstvo financija, Porezna uprava, Područni ured Istra, Primorje, Gorski Kotar  i Lika, OIB 52634238587 zastupanog po punomoćniku ŽDO PULA, PULA</izvorni_sadrzaj>
    <derivirana_varijabla naziv="DomainObject.Predmet.StrankaFormatedOIB_1">  REPUBLIKA HRVATSKA, Ministarstvo financija, Porezna uprava, Područni ured Istra, Primorje, Gorski Kotar  i Lika, OIB 52634238587 zastupanog po punomoćniku ŽDO PULA,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 PULA</izvorni_sadrzaj>
    <derivirana_varijabla naziv="DomainObject.Predmet.StrankaFormatedWithAdress_1"> REPUBLIKA HRVATSKA, Ministarstvo financija, Porezna uprava, Područni ured Istra, Primorje, Gorski Kotar  i Lika, M. B. Rašana 2/4, 52000 Pazin zastupanog po punomoćniku ŽDO PULA,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117020.82</izvorni_sadrzaj>
    <derivirana_varijabla naziv="DomainObject.Predmet.TrenutnaVrijednost_1">117020.82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 PULA</item>
    </izvorni_sadrzaj>
    <derivirana_varijabla naziv="DomainObject.Predmet.StrankaListFormated_1">
      <item>REPUBLIKA HRVATSKA, Ministarstvo financija, Porezna uprava, Područni ured Istra, Primorje, Gorski Kotar  i Lika zastupanog po punomoćniku ŽDO PULA,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 PULA</item>
    </izvorni_sadrzaj>
    <derivirana_varijabla naziv="DomainObject.Predmet.StrankaListFormatedOIB_1">
      <item>REPUBLIKA HRVATSKA, Ministarstvo financija, Porezna uprava, Područni ured Istra, Primorje, Gorski Kotar  i Lika, OIB 52634238587 zastupanog po punomoćniku ŽDO PULA,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 PULA</item>
    </izvorni_sadrzaj>
    <derivirana_varijabla naziv="DomainObject.Predmet.StrankaListFormatedWithAdress_1">
      <item>REPUBLIKA HRVATSKA, Ministarstvo financija, Porezna uprava, Područni ured Istra, Primorje, Gorski Kotar  i Lika, M. B. Rašana 2/4, 52000 Pazin zastupanog po punomoćniku ŽDO PULA,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ISTRA TERRA MAGICA d.o.o. BUZET zastupanog po punomoćniku Odvj. Ivan Milanović</item>
    </izvorni_sadrzaj>
    <derivirana_varijabla naziv="DomainObject.Predmet.ProtuStrankaListFormated_1">
      <item>ISTRA TERRA MAGICA d.o.o. BUZET zastupanog po punomoćniku Odvj. Ivan Milanović</item>
    </derivirana_varijabla>
  </DomainObject.Predmet.ProtuStrankaListFormated>
  <DomainObject.Predmet.ProtuStrankaListFormatedOIB>
    <izvorni_sadrzaj>
      <item>ISTRA TERRA MAGICA d.o.o. BUZET, OIB 52970942086 zastupanog po punomoćniku Odvj. Ivan Milanović</item>
    </izvorni_sadrzaj>
    <derivirana_varijabla naziv="DomainObject.Predmet.ProtuStrankaListFormatedOIB_1">
      <item>ISTRA TERRA MAGICA d.o.o. BUZET, OIB 52970942086 zastupanog po punomoćniku Odvj. Ivan Milanović</item>
    </derivirana_varijabla>
  </DomainObject.Predmet.ProtuStrankaListFormatedOIB>
  <DomainObject.Predmet.ProtuStrankaListFormatedWithAdress>
    <izvorni_sadrzaj>
      <item>ISTRA TERRA MAGICA d.o.o. BUZET, Naselje Goričica 54, 52420 Buzet zastupanog po punomoćniku Odvj. Ivan Milanović</item>
    </izvorni_sadrzaj>
    <derivirana_varijabla naziv="DomainObject.Predmet.ProtuStrankaListFormatedWithAdress_1">
      <item>ISTRA TERRA MAGICA d.o.o. BUZET, Naselje Goričica 54, 52420 Buzet zastupanog po punomoćniku Odvj. Ivan Milanović</item>
    </derivirana_varijabla>
  </DomainObject.Predmet.ProtuStrankaListFormatedWithAdress>
  <DomainObject.Predmet.ProtuStrankaListFormatedWithAdressOIB>
    <izvorni_sadrzaj>
      <item>ISTRA TERRA MAGICA d.o.o. BUZET, OIB 52970942086, Naselje Goričica 54, 52420 Buzet zastupanog po punomoćniku Odvj. Ivan Milanović</item>
    </izvorni_sadrzaj>
    <derivirana_varijabla naziv="DomainObject.Predmet.ProtuStrankaListFormatedWithAdressOIB_1">
      <item>ISTRA TERRA MAGICA d.o.o. BUZET, OIB 52970942086, Naselje Goričica 54, 52420 Buzet zastupanog po punomoćniku Odvj. Ivan Milanović</item>
    </derivirana_varijabla>
  </DomainObject.Predmet.ProtuStrankaListFormatedWithAdressOIB>
  <DomainObject.Predmet.ProtuStrankaListNazivFormated>
    <izvorni_sadrzaj>
      <item>ISTRA TERRA MAGICA d.o.o. BUZET</item>
    </izvorni_sadrzaj>
    <derivirana_varijabla naziv="DomainObject.Predmet.ProtuStrankaListNazivFormated_1">
      <item>ISTRA TERRA MAGICA d.o.o. BUZET</item>
    </derivirana_varijabla>
  </DomainObject.Predmet.ProtuStrankaListNazivFormated>
  <DomainObject.Predmet.ProtuStrankaListNazivFormatedOIB>
    <izvorni_sadrzaj>
      <item>ISTRA TERRA MAGICA d.o.o. BUZET, OIB 52970942086</item>
    </izvorni_sadrzaj>
    <derivirana_varijabla naziv="DomainObject.Predmet.ProtuStrankaListNazivFormatedOIB_1">
      <item>ISTRA TERRA MAGICA d.o.o. BUZET, OIB 52970942086</item>
    </derivirana_varijabla>
  </DomainObject.Predmet.ProtuStrankaListNazivFormatedOIB>
  <DomainObject.Predmet.OstaliListFormated>
    <izvorni_sadrzaj>
      <item>ŽDO PULA, PULA punomoćnik sudionika u postupku REPUBLIKA HRVATSKA, Ministarstvo financija, Porezna uprava, Područni ured Istra, Primorje, Gorski Kotar  i Lika</item>
      <item>Odvj. Ivan Milanović punomoćnik sudionika u postupku ISTRA TERRA MAGICA d.o.o. BUZET</item>
    </izvorni_sadrzaj>
    <derivirana_varijabla naziv="DomainObject.Predmet.OstaliListFormated_1">
      <item>ŽDO PULA, PULA punomoćnik sudionika u postupku REPUBLIKA HRVATSKA, Ministarstvo financija, Porezna uprava, Područni ured Istra, Primorje, Gorski Kotar  i Lika</item>
      <item>Odvj. Ivan Milanović punomoćnik sudionika u postupku ISTRA TERRA MAGICA d.o.o. BUZET</item>
    </derivirana_varijabla>
  </DomainObject.Predmet.OstaliListFormated>
  <DomainObject.Predmet.OstaliListFormatedOIB>
    <izvorni_sadrzaj>
      <item>ŽDO PULA, PULA, OIB 93993757343 punomoćnik sudionika u postupku REPUBLIKA HRVATSKA, Ministarstvo financija, Porezna uprava, Područni ured Istra, Primorje, Gorski Kotar  i Lika</item>
      <item>Odvj. Ivan Milanović punomoćnik sudionika u postupku ISTRA TERRA MAGICA d.o.o. BUZET</item>
    </izvorni_sadrzaj>
    <derivirana_varijabla naziv="DomainObject.Predmet.OstaliListFormatedOIB_1">
      <item>ŽDO PULA, PULA, OIB 93993757343 punomoćnik sudionika u postupku REPUBLIKA HRVATSKA, Ministarstvo financija, Porezna uprava, Područni ured Istra, Primorje, Gorski Kotar  i Lika</item>
      <item>Odvj. Ivan Milanović punomoćnik sudionika u postupku ISTRA TERRA MAGICA d.o.o. BUZET</item>
    </derivirana_varijabla>
  </DomainObject.Predmet.OstaliListFormatedOIB>
  <DomainObject.Predmet.OstaliListFormatedWithAdress>
    <izvorni_sadrzaj>
      <item>ŽDO PULA, PULA, Rovinjska 2a, 52100 Pula punomoćnik sudionika u postupku REPUBLIKA HRVATSKA, Ministarstvo financija, Porezna uprava, Područni ured Istra, Primorje, Gorski Kotar  i Lika</item>
      <item>Odvj. Ivan Milanović, 8. ožujka 6, 52470 Umag punomoćnik sudionika u postupku ISTRA TERRA MAGICA d.o.o. BUZET</item>
    </izvorni_sadrzaj>
    <derivirana_varijabla naziv="DomainObject.Predmet.OstaliListFormatedWithAdress_1">
      <item>ŽDO PULA, PULA, Rovinjska 2a, 52100 Pula punomoćnik sudionika u postupku REPUBLIKA HRVATSKA, Ministarstvo financija, Porezna uprava, Područni ured Istra, Primorje, Gorski Kotar  i Lika</item>
      <item>Odvj. Ivan Milanović, 8. ožujka 6, 52470 Umag punomoćnik sudionika u postupku ISTRA TERRA MAGICA d.o.o. BUZET</item>
    </derivirana_varijabla>
  </DomainObject.Predmet.OstaliListFormatedWithAdress>
  <DomainObject.Predmet.OstaliListFormatedWithAdressOIB>
    <izvorni_sadrzaj>
      <item>ŽDO PULA, PULA, OIB 93993757343, Rovinjska 2a, 52100 Pula punomoćnik sudionika u postupku REPUBLIKA HRVATSKA, Ministarstvo financija, Porezna uprava, Područni ured Istra, Primorje, Gorski Kotar  i Lika</item>
      <item>Odvj. Ivan Milanović, 8. ožujka 6, 52470 Umag punomoćnik sudionika u postupku ISTRA TERRA MAGICA d.o.o. BUZET</item>
    </izvorni_sadrzaj>
    <derivirana_varijabla naziv="DomainObject.Predmet.OstaliListFormatedWithAdressOIB_1">
      <item>ŽDO PULA, PULA, OIB 93993757343, Rovinjska 2a, 52100 Pula punomoćnik sudionika u postupku REPUBLIKA HRVATSKA, Ministarstvo financija, Porezna uprava, Područni ured Istra, Primorje, Gorski Kotar  i Lika</item>
      <item>Odvj. Ivan Milanović, 8. ožujka 6, 52470 Umag punomoćnik sudionika u postupku ISTRA TERRA MAGICA d.o.o. BUZET</item>
    </derivirana_varijabla>
  </DomainObject.Predmet.OstaliListFormatedWithAdressOIB>
  <DomainObject.Predmet.OstaliListNazivFormated>
    <izvorni_sadrzaj>
      <item>ŽDO PULA, PULA</item>
      <item>Odvj. Ivan Milanović</item>
    </izvorni_sadrzaj>
    <derivirana_varijabla naziv="DomainObject.Predmet.OstaliListNazivFormated_1">
      <item>ŽDO PULA, PULA</item>
      <item>Odvj. Ivan Milanović</item>
    </derivirana_varijabla>
  </DomainObject.Predmet.OstaliListNazivFormated>
  <DomainObject.Predmet.OstaliListNazivFormatedOIB>
    <izvorni_sadrzaj>
      <item>ŽDO PULA, PULA, OIB 93993757343</item>
      <item>Odvj. Ivan Milanović</item>
    </izvorni_sadrzaj>
    <derivirana_varijabla naziv="DomainObject.Predmet.OstaliListNazivFormatedOIB_1">
      <item>ŽDO PULA, PULA, OIB 93993757343</item>
      <item>Odvj. Ivan Milanović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ISTRA TERRA MAGICA d.o.o. BUZET</izvorni_sadrzaj>
    <derivirana_varijabla naziv="DomainObject.Predmet.ProtustrankaIDrugi_1">ISTRA TERRA MAGICA d.o.o. BUZET</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ISTRA TERRA MAGICA d.o.o. BUZET, OIB 52970942086, Naselje Goričica 54, 52420 Buzet</izvorni_sadrzaj>
    <derivirana_varijabla naziv="DomainObject.Predmet.ProtustrankaIDrugiAdressOIB_1">ISTRA TERRA MAGICA d.o.o. BUZET, OIB 52970942086, Naselje Goričica 54,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TERRA MAGICA d.o.o. BUZET</item>
      <item>ŽDO PULA, PULA</item>
      <item>REPUBLIKA HRVATSKA, Ministarstvo financija, Porezna uprava, Područni ured Istra, Primorje, Gorski Kotar  i Lika</item>
      <item>Odvj. Ivan Milanović</item>
    </izvorni_sadrzaj>
    <derivirana_varijabla naziv="DomainObject.Predmet.SudioniciListNaziv_1">
      <item>ISTRA TERRA MAGICA d.o.o. BUZET</item>
      <item>ŽDO PULA, PULA</item>
      <item>REPUBLIKA HRVATSKA, Ministarstvo financija, Porezna uprava, Područni ured Istra, Primorje, Gorski Kotar  i Lika</item>
      <item>Odvj. Ivan Milanović</item>
    </derivirana_varijabla>
  </DomainObject.Predmet.SudioniciListNaziv>
  <DomainObject.Predmet.SudioniciListAdressOIB>
    <izvorni_sadrzaj>
      <item>ISTRA TERRA MAGICA d.o.o. BUZET, OIB 52970942086, Naselje Goričica 54,52420 Buzet</item>
      <item>ŽDO PULA, PULA, OIB 93993757343, Rovinjska 2a,52100 Pula</item>
      <item>REPUBLIKA HRVATSKA, Ministarstvo financija, Porezna uprava, Područni ured Istra, Primorje, Gorski Kotar  i Lika, OIB 52634238587, M. B. Rašana 2/4,52000 Pazin</item>
      <item>Odvj. Ivan Milanović, 8. ožujka 6,52470 Umag</item>
    </izvorni_sadrzaj>
    <derivirana_varijabla naziv="DomainObject.Predmet.SudioniciListAdressOIB_1">
      <item>ISTRA TERRA MAGICA d.o.o. BUZET, OIB 52970942086, Naselje Goričica 54,52420 Buzet</item>
      <item>ŽDO PULA, PULA, OIB 93993757343, Rovinjska 2a,52100 Pula</item>
      <item>REPUBLIKA HRVATSKA, Ministarstvo financija, Porezna uprava, Područni ured Istra, Primorje, Gorski Kotar  i Lika, OIB 52634238587, M. B. Rašana 2/4,52000 Pazin</item>
      <item>Odvj. Ivan Milanović, 8. ožujka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52970942086</item>
      <item>, OIB 93993757343</item>
      <item>, OIB 52634238587</item>
      <item>, OIB null</item>
    </izvorni_sadrzaj>
    <derivirana_varijabla naziv="DomainObject.Predmet.SudioniciListNazivOIB_1">
      <item>, OIB 52970942086</item>
      <item>, OIB 93993757343</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C547AD-C6FB-4C27-80E3-0D95B06FD7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5232</properties:Characters>
  <properties:Lines>131</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2018-04-05T11:53:00Z</dcterms:created>
  <dc:creator>Jasmina Matika</dc:creator>
  <cp:lastModifiedBy>Sanja Lakošeljac</cp:lastModifiedBy>
  <cp:lastPrinted>2016-05-20T11:14:00Z</cp:lastPrinted>
  <dcterms:modified xmlns:xsi="http://www.w3.org/2001/XMLSchema-instance" xsi:type="dcterms:W3CDTF">2018-04-05T11:57:00Z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(St-610-17 - RJEŠENJE - OTVARANJE STEČAJNOG POSTUPKA.docx)</vt:lpwstr>
  </prop:property>
  <prop:property name="CC_coloring" pid="4" fmtid="{D5CDD505-2E9C-101B-9397-08002B2CF9AE}">
    <vt:bool>false</vt:bool>
  </prop:property>
  <prop:property name="BrojStranica" pid="5" fmtid="{D5CDD505-2E9C-101B-9397-08002B2CF9AE}">
    <vt:i4>3</vt:i4>
  </prop:property>
</prop:Properties>
</file>