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95e5" w14:paraId="3bc95e5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CD1707">
        <w:rPr>
          <w:rFonts w:cs="Times New Roman" w:eastAsia="Times New Roman" w:hAnsi="Times New Roman" w:ascii="Times New Roman"/>
          <w:sz w:val="24"/>
          <w:szCs w:val="24"/>
          <w:lang w:eastAsia="hr-HR"/>
        </w:rPr>
        <w:t>149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19270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207240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775F3D" w:rsidRPr="00775F3D">
        <w:rPr>
          <w:szCs w:val="24"/>
        </w:rPr>
        <w:t>OIB: 39670464653</w:t>
      </w:r>
      <w:r w:rsidR="00775F3D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19270F">
        <w:t xml:space="preserve">UDRUGA </w:t>
      </w:r>
      <w:r w:rsidR="00CD1707">
        <w:t>DALMATINSKE MAŽORETKINJE</w:t>
      </w:r>
      <w:r w:rsidR="0019270F">
        <w:t xml:space="preserve">, </w:t>
      </w:r>
      <w:r w:rsidR="00CD1707">
        <w:t>Šibenik</w:t>
      </w:r>
      <w:r w:rsidR="0019270F">
        <w:t xml:space="preserve">, </w:t>
      </w:r>
      <w:r w:rsidR="00CD1707">
        <w:t>Bana Ivana Mažuranića 45</w:t>
      </w:r>
      <w:r w:rsidR="0019270F">
        <w:t>,</w:t>
      </w:r>
      <w:r w:rsidR="00C72CB9">
        <w:t xml:space="preserve"> OIB: </w:t>
      </w:r>
      <w:r w:rsidR="00CD1707">
        <w:t>75187283890</w:t>
      </w:r>
      <w:r w:rsidR="00CA0F4A">
        <w:t>,</w:t>
      </w:r>
      <w:r>
        <w:rPr>
          <w:szCs w:val="24"/>
        </w:rPr>
        <w:t xml:space="preserve"> </w:t>
      </w:r>
      <w:r w:rsidR="0019270F">
        <w:rPr>
          <w:szCs w:val="24"/>
        </w:rPr>
        <w:t>3. siječnja 2018.,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19270F">
        <w:rPr>
          <w:rFonts w:cs="Times New Roman" w:eastAsia="Times New Roman" w:hAnsi="Times New Roman" w:ascii="Times New Roman"/>
          <w:sz w:val="24"/>
          <w:szCs w:val="24"/>
          <w:lang w:eastAsia="hr-HR"/>
        </w:rPr>
        <w:t>3. siječnja 2018.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92BB4" w:rsidP="00B92BB4" w:rsidR="006A35C6">
      <w:pPr>
        <w:tabs>
          <w:tab w:pos="684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B92BB4" w:rsidP="00B92BB4" w:rsidR="00CD31A9" w:rsidRPr="00CF66E1">
      <w:pPr>
        <w:tabs>
          <w:tab w:pos="684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Jelena Radoš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E3A74" w:rsidP="003E3A74" w:rsidR="003E3A7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3A74" w:rsidP="003E3A74" w:rsidR="003E3A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3E3A74" w:rsidP="003E3A74" w:rsidR="003E3A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E3A74" w:rsidP="003E3A74" w:rsidR="003E3A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3A74" w:rsidP="003E3A74" w:rsidR="003E3A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E3A74" w:rsidP="003E3A74" w:rsidR="003E3A74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A35C6" w:rsidP="003E3A74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10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BB4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353AC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19270F"/>
    <w:rsid w:val="00206E3B"/>
    <w:rsid w:val="00207240"/>
    <w:rsid w:val="00295E7B"/>
    <w:rsid w:val="002E4297"/>
    <w:rsid w:val="003E3A74"/>
    <w:rsid w:val="003E6954"/>
    <w:rsid w:val="003F1884"/>
    <w:rsid w:val="00477A5E"/>
    <w:rsid w:val="004901DF"/>
    <w:rsid w:val="004905BA"/>
    <w:rsid w:val="004A1ABC"/>
    <w:rsid w:val="004C7958"/>
    <w:rsid w:val="004D2225"/>
    <w:rsid w:val="0052527F"/>
    <w:rsid w:val="00554CB4"/>
    <w:rsid w:val="00592BB2"/>
    <w:rsid w:val="005F4A0D"/>
    <w:rsid w:val="00607FED"/>
    <w:rsid w:val="0065539C"/>
    <w:rsid w:val="006A35C6"/>
    <w:rsid w:val="006B5B62"/>
    <w:rsid w:val="00775F3D"/>
    <w:rsid w:val="0078096A"/>
    <w:rsid w:val="0079293D"/>
    <w:rsid w:val="007A0173"/>
    <w:rsid w:val="008222BA"/>
    <w:rsid w:val="00825968"/>
    <w:rsid w:val="00827FFB"/>
    <w:rsid w:val="00836FCC"/>
    <w:rsid w:val="008D48A1"/>
    <w:rsid w:val="00916EAE"/>
    <w:rsid w:val="00945A4F"/>
    <w:rsid w:val="00961F6B"/>
    <w:rsid w:val="009863C1"/>
    <w:rsid w:val="009E1014"/>
    <w:rsid w:val="00A35FF5"/>
    <w:rsid w:val="00A57BE4"/>
    <w:rsid w:val="00A86265"/>
    <w:rsid w:val="00AB387D"/>
    <w:rsid w:val="00AC4B77"/>
    <w:rsid w:val="00B308AB"/>
    <w:rsid w:val="00B92BB4"/>
    <w:rsid w:val="00BC5760"/>
    <w:rsid w:val="00BE4EBD"/>
    <w:rsid w:val="00C04EEE"/>
    <w:rsid w:val="00C1028C"/>
    <w:rsid w:val="00C72CB9"/>
    <w:rsid w:val="00C76D2F"/>
    <w:rsid w:val="00CA0F4A"/>
    <w:rsid w:val="00CB0B72"/>
    <w:rsid w:val="00CD1707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25A1"/>
    <w:rsid w:val="00E92ADB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2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24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724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724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724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2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2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72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72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72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"DALMATINSKE MAŽORETKINJE"</izvorni_sadrzaj>
    <derivirana_varijabla naziv="DomainObject.Predmet.ProtustrankaFormated_1">  UDRUGA "DALMATINSKE MAŽORETKINJE"</derivirana_varijabla>
  </DomainObject.Predmet.ProtustrankaFormated>
  <DomainObject.Predmet.ProtustrankaFormatedOIB>
    <izvorni_sadrzaj>  UDRUGA "DALMATINSKE MAŽORETKINJE", OIB 75187283890</izvorni_sadrzaj>
    <derivirana_varijabla naziv="DomainObject.Predmet.ProtustrankaFormatedOIB_1">  UDRUGA "DALMATINSKE MAŽORETKINJE", OIB 75187283890</derivirana_varijabla>
  </DomainObject.Predmet.ProtustrankaFormatedOIB>
  <DomainObject.Predmet.ProtustrankaFormatedWithAdress>
    <izvorni_sadrzaj> UDRUGA "DALMATINSKE MAŽORETKINJE", Bana Ivana Mažuranića 45, 22000 Šibenik</izvorni_sadrzaj>
    <derivirana_varijabla naziv="DomainObject.Predmet.ProtustrankaFormatedWithAdress_1"> UDRUGA "DALMATINSKE MAŽORETKINJE", Bana Ivana Mažuranića 45, 22000 Šibenik</derivirana_varijabla>
  </DomainObject.Predmet.ProtustrankaFormatedWithAdress>
  <DomainObject.Predmet.ProtustrankaFormatedWithAdressOIB>
    <izvorni_sadrzaj> UDRUGA "DALMATINSKE MAŽORETKINJE", OIB 75187283890, Bana Ivana Mažuranića 45, 22000 Šibenik</izvorni_sadrzaj>
    <derivirana_varijabla naziv="DomainObject.Predmet.ProtustrankaFormatedWithAdressOIB_1"> UDRUGA "DALMATINSKE MAŽORETKINJE", OIB 75187283890, Bana Ivana Mažuranića 45, 22000 Šibenik</derivirana_varijabla>
  </DomainObject.Predmet.ProtustrankaFormatedWithAdressOIB>
  <DomainObject.Predmet.ProtustrankaWithAdress>
    <izvorni_sadrzaj>UDRUGA "DALMATINSKE MAŽORETKINJE" Bana Ivana Mažuranića 45, 22000 Šibenik</izvorni_sadrzaj>
    <derivirana_varijabla naziv="DomainObject.Predmet.ProtustrankaWithAdress_1">UDRUGA "DALMATINSKE MAŽORETKINJE" Bana Ivana Mažuranića 45, 22000 Šibenik</derivirana_varijabla>
  </DomainObject.Predmet.ProtustrankaWithAdress>
  <DomainObject.Predmet.ProtustrankaWithAdressOIB>
    <izvorni_sadrzaj>UDRUGA "DALMATINSKE MAŽORETKINJE", OIB 75187283890, Bana Ivana Mažuranića 45, 22000 Šibenik</izvorni_sadrzaj>
    <derivirana_varijabla naziv="DomainObject.Predmet.ProtustrankaWithAdressOIB_1">UDRUGA "DALMATINSKE MAŽORETKINJE", OIB 75187283890, Bana Ivana Mažuranića 45, 22000 Šibenik</derivirana_varijabla>
  </DomainObject.Predmet.ProtustrankaWithAdressOIB>
  <DomainObject.Predmet.ProtustrankaNazivFormated>
    <izvorni_sadrzaj>UDRUGA "DALMATINSKE MAŽORETKINJE"</izvorni_sadrzaj>
    <derivirana_varijabla naziv="DomainObject.Predmet.ProtustrankaNazivFormated_1">UDRUGA "DALMATINSKE MAŽORETKINJE"</derivirana_varijabla>
  </DomainObject.Predmet.ProtustrankaNazivFormated>
  <DomainObject.Predmet.ProtustrankaNazivFormatedOIB>
    <izvorni_sadrzaj>UDRUGA "DALMATINSKE MAŽORETKINJE", OIB 75187283890</izvorni_sadrzaj>
    <derivirana_varijabla naziv="DomainObject.Predmet.ProtustrankaNazivFormatedOIB_1">UDRUGA "DALMATINSKE MAŽORETKINJE", OIB 75187283890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"DALMATINSKE MAŽORETKINJE"</item>
    </izvorni_sadrzaj>
    <derivirana_varijabla naziv="DomainObject.Predmet.ProtuStrankaListFormated_1">
      <item>UDRUGA "DALMATINSKE MAŽORETKINJE"</item>
    </derivirana_varijabla>
  </DomainObject.Predmet.ProtuStrankaListFormated>
  <DomainObject.Predmet.ProtuStrankaListFormatedOIB>
    <izvorni_sadrzaj>
      <item>UDRUGA "DALMATINSKE MAŽORETKINJE", OIB 75187283890</item>
    </izvorni_sadrzaj>
    <derivirana_varijabla naziv="DomainObject.Predmet.ProtuStrankaListFormatedOIB_1">
      <item>UDRUGA "DALMATINSKE MAŽORETKINJE", OIB 75187283890</item>
    </derivirana_varijabla>
  </DomainObject.Predmet.ProtuStrankaListFormatedOIB>
  <DomainObject.Predmet.ProtuStrankaListFormatedWithAdress>
    <izvorni_sadrzaj>
      <item>UDRUGA "DALMATINSKE MAŽORETKINJE", Bana Ivana Mažuranića 45, 22000 Šibenik</item>
    </izvorni_sadrzaj>
    <derivirana_varijabla naziv="DomainObject.Predmet.ProtuStrankaListFormatedWithAdress_1">
      <item>UDRUGA "DALMATINSKE MAŽORETKINJE", Bana Ivana Mažuranića 45, 22000 Šibenik</item>
    </derivirana_varijabla>
  </DomainObject.Predmet.ProtuStrankaListFormatedWithAdress>
  <DomainObject.Predmet.ProtuStrankaListFormatedWithAdressOIB>
    <izvorni_sadrzaj>
      <item>UDRUGA "DALMATINSKE MAŽORETKINJE", OIB 75187283890, Bana Ivana Mažuranića 45, 22000 Šibenik</item>
    </izvorni_sadrzaj>
    <derivirana_varijabla naziv="DomainObject.Predmet.ProtuStrankaListFormatedWithAdressOIB_1">
      <item>UDRUGA "DALMATINSKE MAŽORETKINJE", OIB 75187283890, Bana Ivana Mažuranića 45, 22000 Šibenik</item>
    </derivirana_varijabla>
  </DomainObject.Predmet.ProtuStrankaListFormatedWithAdressOIB>
  <DomainObject.Predmet.ProtuStrankaListNazivFormated>
    <izvorni_sadrzaj>
      <item>UDRUGA "DALMATINSKE MAŽORETKINJE"</item>
    </izvorni_sadrzaj>
    <derivirana_varijabla naziv="DomainObject.Predmet.ProtuStrankaListNazivFormated_1">
      <item>UDRUGA "DALMATINSKE MAŽORETKINJE"</item>
    </derivirana_varijabla>
  </DomainObject.Predmet.ProtuStrankaListNazivFormated>
  <DomainObject.Predmet.ProtuStrankaListNazivFormatedOIB>
    <izvorni_sadrzaj>
      <item>UDRUGA "DALMATINSKE MAŽORETKINJE", OIB 75187283890</item>
    </izvorni_sadrzaj>
    <derivirana_varijabla naziv="DomainObject.Predmet.ProtuStrankaListNazivFormatedOIB_1">
      <item>UDRUGA "DALMATINSKE MAŽORETKINJE", OIB 75187283890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"DALMATINSKE MAŽORETKINJE"</izvorni_sadrzaj>
    <derivirana_varijabla naziv="DomainObject.Predmet.ProtustrankaIDrugi_1">UDRUGA "DALMATINSKE MAŽORETKINJE"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"DALMATINSKE MAŽORETKINJE", OIB 75187283890, Bana Ivana Mažuranića 45, 22000 Šibenik</izvorni_sadrzaj>
    <derivirana_varijabla naziv="DomainObject.Predmet.ProtustrankaIDrugiAdressOIB_1">UDRUGA "DALMATINSKE MAŽORETKINJE", OIB 75187283890, Bana Ivana Mažuranića 45,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"DALMATINSKE MAŽORETKINJE"</item>
    </izvorni_sadrzaj>
    <derivirana_varijabla naziv="DomainObject.Predmet.SudioniciListNaziv_1">
      <item>Financijska agencija</item>
      <item>UDRUGA "DALMATINSKE MAŽORETKINJE"</item>
    </derivirana_varijabla>
  </DomainObject.Predmet.SudioniciListNaziv>
  <DomainObject.Predmet.SudioniciListAdressOIB>
    <izvorni_sadrzaj>
      <item>Financijska agencija, OIB 85821130368, Perivoj L.Marune 1,22000 Šibenik</item>
      <item>UDRUGA "DALMATINSKE MAŽORETKINJE", OIB 75187283890, Bana Ivana Mažuranića 45,22000 Šibenik</item>
    </izvorni_sadrzaj>
    <derivirana_varijabla naziv="DomainObject.Predmet.SudioniciListAdressOIB_1">
      <item>Financijska agencija, OIB 85821130368, Perivoj L.Marune 1,22000 Šibenik</item>
      <item>UDRUGA "DALMATINSKE MAŽORETKINJE", OIB 75187283890, Bana Ivana Mažuranića 45,22000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75187283890</item>
    </izvorni_sadrzaj>
    <derivirana_varijabla naziv="DomainObject.Predmet.SudioniciListNazivOIB_1">
      <item>, OIB 85821130368</item>
      <item>, OIB 75187283890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1230</properties:Characters>
  <properties:Lines>45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2018-01-03T08:42:00Z</dcterms:created>
  <dc:creator>Tina Grgas</dc:creator>
  <cp:lastModifiedBy>Nena Mužanović</cp:lastModifiedBy>
  <cp:lastPrinted>2018-01-03T08:41:00Z</cp:lastPrinted>
  <dcterms:modified xmlns:xsi="http://www.w3.org/2001/XMLSchema-instance" xsi:type="dcterms:W3CDTF">2018-01-03T12:27:00Z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