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253d" w14:paraId="2ca253d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C20AC6">
        <w:t>92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7C288D">
        <w:t xml:space="preserve"> </w:t>
      </w:r>
      <w:proofErr w:type="spellStart"/>
      <w:r w:rsidR="00C20AC6" w:rsidRPr="00C20AC6">
        <w:t>STABILO</w:t>
      </w:r>
      <w:proofErr w:type="spellEnd"/>
      <w:r w:rsidR="00C20AC6" w:rsidRPr="00C20AC6">
        <w:t xml:space="preserve"> društvo s ograničenom odgovornošću za završne radove i proizvodnju montažnih kuća</w:t>
      </w:r>
      <w:r w:rsidR="00C20AC6">
        <w:t xml:space="preserve"> Županja, Ilirskog Preporoda 8, </w:t>
      </w:r>
      <w:proofErr w:type="spellStart"/>
      <w:r w:rsidR="00C20AC6">
        <w:t>OIB</w:t>
      </w:r>
      <w:proofErr w:type="spellEnd"/>
      <w:r w:rsidR="00C20AC6">
        <w:t xml:space="preserve">: </w:t>
      </w:r>
      <w:r w:rsidR="00C20AC6" w:rsidRPr="00C20AC6">
        <w:t>86866138263</w:t>
      </w:r>
      <w:r w:rsidR="00C20AC6">
        <w:t xml:space="preserve">, </w:t>
      </w:r>
      <w:proofErr w:type="spellStart"/>
      <w:r w:rsidR="00C20AC6">
        <w:t>MBS</w:t>
      </w:r>
      <w:proofErr w:type="spellEnd"/>
      <w:r w:rsidR="00C20AC6">
        <w:t xml:space="preserve">: </w:t>
      </w:r>
      <w:r w:rsidR="00C20AC6" w:rsidRPr="00C20AC6">
        <w:t>030102480</w:t>
      </w:r>
      <w:r w:rsidR="00C20AC6">
        <w:t xml:space="preserve">, </w:t>
      </w:r>
      <w:r w:rsidR="00E60796">
        <w:t xml:space="preserve"> </w:t>
      </w:r>
      <w:r>
        <w:t>temeljem članka 430. Stečajnog zakona (Narodne novine 71/15), dana</w:t>
      </w:r>
      <w:r w:rsidR="00920CF8">
        <w:t xml:space="preserve"> 1. veljače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proofErr w:type="spellStart"/>
      <w:r w:rsidR="00C20AC6" w:rsidRPr="00C20AC6">
        <w:t>STABILO</w:t>
      </w:r>
      <w:proofErr w:type="spellEnd"/>
      <w:r w:rsidR="00C20AC6" w:rsidRPr="00C20AC6">
        <w:t xml:space="preserve"> društvo s ograničenom odgovornošću za završne radove i proizvodnju montažnih kuća</w:t>
      </w:r>
      <w:r w:rsidR="00C20AC6">
        <w:t xml:space="preserve"> Županja, Ilirskog Preporoda 8, </w:t>
      </w:r>
      <w:proofErr w:type="spellStart"/>
      <w:r w:rsidR="00C20AC6">
        <w:t>OIB</w:t>
      </w:r>
      <w:proofErr w:type="spellEnd"/>
      <w:r w:rsidR="00C20AC6">
        <w:t xml:space="preserve">: </w:t>
      </w:r>
      <w:r w:rsidR="00C20AC6" w:rsidRPr="00C20AC6">
        <w:t>86866138263</w:t>
      </w:r>
      <w:r w:rsidR="00C20AC6">
        <w:t xml:space="preserve">, </w:t>
      </w:r>
      <w:proofErr w:type="spellStart"/>
      <w:r w:rsidR="00C20AC6">
        <w:t>MBS</w:t>
      </w:r>
      <w:proofErr w:type="spellEnd"/>
      <w:r w:rsidR="00C20AC6">
        <w:t xml:space="preserve">: </w:t>
      </w:r>
      <w:r w:rsidR="00C20AC6" w:rsidRPr="00C20AC6">
        <w:t>030102480</w:t>
      </w:r>
      <w:r w:rsidR="00C20AC6">
        <w:t>, iznosi 64.439,71 kn.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C20AC6">
        <w:t xml:space="preserve">Ilija Miličić, </w:t>
      </w:r>
      <w:proofErr w:type="spellStart"/>
      <w:r w:rsidR="00C20AC6">
        <w:t>OIB</w:t>
      </w:r>
      <w:proofErr w:type="spellEnd"/>
      <w:r w:rsidR="00C20AC6">
        <w:t xml:space="preserve">: 94974998571, Orašje, </w:t>
      </w:r>
      <w:proofErr w:type="spellStart"/>
      <w:r w:rsidR="00C20AC6">
        <w:t>Tolica</w:t>
      </w:r>
      <w:proofErr w:type="spellEnd"/>
      <w:r w:rsidR="00C20AC6">
        <w:t xml:space="preserve"> 000, Bosna i Hercegovina,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C20AC6">
        <w:t>92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920CF8">
        <w:t xml:space="preserve">1. veljače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C20AC6">
        <w:t>31</w:t>
      </w:r>
      <w:r w:rsidR="008511A2">
        <w:t>/3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02A3"/>
    <w:rsid w:val="001744F2"/>
    <w:rsid w:val="001B2234"/>
    <w:rsid w:val="001C5A25"/>
    <w:rsid w:val="001C6776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53343C"/>
    <w:rsid w:val="005761C7"/>
    <w:rsid w:val="005B153D"/>
    <w:rsid w:val="005B7479"/>
    <w:rsid w:val="006437E1"/>
    <w:rsid w:val="00647F89"/>
    <w:rsid w:val="00666AF0"/>
    <w:rsid w:val="00686903"/>
    <w:rsid w:val="006A4595"/>
    <w:rsid w:val="006C228F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60967"/>
    <w:rsid w:val="00B82754"/>
    <w:rsid w:val="00BC2944"/>
    <w:rsid w:val="00BD6B1F"/>
    <w:rsid w:val="00BE2BFE"/>
    <w:rsid w:val="00C20AC6"/>
    <w:rsid w:val="00D03AE2"/>
    <w:rsid w:val="00D21A2C"/>
    <w:rsid w:val="00D957A5"/>
    <w:rsid w:val="00DB40AF"/>
    <w:rsid w:val="00DB5246"/>
    <w:rsid w:val="00DE0702"/>
    <w:rsid w:val="00DE33B1"/>
    <w:rsid w:val="00E00CDF"/>
    <w:rsid w:val="00E34457"/>
    <w:rsid w:val="00E60796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957A5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957A5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7A5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7A5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957A5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957A5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7A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7A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St-92/2018</izvorni_sadrzaj>
    <derivirana_varijabla naziv="DomainObject.Predmet.OznakaBroj_1">St-92/2018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STABILO društvo s ograničenom odgovornošću za završne radove i proizvodnju montažnih kuća</izvorni_sadrzaj>
    <derivirana_varijabla naziv="DomainObject.Predmet.ProtustrankaFormated_1">  STABILO društvo s ograničenom odgovornošću za završne radove i proizvodnju montažnih kuća</derivirana_varijabla>
  </DomainObject.Predmet.ProtustrankaFormated>
  <DomainObject.Predmet.ProtustrankaFormatedOIB>
    <izvorni_sadrzaj>  STABILO društvo s ograničenom odgovornošću za završne radove i proizvodnju montažnih kuća, OIB 86866138263</izvorni_sadrzaj>
    <derivirana_varijabla naziv="DomainObject.Predmet.ProtustrankaFormatedOIB_1">  STABILO društvo s ograničenom odgovornošću za završne radove i proizvodnju montažnih kuća, OIB 86866138263</derivirana_varijabla>
  </DomainObject.Predmet.ProtustrankaFormatedOIB>
  <DomainObject.Predmet.ProtustrankaFormatedWithAdress>
    <izvorni_sadrzaj> STABILO društvo s ograničenom odgovornošću za završne radove i proizvodnju montažnih kuća, Ilirskog Preporoda 8, 32270 Županja</izvorni_sadrzaj>
    <derivirana_varijabla naziv="DomainObject.Predmet.ProtustrankaFormatedWithAdress_1"> STABILO društvo s ograničenom odgovornošću za završne radove i proizvodnju montažnih kuća, Ilirskog Preporoda 8, 32270 Županja</derivirana_varijabla>
  </DomainObject.Predmet.ProtustrankaFormatedWithAdress>
  <DomainObject.Predmet.ProtustrankaFormatedWithAdressOIB>
    <izvorni_sadrzaj> STABILO društvo s ograničenom odgovornošću za završne radove i proizvodnju montažnih kuća, OIB 86866138263, Ilirskog Preporoda 8, 32270 Županja</izvorni_sadrzaj>
    <derivirana_varijabla naziv="DomainObject.Predmet.ProtustrankaFormatedWithAdressOIB_1"> STABILO društvo s ograničenom odgovornošću za završne radove i proizvodnju montažnih kuća, OIB 86866138263, Ilirskog Preporoda 8, 32270 Županja</derivirana_varijabla>
  </DomainObject.Predmet.ProtustrankaFormatedWithAdressOIB>
  <DomainObject.Predmet.ProtustrankaWithAdress>
    <izvorni_sadrzaj>STABILO društvo s ograničenom odgovornošću za završne radove i proizvodnju montažnih kuća Ilirskog Preporoda 8, 32270 Županja</izvorni_sadrzaj>
    <derivirana_varijabla naziv="DomainObject.Predmet.ProtustrankaWithAdress_1">STABILO društvo s ograničenom odgovornošću za završne radove i proizvodnju montažnih kuća Ilirskog Preporoda 8, 32270 Županja</derivirana_varijabla>
  </DomainObject.Predmet.ProtustrankaWithAdress>
  <DomainObject.Predmet.ProtustrankaWithAdressOIB>
    <izvorni_sadrzaj>STABILO društvo s ograničenom odgovornošću za završne radove i proizvodnju montažnih kuća, OIB 86866138263, Ilirskog Preporoda 8, 32270 Županja</izvorni_sadrzaj>
    <derivirana_varijabla naziv="DomainObject.Predmet.ProtustrankaWithAdressOIB_1">STABILO društvo s ograničenom odgovornošću za završne radove i proizvodnju montažnih kuća, OIB 86866138263, Ilirskog Preporoda 8, 32270 Županja</derivirana_varijabla>
  </DomainObject.Predmet.ProtustrankaWithAdressOIB>
  <DomainObject.Predmet.ProtustrankaNazivFormated>
    <izvorni_sadrzaj>STABILO društvo s ograničenom odgovornošću za završne radove i proizvodnju montažnih kuća</izvorni_sadrzaj>
    <derivirana_varijabla naziv="DomainObject.Predmet.ProtustrankaNazivFormated_1">STABILO društvo s ograničenom odgovornošću za završne radove i proizvodnju montažnih kuća</derivirana_varijabla>
  </DomainObject.Predmet.ProtustrankaNazivFormated>
  <DomainObject.Predmet.ProtustrankaNazivFormatedOIB>
    <izvorni_sadrzaj>STABILO društvo s ograničenom odgovornošću za završne radove i proizvodnju montažnih kuća, OIB 86866138263</izvorni_sadrzaj>
    <derivirana_varijabla naziv="DomainObject.Predmet.ProtustrankaNazivFormatedOIB_1">STABILO društvo s ograničenom odgovornošću za završne radove i proizvodnju montažnih kuća, OIB 86866138263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STABILO društvo s ograničenom odgovornošću za završne radove i proizvodnju montažnih kuća</item>
    </izvorni_sadrzaj>
    <derivirana_varijabla naziv="DomainObject.Predmet.ProtuStrankaListFormated_1">
      <item>STABILO društvo s ograničenom odgovornošću za završne radove i proizvodnju montažnih kuća</item>
    </derivirana_varijabla>
  </DomainObject.Predmet.ProtuStrankaListFormated>
  <DomainObject.Predmet.ProtuStrankaListFormatedOIB>
    <izvorni_sadrzaj>
      <item>STABILO društvo s ograničenom odgovornošću za završne radove i proizvodnju montažnih kuća, OIB 86866138263</item>
    </izvorni_sadrzaj>
    <derivirana_varijabla naziv="DomainObject.Predmet.ProtuStrankaListFormatedOIB_1">
      <item>STABILO društvo s ograničenom odgovornošću za završne radove i proizvodnju montažnih kuća, OIB 86866138263</item>
    </derivirana_varijabla>
  </DomainObject.Predmet.ProtuStrankaListFormatedOIB>
  <DomainObject.Predmet.ProtuStrankaListFormatedWithAdress>
    <izvorni_sadrzaj>
      <item>STABILO društvo s ograničenom odgovornošću za završne radove i proizvodnju montažnih kuća, Ilirskog Preporoda 8, 32270 Županja</item>
    </izvorni_sadrzaj>
    <derivirana_varijabla naziv="DomainObject.Predmet.ProtuStrankaListFormatedWithAdress_1">
      <item>STABILO društvo s ograničenom odgovornošću za završne radove i proizvodnju montažnih kuća, Ilirskog Preporoda 8, 32270 Županja</item>
    </derivirana_varijabla>
  </DomainObject.Predmet.ProtuStrankaListFormatedWithAdress>
  <DomainObject.Predmet.ProtuStrankaListFormatedWithAdressOIB>
    <izvorni_sadrzaj>
      <item>STABILO društvo s ograničenom odgovornošću za završne radove i proizvodnju montažnih kuća, OIB 86866138263, Ilirskog Preporoda 8, 32270 Županja</item>
    </izvorni_sadrzaj>
    <derivirana_varijabla naziv="DomainObject.Predmet.ProtuStrankaListFormatedWithAdressOIB_1">
      <item>STABILO društvo s ograničenom odgovornošću za završne radove i proizvodnju montažnih kuća, OIB 86866138263, Ilirskog Preporoda 8, 32270 Županja</item>
    </derivirana_varijabla>
  </DomainObject.Predmet.ProtuStrankaListFormatedWithAdressOIB>
  <DomainObject.Predmet.ProtuStrankaListNazivFormated>
    <izvorni_sadrzaj>
      <item>STABILO društvo s ograničenom odgovornošću za završne radove i proizvodnju montažnih kuća</item>
    </izvorni_sadrzaj>
    <derivirana_varijabla naziv="DomainObject.Predmet.ProtuStrankaListNazivFormated_1">
      <item>STABILO društvo s ograničenom odgovornošću za završne radove i proizvodnju montažnih kuća</item>
    </derivirana_varijabla>
  </DomainObject.Predmet.ProtuStrankaListNazivFormated>
  <DomainObject.Predmet.ProtuStrankaListNazivFormatedOIB>
    <izvorni_sadrzaj>
      <item>STABILO društvo s ograničenom odgovornošću za završne radove i proizvodnju montažnih kuća, OIB 86866138263</item>
    </izvorni_sadrzaj>
    <derivirana_varijabla naziv="DomainObject.Predmet.ProtuStrankaListNazivFormatedOIB_1">
      <item>STABILO društvo s ograničenom odgovornošću za završne radove i proizvodnju montažnih kuća, OIB 86866138263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STABILO društvo s ograničenom odgovornošću za završne radove i proizvodnju montažnih kuća</izvorni_sadrzaj>
    <derivirana_varijabla naziv="DomainObject.Predmet.ProtustrankaIDrugi_1">STABILO društvo s ograničenom odgovornošću za završne radove i proizvodnju montažnih kuća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STABILO društvo s ograničenom odgovornošću za završne radove i proizvodnju montažnih kuća, OIB 86866138263, Ilirskog Preporoda 8, 32270 Županja</izvorni_sadrzaj>
    <derivirana_varijabla naziv="DomainObject.Predmet.ProtustrankaIDrugiAdressOIB_1">STABILO društvo s ograničenom odgovornošću za završne radove i proizvodnju montažnih kuća, OIB 86866138263, Ilirskog Preporoda 8,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STABILO društvo s ograničenom odgovornošću za završne radove i proizvodnju montažnih kuća</item>
    </izvorni_sadrzaj>
    <derivirana_varijabla naziv="DomainObject.Predmet.SudioniciListNaziv_1">
      <item>FINA RC OSIJEK</item>
      <item>STABILO društvo s ograničenom odgovornošću za završne radove i proizvodnju montažnih kuća</item>
    </derivirana_varijabla>
  </DomainObject.Predmet.SudioniciListNaziv>
  <DomainObject.Predmet.SudioniciListAdressOIB>
    <izvorni_sadrzaj>
      <item>FINA RC OSIJEK, OIB 85821130368</item>
      <item>STABILO društvo s ograničenom odgovornošću za završne radove i proizvodnju montažnih kuća, OIB 86866138263, Ilirskog Preporoda 8,32270 Županja</item>
    </izvorni_sadrzaj>
    <derivirana_varijabla naziv="DomainObject.Predmet.SudioniciListAdressOIB_1">
      <item>FINA RC OSIJEK, OIB 85821130368</item>
      <item>STABILO društvo s ograničenom odgovornošću za završne radove i proizvodnju montažnih kuća, OIB 86866138263, Ilirskog Preporoda 8,32270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86866138263</item>
    </izvorni_sadrzaj>
    <derivirana_varijabla naziv="DomainObject.Predmet.SudioniciListNazivOIB_1">
      <item>, OIB 85821130368</item>
      <item>, OIB 86866138263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378</properties:Words>
  <properties:Characters>2069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2018-01-15T09:04:00Z</cp:lastPrinted>
  <dcterms:modified xmlns:xsi="http://www.w3.org/2001/XMLSchema-instance" xsi:type="dcterms:W3CDTF">2018-02-01T07:40:00Z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