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c35c" w14:paraId="090c35c" w:rsidRDefault="00011F2C" w:rsidP="008615FD" w:rsidR="00011F2C" w:rsidRPr="00B258A7">
      <w:pPr>
        <w15:collapsed w:val="false"/>
        <w:rPr>
          <w:rStyle w:val="Naglaeno"/>
          <w:b w:val="false"/>
        </w:rPr>
      </w:pPr>
    </w:p>
    <w:p w:rsidRDefault="008615FD" w:rsidP="008615FD" w:rsidR="008615FD" w:rsidRPr="00B75CAB">
      <w:pPr>
        <w:rPr>
          <w:sz w:val="22"/>
          <w:szCs w:val="22"/>
        </w:rPr>
      </w:pPr>
      <w:r w:rsidRPr="00B75CAB">
        <w:rPr>
          <w:rStyle w:val="Naglaeno"/>
          <w:sz w:val="22"/>
          <w:szCs w:val="22"/>
        </w:rPr>
        <w:t xml:space="preserve">             </w:t>
      </w:r>
      <w:r w:rsidR="00574060" w:rsidRPr="00B75CAB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75CAB">
      <w:pPr>
        <w:rPr>
          <w:sz w:val="22"/>
          <w:szCs w:val="22"/>
        </w:rPr>
      </w:pPr>
    </w:p>
    <w:p w:rsidRDefault="008615FD" w:rsidP="008615FD" w:rsidR="008615FD" w:rsidRPr="00B75CAB">
      <w:pPr>
        <w:ind w:hanging="720" w:left="360"/>
        <w:rPr>
          <w:b/>
          <w:sz w:val="22"/>
          <w:szCs w:val="22"/>
        </w:rPr>
      </w:pPr>
      <w:r w:rsidRPr="00B75CAB">
        <w:rPr>
          <w:b/>
          <w:sz w:val="22"/>
          <w:szCs w:val="22"/>
        </w:rPr>
        <w:t xml:space="preserve">     </w:t>
      </w:r>
      <w:r w:rsidR="00A8162D" w:rsidRPr="00B75CAB">
        <w:rPr>
          <w:b/>
          <w:sz w:val="22"/>
          <w:szCs w:val="22"/>
        </w:rPr>
        <w:t xml:space="preserve">   </w:t>
      </w:r>
      <w:r w:rsidRPr="00B75CAB">
        <w:rPr>
          <w:b/>
          <w:sz w:val="22"/>
          <w:szCs w:val="22"/>
        </w:rPr>
        <w:t>REPUBLIKA HRVATSKA</w:t>
      </w:r>
    </w:p>
    <w:p w:rsidRDefault="008615FD" w:rsidP="008A4695" w:rsidR="008615FD" w:rsidRPr="00B75CAB">
      <w:pPr>
        <w:ind w:hanging="720" w:left="360"/>
        <w:rPr>
          <w:sz w:val="22"/>
          <w:szCs w:val="22"/>
        </w:rPr>
      </w:pPr>
      <w:r w:rsidRPr="00B75CAB">
        <w:rPr>
          <w:sz w:val="22"/>
          <w:szCs w:val="22"/>
        </w:rPr>
        <w:t xml:space="preserve">     TRGOVAČKI SUD U OSIJEKU</w:t>
      </w:r>
    </w:p>
    <w:p w:rsidRDefault="00D27785" w:rsidP="008615FD" w:rsidR="00D27785">
      <w:pPr>
        <w:rPr>
          <w:sz w:val="22"/>
          <w:szCs w:val="22"/>
        </w:rPr>
      </w:pPr>
    </w:p>
    <w:p w:rsidRDefault="005A1AB9" w:rsidP="008615FD" w:rsidR="005A1AB9" w:rsidRPr="00B75CAB">
      <w:pPr>
        <w:rPr>
          <w:sz w:val="22"/>
          <w:szCs w:val="22"/>
        </w:rPr>
      </w:pPr>
    </w:p>
    <w:p w:rsidRDefault="005A1AB9" w:rsidP="005A1AB9" w:rsidR="005A1AB9" w:rsidRPr="00E95649">
      <w:pPr>
        <w:pStyle w:val="Naslov1"/>
        <w:spacing w:after="200" w:before="2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5A1AB9" w:rsidP="005A1AB9" w:rsidR="005A1AB9" w:rsidRPr="00A40981">
      <w:pPr>
        <w:keepNext/>
        <w:spacing w:after="200" w:before="200"/>
        <w:jc w:val="center"/>
        <w:outlineLvl w:val="1"/>
        <w:rPr>
          <w:rFonts w:eastAsia="Arial Unicode MS"/>
          <w:bCs/>
        </w:rPr>
      </w:pPr>
      <w:r w:rsidRPr="00A40981">
        <w:rPr>
          <w:rFonts w:eastAsia="Arial Unicode MS"/>
          <w:bCs/>
        </w:rPr>
        <w:t>R J E Š E NJ E</w:t>
      </w:r>
    </w:p>
    <w:p w:rsidRDefault="009B4A86" w:rsidP="00FE3F69" w:rsidR="009B4A86">
      <w:pPr>
        <w:rPr>
          <w:b/>
          <w:bCs/>
        </w:rPr>
      </w:pPr>
    </w:p>
    <w:p w:rsidRDefault="005A1AB9" w:rsidP="00FE3F69" w:rsidR="005A1AB9" w:rsidRPr="00B258A7">
      <w:pPr>
        <w:rPr>
          <w:b/>
          <w:bCs/>
        </w:rPr>
      </w:pPr>
    </w:p>
    <w:p w:rsidRDefault="009B4A86" w:rsidP="009B4A86" w:rsidR="00D27785" w:rsidRPr="00B258A7">
      <w:pPr>
        <w:ind w:firstLine="708"/>
        <w:jc w:val="both"/>
      </w:pPr>
      <w:r w:rsidRPr="00B258A7">
        <w:t xml:space="preserve">TRGOVAČKI SUD U OSIJEKU, po </w:t>
      </w:r>
      <w:r w:rsidR="00D30FEE" w:rsidRPr="00B258A7">
        <w:t>stečajnom sucu</w:t>
      </w:r>
      <w:r w:rsidRPr="00B258A7">
        <w:t xml:space="preserve"> mr. sc. Borisu Vukoviću, </w:t>
      </w:r>
      <w:r w:rsidR="007437F7" w:rsidRPr="00B258A7">
        <w:t xml:space="preserve">u stečajnom postupku </w:t>
      </w:r>
      <w:r w:rsidR="007437F7" w:rsidRPr="00B258A7">
        <w:rPr>
          <w:rFonts w:eastAsia="Calibri"/>
          <w:lang w:eastAsia="en-US"/>
        </w:rPr>
        <w:t xml:space="preserve">povodom prijedloga predlagatelja </w:t>
      </w:r>
      <w:r w:rsidR="00333ACC">
        <w:t xml:space="preserve">FINANCIJSKA AGENCIJA Regionalni centar Zagreb, Podružnica Zagreb, Trg svibanjskih žrtava 1995. </w:t>
      </w:r>
      <w:r w:rsidR="00D548EA">
        <w:t xml:space="preserve">br. 1, Zagreb, OIB: 85821130368 radi provedbe skraćenog stečajnog postupka nad inozemnom podružnicom </w:t>
      </w:r>
      <w:proofErr w:type="spellStart"/>
      <w:r w:rsidR="00333ACC" w:rsidRPr="00333ACC">
        <w:t>Salvus</w:t>
      </w:r>
      <w:proofErr w:type="spellEnd"/>
      <w:r w:rsidR="00333ACC" w:rsidRPr="00333ACC">
        <w:t xml:space="preserve"> </w:t>
      </w:r>
      <w:proofErr w:type="spellStart"/>
      <w:r w:rsidR="00333ACC" w:rsidRPr="00333ACC">
        <w:t>GmbH</w:t>
      </w:r>
      <w:proofErr w:type="spellEnd"/>
      <w:r w:rsidR="00333ACC" w:rsidRPr="00333ACC">
        <w:t xml:space="preserve"> - Podružnica Zagreb za trgovinu</w:t>
      </w:r>
      <w:r w:rsidR="004E7EFC" w:rsidRPr="00B258A7">
        <w:t xml:space="preserve">, </w:t>
      </w:r>
      <w:r w:rsidR="00C6431D" w:rsidRPr="00C6431D">
        <w:t>Zagreb</w:t>
      </w:r>
      <w:r w:rsidR="004E7EFC" w:rsidRPr="00B258A7">
        <w:t xml:space="preserve">, </w:t>
      </w:r>
      <w:r w:rsidR="00C6431D" w:rsidRPr="00C6431D">
        <w:t>Petrinjska ulica 59</w:t>
      </w:r>
      <w:r w:rsidR="004E7EFC" w:rsidRPr="00B258A7">
        <w:t xml:space="preserve">, MBS: </w:t>
      </w:r>
      <w:r w:rsidR="00C6431D" w:rsidRPr="00C6431D">
        <w:t>080981120</w:t>
      </w:r>
      <w:r w:rsidR="004E7EFC" w:rsidRPr="00B258A7">
        <w:t xml:space="preserve">, OIB: </w:t>
      </w:r>
      <w:r w:rsidR="00C6431D" w:rsidRPr="00C6431D">
        <w:t>11277126931</w:t>
      </w:r>
      <w:r w:rsidRPr="00B258A7">
        <w:t xml:space="preserve">, dana </w:t>
      </w:r>
      <w:r w:rsidR="00C6431D">
        <w:t>23. travnja</w:t>
      </w:r>
      <w:r w:rsidR="002C0F49">
        <w:t xml:space="preserve"> 2018</w:t>
      </w:r>
      <w:r w:rsidR="00762C0A" w:rsidRPr="00B258A7">
        <w:t>. godine</w:t>
      </w:r>
      <w:r w:rsidRPr="00B258A7">
        <w:t xml:space="preserve"> </w:t>
      </w:r>
    </w:p>
    <w:p w:rsidRDefault="00044AA2" w:rsidP="00115B57" w:rsidR="00044AA2">
      <w:pPr>
        <w:jc w:val="both"/>
      </w:pPr>
    </w:p>
    <w:p w:rsidRDefault="000C619E" w:rsidP="00115B57" w:rsidR="000C619E" w:rsidRPr="00B258A7">
      <w:pPr>
        <w:jc w:val="both"/>
      </w:pPr>
    </w:p>
    <w:p w:rsidRDefault="00DF3F6F" w:rsidP="00DF3F6F" w:rsidR="00DF3F6F">
      <w:pPr>
        <w:jc w:val="center"/>
      </w:pPr>
      <w:r>
        <w:t>r i j e š i o   j e</w:t>
      </w:r>
    </w:p>
    <w:p w:rsidRDefault="00486037" w:rsidP="00DF3F6F" w:rsidR="00486037">
      <w:pPr>
        <w:jc w:val="center"/>
        <w:rPr>
          <w:bCs/>
        </w:rPr>
      </w:pPr>
    </w:p>
    <w:p w:rsidRDefault="00DF3F6F" w:rsidP="00DF3F6F" w:rsidR="00DF3F6F">
      <w:pPr>
        <w:jc w:val="both"/>
      </w:pPr>
    </w:p>
    <w:p w:rsidRDefault="00DF3F6F" w:rsidP="00DF3F6F" w:rsidR="00DF3F6F">
      <w:pPr>
        <w:jc w:val="both"/>
      </w:pPr>
      <w:r>
        <w:tab/>
        <w:t xml:space="preserve">Odbacuje se zahtjev FINE </w:t>
      </w:r>
      <w:r w:rsidR="00486037">
        <w:t xml:space="preserve">Regionalni centar Zagreb, Podružnica Zagreb, Trg svibanjskih žrtava 1995. br. 1, Zagreb, OIB: 85821130368 </w:t>
      </w:r>
      <w:r>
        <w:t xml:space="preserve">od </w:t>
      </w:r>
      <w:r w:rsidR="00486037">
        <w:t>5. siječnja 2018. godine</w:t>
      </w:r>
      <w:r>
        <w:t xml:space="preserve"> Klasa: 110-07/1</w:t>
      </w:r>
      <w:r w:rsidR="00486037">
        <w:t>8</w:t>
      </w:r>
      <w:r>
        <w:t>-01/0</w:t>
      </w:r>
      <w:r w:rsidR="00486037">
        <w:t>4</w:t>
      </w:r>
      <w:r>
        <w:t xml:space="preserve">, </w:t>
      </w:r>
      <w:proofErr w:type="spellStart"/>
      <w:r>
        <w:t>Ur.broj</w:t>
      </w:r>
      <w:proofErr w:type="spellEnd"/>
      <w:r>
        <w:t>: 04-06-1</w:t>
      </w:r>
      <w:r w:rsidR="00486037">
        <w:t>8</w:t>
      </w:r>
      <w:r>
        <w:t>-</w:t>
      </w:r>
      <w:r w:rsidR="00486037">
        <w:t>99</w:t>
      </w:r>
      <w:r>
        <w:t xml:space="preserve"> za provedbu skraćenog stečajnog postupka nad inozemnom podružnicom </w:t>
      </w:r>
      <w:proofErr w:type="spellStart"/>
      <w:r w:rsidR="00486037" w:rsidRPr="00333ACC">
        <w:t>Salvus</w:t>
      </w:r>
      <w:proofErr w:type="spellEnd"/>
      <w:r w:rsidR="00486037" w:rsidRPr="00333ACC">
        <w:t xml:space="preserve"> </w:t>
      </w:r>
      <w:proofErr w:type="spellStart"/>
      <w:r w:rsidR="00486037" w:rsidRPr="00333ACC">
        <w:t>GmbH</w:t>
      </w:r>
      <w:proofErr w:type="spellEnd"/>
      <w:r w:rsidR="00486037" w:rsidRPr="00333ACC">
        <w:t xml:space="preserve"> - Podružnica Zagreb za trgovinu</w:t>
      </w:r>
      <w:r w:rsidR="00486037" w:rsidRPr="00B258A7">
        <w:t xml:space="preserve">, </w:t>
      </w:r>
      <w:r w:rsidR="00486037" w:rsidRPr="00C6431D">
        <w:t>Zagreb</w:t>
      </w:r>
      <w:r w:rsidR="00486037" w:rsidRPr="00B258A7">
        <w:t xml:space="preserve">, </w:t>
      </w:r>
      <w:r w:rsidR="00486037" w:rsidRPr="00C6431D">
        <w:t>Petrinjska ulica 59</w:t>
      </w:r>
      <w:r w:rsidR="00486037" w:rsidRPr="00B258A7">
        <w:t xml:space="preserve">, MBS: </w:t>
      </w:r>
      <w:r w:rsidR="00486037" w:rsidRPr="00C6431D">
        <w:t>080981120</w:t>
      </w:r>
      <w:r w:rsidR="00486037" w:rsidRPr="00B258A7">
        <w:t xml:space="preserve">, OIB: </w:t>
      </w:r>
      <w:r w:rsidR="00486037" w:rsidRPr="00C6431D">
        <w:t>11277126931</w:t>
      </w:r>
      <w:r>
        <w:t>.</w:t>
      </w:r>
    </w:p>
    <w:p w:rsidRDefault="0012147C" w:rsidP="00DF3F6F" w:rsidR="0012147C">
      <w:pPr>
        <w:jc w:val="both"/>
        <w:rPr>
          <w:bCs/>
        </w:rPr>
      </w:pPr>
    </w:p>
    <w:p w:rsidRDefault="00DF3F6F" w:rsidP="00DF3F6F" w:rsidR="00DF3F6F">
      <w:pPr>
        <w:pStyle w:val="Naslov1"/>
        <w:jc w:val="left"/>
        <w:rPr>
          <w:lang w:val="hr-HR"/>
        </w:rPr>
      </w:pPr>
    </w:p>
    <w:p w:rsidRDefault="00DF3F6F" w:rsidP="00DF3F6F" w:rsidR="00DF3F6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12147C" w:rsidP="00DF3F6F" w:rsidR="0012147C">
      <w:pPr>
        <w:pStyle w:val="Naslov1"/>
        <w:rPr>
          <w:b w:val="false"/>
          <w:lang w:val="hr-HR"/>
        </w:rPr>
      </w:pPr>
    </w:p>
    <w:p w:rsidRDefault="00DF3F6F" w:rsidP="00DF3F6F" w:rsidR="00DF3F6F">
      <w:pPr>
        <w:jc w:val="both"/>
        <w:rPr>
          <w:b/>
          <w:bCs/>
        </w:rPr>
      </w:pPr>
    </w:p>
    <w:p w:rsidRDefault="00DF3F6F" w:rsidP="00DF3F6F" w:rsidR="00DF3F6F">
      <w:pPr>
        <w:ind w:firstLine="720"/>
        <w:jc w:val="both"/>
      </w:pPr>
      <w:r>
        <w:t xml:space="preserve">FINA </w:t>
      </w:r>
      <w:r w:rsidR="0012147C">
        <w:t xml:space="preserve">Regionalni centar Zagreb, Podružnica Zagreb, Trg svibanjskih žrtava 1995. br. 1, Zagreb, OIB: 85821130368 </w:t>
      </w:r>
      <w:r>
        <w:t xml:space="preserve">je </w:t>
      </w:r>
      <w:r w:rsidR="0012147C">
        <w:t>8. siječnja 2018. godine</w:t>
      </w:r>
      <w:r>
        <w:t xml:space="preserve"> dostavila Trgovačkom sudu u Zagrebu zahtjev za provedbu skraćenog stečajnog postupka nad inozemnom podružnicom </w:t>
      </w:r>
      <w:proofErr w:type="spellStart"/>
      <w:r w:rsidR="0012147C">
        <w:t>Salvus</w:t>
      </w:r>
      <w:proofErr w:type="spellEnd"/>
      <w:r w:rsidR="0012147C">
        <w:t xml:space="preserve"> </w:t>
      </w:r>
      <w:proofErr w:type="spellStart"/>
      <w:r w:rsidR="0012147C">
        <w:t>GmbH</w:t>
      </w:r>
      <w:proofErr w:type="spellEnd"/>
      <w:r w:rsidR="0012147C">
        <w:t xml:space="preserve"> - Podružnica Zagreb za trgovinu, Zagreb, Petrinjska ulica 59, MBS: 080981120, OIB: 11277126931</w:t>
      </w:r>
      <w:r>
        <w:t>.</w:t>
      </w:r>
    </w:p>
    <w:p w:rsidRDefault="00DF3F6F" w:rsidP="00DF3F6F" w:rsidR="00DF3F6F">
      <w:pPr>
        <w:ind w:firstLine="720"/>
        <w:jc w:val="both"/>
      </w:pPr>
    </w:p>
    <w:p w:rsidRDefault="00DF3F6F" w:rsidP="00DF3F6F" w:rsidR="00DF3F6F">
      <w:pPr>
        <w:ind w:firstLine="720"/>
        <w:jc w:val="both"/>
      </w:pPr>
      <w:r>
        <w:t>Temeljem rješenja Visokog trgovačkog suda RH u Zagrebu broj 31-Su-</w:t>
      </w:r>
      <w:r w:rsidR="0012147C">
        <w:t>236</w:t>
      </w:r>
      <w:r>
        <w:t>/</w:t>
      </w:r>
      <w:r w:rsidR="0012147C">
        <w:t>18-3</w:t>
      </w:r>
      <w:r>
        <w:t xml:space="preserve"> od </w:t>
      </w:r>
      <w:r w:rsidR="0012147C">
        <w:t>9. ožujka 2018</w:t>
      </w:r>
      <w:r>
        <w:t xml:space="preserve">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DF3F6F" w:rsidP="00DF3F6F" w:rsidR="00DF3F6F">
      <w:pPr>
        <w:ind w:firstLine="720"/>
        <w:jc w:val="both"/>
      </w:pPr>
    </w:p>
    <w:p w:rsidRDefault="00DF3F6F" w:rsidP="0012147C" w:rsidR="00DF3F6F" w:rsidRPr="0012147C">
      <w:pPr>
        <w:pStyle w:val="Tijeloteksta"/>
        <w:ind w:firstLine="708"/>
        <w:rPr>
          <w:sz w:val="24"/>
        </w:rPr>
      </w:pPr>
      <w:r w:rsidRPr="0012147C">
        <w:rPr>
          <w:sz w:val="24"/>
        </w:rPr>
        <w:lastRenderedPageBreak/>
        <w:t xml:space="preserve">Sukladno odredbi čl. 428. </w:t>
      </w:r>
      <w:r w:rsidR="0012147C" w:rsidRPr="0012147C">
        <w:rPr>
          <w:sz w:val="24"/>
        </w:rPr>
        <w:t xml:space="preserve">Stečajnog zakona („Narodne novine“ broj 71/15 i 104/17; u daljnjem tekstu SZ) </w:t>
      </w:r>
      <w:r w:rsidRPr="0012147C">
        <w:rPr>
          <w:sz w:val="24"/>
        </w:rPr>
        <w:t>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DF3F6F" w:rsidP="00DF3F6F" w:rsidR="00DF3F6F" w:rsidRPr="0012147C">
      <w:pPr>
        <w:jc w:val="both"/>
      </w:pPr>
    </w:p>
    <w:p w:rsidRDefault="00DF3F6F" w:rsidP="00DF3F6F" w:rsidR="00DF3F6F">
      <w:pPr>
        <w:ind w:firstLine="720"/>
        <w:jc w:val="both"/>
      </w:pPr>
      <w:r>
        <w:t>Uvid</w:t>
      </w:r>
      <w:r w:rsidR="0012147C">
        <w:t xml:space="preserve">om u izvadak u Sudski registar </w:t>
      </w:r>
      <w:r>
        <w:t xml:space="preserve">za dužnika </w:t>
      </w:r>
      <w:proofErr w:type="spellStart"/>
      <w:r w:rsidR="0012147C">
        <w:t>Salvus</w:t>
      </w:r>
      <w:proofErr w:type="spellEnd"/>
      <w:r w:rsidR="0012147C">
        <w:t xml:space="preserve"> </w:t>
      </w:r>
      <w:proofErr w:type="spellStart"/>
      <w:r w:rsidR="0012147C">
        <w:t>GmbH</w:t>
      </w:r>
      <w:proofErr w:type="spellEnd"/>
      <w:r w:rsidR="0012147C">
        <w:t xml:space="preserve"> - Podružnica Zagreb za trgovinu, Zagreb, Petrinjska ulica 59, MBS: 080981120, OIB: 11277126931</w:t>
      </w:r>
      <w:r>
        <w:t xml:space="preserve"> utvrđeno je da dužnik nije pravna osoba već inozemna</w:t>
      </w:r>
      <w:r w:rsidR="0012147C">
        <w:t xml:space="preserve"> podružnica slijedom čega nisu </w:t>
      </w:r>
      <w:r>
        <w:t xml:space="preserve">ispunjene pretpostavke iz čl. 428. SZ-a za provedbu skraćenog stečajnog postupka budući da sud provodi skraćeni stečajni postupak nad pravnom osobom a ne podružnicom. </w:t>
      </w:r>
    </w:p>
    <w:p w:rsidRDefault="0012147C" w:rsidP="00DF3F6F" w:rsidR="0012147C">
      <w:pPr>
        <w:ind w:firstLine="720"/>
        <w:jc w:val="both"/>
      </w:pPr>
    </w:p>
    <w:p w:rsidRDefault="00DF3F6F" w:rsidP="00DF3F6F" w:rsidR="00DF3F6F">
      <w:pPr>
        <w:ind w:firstLine="720"/>
        <w:jc w:val="both"/>
      </w:pPr>
      <w:r>
        <w:t xml:space="preserve">Naime, čl. 430. i čl. 14. SZ-a propisano je da oglas sadržava i podatke za identifikaciju dužnika koji se sastoje od tvrtke ili naziva, sjedišta i poslovne adrese i OIB-a za pravnu osobu, a što u ovom predmetu nije slučaj budući da se radi o podružnici a ne pravnoj osobi. </w:t>
      </w:r>
    </w:p>
    <w:p w:rsidRDefault="0012147C" w:rsidP="00DF3F6F" w:rsidR="0012147C">
      <w:pPr>
        <w:ind w:firstLine="720"/>
        <w:jc w:val="both"/>
      </w:pPr>
    </w:p>
    <w:p w:rsidRDefault="00DF3F6F" w:rsidP="00DF3F6F" w:rsidR="00DF3F6F">
      <w:pPr>
        <w:ind w:firstLine="720"/>
        <w:jc w:val="both"/>
      </w:pPr>
      <w:r>
        <w:t xml:space="preserve">Također, i čl. 110. st.1. SZ-a propisano je da je FINA dužna podnijeti prijedlog za otvaranje stečajnoga postupka ako se radi o pravnoj osobi, a što u konkretnom predmetu nije slučaj. </w:t>
      </w:r>
    </w:p>
    <w:p w:rsidRDefault="00DF3F6F" w:rsidP="00DF3F6F" w:rsidR="00DF3F6F">
      <w:pPr>
        <w:jc w:val="both"/>
      </w:pPr>
    </w:p>
    <w:p w:rsidRDefault="00DF3F6F" w:rsidP="00DF3F6F" w:rsidR="00DF3F6F">
      <w:pPr>
        <w:ind w:firstLine="720"/>
        <w:jc w:val="both"/>
      </w:pPr>
      <w:r>
        <w:t xml:space="preserve">Slijedom navedenog valjalo je odbaciti zahtjev predlagatelja za provedbu skraćenog stečajnog postupka i riješiti kao u izreci rješenja. </w:t>
      </w:r>
    </w:p>
    <w:p w:rsidRDefault="00837F68" w:rsidP="00C171AC" w:rsidR="009B4A86">
      <w:pPr>
        <w:ind w:firstLine="708"/>
        <w:jc w:val="both"/>
      </w:pPr>
      <w:r>
        <w:t xml:space="preserve"> </w:t>
      </w:r>
    </w:p>
    <w:p w:rsidRDefault="005A1AB9" w:rsidP="005A1AB9" w:rsidR="005A1AB9" w:rsidRPr="00B258A7">
      <w:pPr>
        <w:jc w:val="both"/>
      </w:pPr>
    </w:p>
    <w:p w:rsidRDefault="009B4A86" w:rsidP="00F37FD9" w:rsidR="009B4A86" w:rsidRPr="00B258A7">
      <w:pPr>
        <w:jc w:val="center"/>
        <w:rPr>
          <w:bCs/>
        </w:rPr>
      </w:pPr>
      <w:r w:rsidRPr="00B258A7">
        <w:rPr>
          <w:bCs/>
        </w:rPr>
        <w:t xml:space="preserve">U Osijeku </w:t>
      </w:r>
      <w:r w:rsidR="00DF3F6F">
        <w:rPr>
          <w:bCs/>
        </w:rPr>
        <w:t>23. travnja</w:t>
      </w:r>
      <w:r w:rsidR="00837F68">
        <w:rPr>
          <w:bCs/>
        </w:rPr>
        <w:t xml:space="preserve"> 2018</w:t>
      </w:r>
      <w:r w:rsidR="0012147C">
        <w:rPr>
          <w:bCs/>
        </w:rPr>
        <w:t>.</w:t>
      </w:r>
      <w:r w:rsidRPr="00B258A7">
        <w:rPr>
          <w:bCs/>
        </w:rPr>
        <w:t xml:space="preserve"> </w:t>
      </w:r>
    </w:p>
    <w:p w:rsidRDefault="009B4A86" w:rsidP="009B4A86" w:rsidR="009B4A86" w:rsidRPr="00B258A7">
      <w:pPr>
        <w:jc w:val="center"/>
        <w:rPr>
          <w:bCs/>
        </w:rPr>
      </w:pPr>
    </w:p>
    <w:p w:rsidRDefault="00D30FEE" w:rsidP="009B4A86" w:rsidR="009B4A86" w:rsidRPr="00B258A7">
      <w:pPr>
        <w:ind w:left="5580"/>
        <w:jc w:val="center"/>
      </w:pPr>
      <w:r w:rsidRPr="00B258A7">
        <w:rPr>
          <w:bCs/>
        </w:rPr>
        <w:t>STEČAJNI SUDAC</w:t>
      </w:r>
    </w:p>
    <w:p w:rsidRDefault="009B4A86" w:rsidP="000C619E" w:rsidR="000C619E">
      <w:pPr>
        <w:ind w:left="5580"/>
        <w:jc w:val="center"/>
      </w:pPr>
      <w:r w:rsidRPr="00B258A7">
        <w:t>mr.</w:t>
      </w:r>
      <w:r w:rsidR="00FE3F69" w:rsidRPr="00B258A7">
        <w:t xml:space="preserve"> </w:t>
      </w:r>
      <w:r w:rsidRPr="00B258A7">
        <w:t>sc. Boris Vuković</w:t>
      </w:r>
      <w:bookmarkStart w:name="_GoBack" w:id="0"/>
      <w:bookmarkEnd w:id="0"/>
    </w:p>
    <w:p w:rsidRDefault="00B75CAB" w:rsidP="000C619E" w:rsidR="00B75CAB">
      <w:pPr>
        <w:ind w:left="5580"/>
        <w:jc w:val="center"/>
      </w:pPr>
    </w:p>
    <w:p w:rsidRDefault="00B75CAB" w:rsidP="000C619E" w:rsidR="00B75CAB" w:rsidRPr="00B258A7">
      <w:pPr>
        <w:ind w:left="5580"/>
        <w:jc w:val="center"/>
      </w:pPr>
    </w:p>
    <w:p w:rsidRDefault="00B47E69" w:rsidP="00B258A7" w:rsidR="00B47E69" w:rsidRPr="00B258A7"/>
    <w:p w:rsidRDefault="00CD7F07" w:rsidP="00CD7F07" w:rsidR="00CD7F07">
      <w:r w:rsidRPr="00B258A7">
        <w:t>Zapisničar Danijela Špeletić</w:t>
      </w:r>
    </w:p>
    <w:p w:rsidRDefault="009E5F02" w:rsidP="00CD7F07" w:rsidR="009E5F02" w:rsidRPr="00B258A7"/>
    <w:p w:rsidRDefault="00B258A7" w:rsidP="00FE3F69" w:rsidR="00B258A7" w:rsidRPr="00B258A7"/>
    <w:p w:rsidRDefault="00517EDD" w:rsidP="00517EDD" w:rsidR="00517EDD" w:rsidRPr="00B75CAB">
      <w:pPr>
        <w:rPr>
          <w:sz w:val="22"/>
          <w:szCs w:val="22"/>
        </w:rPr>
      </w:pPr>
      <w:r w:rsidRPr="00B75CAB">
        <w:rPr>
          <w:sz w:val="22"/>
          <w:szCs w:val="22"/>
          <w:u w:val="single"/>
        </w:rPr>
        <w:t>UPUTA O PRAVNOM LIJEKU</w:t>
      </w:r>
      <w:r w:rsidRPr="00B75CAB">
        <w:rPr>
          <w:sz w:val="22"/>
          <w:szCs w:val="22"/>
        </w:rPr>
        <w:t>:</w:t>
      </w:r>
    </w:p>
    <w:p w:rsidRDefault="005A1AB9" w:rsidP="005A1AB9" w:rsidR="005A1AB9">
      <w:pPr>
        <w:jc w:val="both"/>
      </w:pPr>
      <w: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E0055F">
        <w:t>Osijeku</w:t>
      </w:r>
      <w:r>
        <w:t xml:space="preserve">, pismeno u tri primjerka, a o istoj odlučuje Visoki trgovački sud Republike Hrvatske. </w:t>
      </w:r>
    </w:p>
    <w:p w:rsidRDefault="009B4A86" w:rsidP="009B4A86" w:rsidR="009B4A86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DF3F6F" w:rsidP="00DF3F6F" w:rsidR="00DF3F6F">
      <w:pPr>
        <w:rPr>
          <w:bCs/>
        </w:rPr>
      </w:pPr>
      <w:r>
        <w:rPr>
          <w:bCs/>
        </w:rPr>
        <w:t>DNA:</w:t>
      </w:r>
    </w:p>
    <w:p w:rsidRDefault="00DF3F6F" w:rsidP="00DF3F6F" w:rsidR="00DF3F6F">
      <w:pPr>
        <w:rPr>
          <w:bCs/>
        </w:rPr>
      </w:pPr>
      <w:r>
        <w:rPr>
          <w:bCs/>
        </w:rPr>
        <w:t>- predlagatelju na njegov poslovni broj</w:t>
      </w:r>
    </w:p>
    <w:p w:rsidRDefault="00DF3F6F" w:rsidP="00DF3F6F" w:rsidR="00DF3F6F">
      <w:pPr>
        <w:rPr>
          <w:bCs/>
        </w:rPr>
      </w:pPr>
      <w:r>
        <w:rPr>
          <w:bCs/>
        </w:rPr>
        <w:t>- dužniku</w:t>
      </w:r>
      <w:r w:rsidR="00FA3168">
        <w:rPr>
          <w:bCs/>
        </w:rPr>
        <w:t xml:space="preserve"> </w:t>
      </w:r>
      <w:proofErr w:type="spellStart"/>
      <w:r w:rsidR="00FA3168" w:rsidRPr="00333ACC">
        <w:t>Salvus</w:t>
      </w:r>
      <w:proofErr w:type="spellEnd"/>
      <w:r w:rsidR="00FA3168" w:rsidRPr="00333ACC">
        <w:t xml:space="preserve"> </w:t>
      </w:r>
      <w:proofErr w:type="spellStart"/>
      <w:r w:rsidR="00FA3168" w:rsidRPr="00333ACC">
        <w:t>GmbH</w:t>
      </w:r>
      <w:proofErr w:type="spellEnd"/>
      <w:r w:rsidR="00FA3168" w:rsidRPr="00333ACC">
        <w:t xml:space="preserve"> - Podružnica Zagreb za trgovinu</w:t>
      </w:r>
      <w:r w:rsidR="00FA3168" w:rsidRPr="00B258A7">
        <w:t xml:space="preserve">, </w:t>
      </w:r>
      <w:r w:rsidR="00FA3168" w:rsidRPr="00C6431D">
        <w:t>Zagreb</w:t>
      </w:r>
      <w:r w:rsidR="00FA3168" w:rsidRPr="00B258A7">
        <w:t xml:space="preserve">, </w:t>
      </w:r>
      <w:r w:rsidR="00FA3168" w:rsidRPr="00C6431D">
        <w:t>Petrinjska ulica 59</w:t>
      </w:r>
    </w:p>
    <w:p w:rsidRDefault="00DF3F6F" w:rsidP="00DF3F6F" w:rsidR="00DF3F6F">
      <w:pPr>
        <w:rPr>
          <w:bCs/>
        </w:rPr>
      </w:pPr>
      <w:r>
        <w:rPr>
          <w:bCs/>
        </w:rPr>
        <w:t xml:space="preserve">- e-oglasna ploča suda </w:t>
      </w:r>
    </w:p>
    <w:p w:rsidRDefault="00DF3F6F" w:rsidP="00DF3F6F" w:rsidR="00DF3F6F">
      <w:pPr>
        <w:rPr>
          <w:bCs/>
        </w:rPr>
      </w:pPr>
      <w:r>
        <w:rPr>
          <w:bCs/>
        </w:rPr>
        <w:t>- Riješeno odbacivanjem</w:t>
      </w:r>
    </w:p>
    <w:p w:rsidRDefault="00DF3F6F" w:rsidP="00DF3F6F" w:rsidR="00DF3F6F">
      <w:pPr>
        <w:rPr>
          <w:bCs/>
        </w:rPr>
      </w:pPr>
      <w:r>
        <w:rPr>
          <w:bCs/>
        </w:rPr>
        <w:t>- kal.</w:t>
      </w:r>
      <w:r w:rsidR="00FA3168">
        <w:rPr>
          <w:bCs/>
        </w:rPr>
        <w:t xml:space="preserve"> </w:t>
      </w:r>
      <w:r>
        <w:rPr>
          <w:bCs/>
        </w:rPr>
        <w:t>23.05.2018.</w:t>
      </w: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/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</w:t>
      </w:r>
      <w:r w:rsidRPr="00B258A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 xml:space="preserve">                                                                                                                                </w:t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  </w:t>
      </w:r>
      <w:r w:rsidRPr="00B258A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6D3C3F" w:rsidP="008615FD" w:rsidR="006D3C3F" w:rsidRPr="00B258A7"/>
    <w:sectPr w:rsidSect="00606835" w:rsidR="006D3C3F" w:rsidRPr="00B258A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D4" w:rsidR="00DB23D4">
      <w:r>
        <w:separator/>
      </w:r>
    </w:p>
  </w:endnote>
  <w:endnote w:id="0" w:type="continuationSeparator">
    <w:p w:rsidRDefault="00DB23D4" w:rsidR="00DB2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D4" w:rsidR="00DB23D4">
      <w:r>
        <w:separator/>
      </w:r>
    </w:p>
  </w:footnote>
  <w:footnote w:id="0" w:type="continuationSeparator">
    <w:p w:rsidRDefault="00DB23D4" w:rsidR="00DB2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F4BF6" w:rsidR="00FF4B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F4BF6">
      <w:t>7 St-538/18-4</w:t>
    </w:r>
  </w:p>
  <w:p w:rsidRDefault="00807CFA" w:rsidP="00807CFA" w:rsidR="00807CFA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F4BF6">
      <w:t>538</w:t>
    </w:r>
    <w:r w:rsidR="00807CFA">
      <w:t>/</w:t>
    </w:r>
    <w:r w:rsidR="005A1AB9">
      <w:t>1</w:t>
    </w:r>
    <w:r w:rsidR="00FF4BF6">
      <w:t>8</w:t>
    </w:r>
    <w:r w:rsidR="005A1AB9">
      <w:t>-</w:t>
    </w:r>
    <w:r w:rsidR="00FF4BF6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47C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56C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6BE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F4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33ACC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037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AB9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B2A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37F68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02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88A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AC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31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4EC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8EA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3D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3F6F"/>
    <w:rsid w:val="00DF5C5B"/>
    <w:rsid w:val="00DF6E1C"/>
    <w:rsid w:val="00E0027F"/>
    <w:rsid w:val="00E0055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B2A"/>
    <w:rsid w:val="00E11EB7"/>
    <w:rsid w:val="00E1535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510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3168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BF6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4B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65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65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65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5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5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4B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65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65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65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5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5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6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39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0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St-538/2018-4</izvorni_sadrzaj>
    <derivirana_varijabla naziv="DomainObject.Oznaka_1">St-538/2018-4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Salvus GmbH - Podružnica Zagreb za trgovinu</izvorni_sadrzaj>
    <derivirana_varijabla naziv="DomainObject.Predmet.ProtustrankaFormated_1">  Salvus GmbH - Podružnica Zagreb za trgovinu</derivirana_varijabla>
  </DomainObject.Predmet.ProtustrankaFormated>
  <DomainObject.Predmet.ProtustrankaFormatedOIB>
    <izvorni_sadrzaj>  Salvus GmbH - Podružnica Zagreb za trgovinu, OIB 11277126931</izvorni_sadrzaj>
    <derivirana_varijabla naziv="DomainObject.Predmet.ProtustrankaFormatedOIB_1">  Salvus GmbH - Podružnica Zagreb za trgovinu, OIB 11277126931</derivirana_varijabla>
  </DomainObject.Predmet.ProtustrankaFormatedOIB>
  <DomainObject.Predmet.ProtustrankaFormatedWithAdress>
    <izvorni_sadrzaj> Salvus GmbH - Podružnica Zagreb za trgovinu, Petrinjska ulica 59, 10000 Zagreb</izvorni_sadrzaj>
    <derivirana_varijabla naziv="DomainObject.Predmet.ProtustrankaFormatedWithAdress_1"> Salvus GmbH - Podružnica Zagreb za trgovinu, Petrinjska ulica 59, 10000 Zagreb</derivirana_varijabla>
  </DomainObject.Predmet.ProtustrankaFormatedWithAdress>
  <DomainObject.Predmet.ProtustrankaFormatedWithAdressOIB>
    <izvorni_sadrzaj> Salvus GmbH - Podružnica Zagreb za trgovinu, OIB 11277126931, Petrinjska ulica 59, 10000 Zagreb</izvorni_sadrzaj>
    <derivirana_varijabla naziv="DomainObject.Predmet.ProtustrankaFormatedWithAdressOIB_1"> Salvus GmbH - Podružnica Zagreb za trgovinu, OIB 11277126931, Petrinjska ulica 59, 10000 Zagreb</derivirana_varijabla>
  </DomainObject.Predmet.ProtustrankaFormatedWithAdressOIB>
  <DomainObject.Predmet.ProtustrankaWithAdress>
    <izvorni_sadrzaj>Salvus GmbH - Podružnica Zagreb za trgovinu Petrinjska ulica 59, 10000 Zagreb</izvorni_sadrzaj>
    <derivirana_varijabla naziv="DomainObject.Predmet.ProtustrankaWithAdress_1">Salvus GmbH - Podružnica Zagreb za trgovinu Petrinjska ulica 59, 10000 Zagreb</derivirana_varijabla>
  </DomainObject.Predmet.ProtustrankaWithAdress>
  <DomainObject.Predmet.ProtustrankaWithAdressOIB>
    <izvorni_sadrzaj>Salvus GmbH - Podružnica Zagreb za trgovinu, OIB 11277126931, Petrinjska ulica 59, 10000 Zagreb</izvorni_sadrzaj>
    <derivirana_varijabla naziv="DomainObject.Predmet.ProtustrankaWithAdressOIB_1">Salvus GmbH - Podružnica Zagreb za trgovinu, OIB 11277126931, Petrinjska ulica 59, 10000 Zagreb</derivirana_varijabla>
  </DomainObject.Predmet.ProtustrankaWithAdressOIB>
  <DomainObject.Predmet.ProtustrankaNazivFormated>
    <izvorni_sadrzaj>Salvus GmbH - Podružnica Zagreb za trgovinu</izvorni_sadrzaj>
    <derivirana_varijabla naziv="DomainObject.Predmet.ProtustrankaNazivFormated_1">Salvus GmbH - Podružnica Zagreb za trgovinu</derivirana_varijabla>
  </DomainObject.Predmet.ProtustrankaNazivFormated>
  <DomainObject.Predmet.ProtustrankaNazivFormatedOIB>
    <izvorni_sadrzaj>Salvus GmbH - Podružnica Zagreb za trgovinu, OIB 11277126931</izvorni_sadrzaj>
    <derivirana_varijabla naziv="DomainObject.Predmet.ProtustrankaNazivFormatedOIB_1">Salvus GmbH - Podružnica Zagreb za trgovinu, OIB 11277126931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Salvus GmbH - Podružnica Zagreb za trgovinu</item>
    </izvorni_sadrzaj>
    <derivirana_varijabla naziv="DomainObject.Predmet.ProtuStrankaListFormated_1">
      <item>Salvus GmbH - Podružnica Zagreb za trgovinu</item>
    </derivirana_varijabla>
  </DomainObject.Predmet.ProtuStrankaListFormated>
  <DomainObject.Predmet.ProtuStrankaListFormatedOIB>
    <izvorni_sadrzaj>
      <item>Salvus GmbH - Podružnica Zagreb za trgovinu, OIB 11277126931</item>
    </izvorni_sadrzaj>
    <derivirana_varijabla naziv="DomainObject.Predmet.ProtuStrankaListFormatedOIB_1">
      <item>Salvus GmbH - Podružnica Zagreb za trgovinu, OIB 11277126931</item>
    </derivirana_varijabla>
  </DomainObject.Predmet.ProtuStrankaListFormatedOIB>
  <DomainObject.Predmet.ProtuStrankaListFormatedWithAdress>
    <izvorni_sadrzaj>
      <item>Salvus GmbH - Podružnica Zagreb za trgovinu, Petrinjska ulica 59, 10000 Zagreb</item>
    </izvorni_sadrzaj>
    <derivirana_varijabla naziv="DomainObject.Predmet.ProtuStrankaListFormatedWithAdress_1">
      <item>Salvus GmbH - Podružnica Zagreb za trgovinu, Petrinjska ulica 59, 10000 Zagreb</item>
    </derivirana_varijabla>
  </DomainObject.Predmet.ProtuStrankaListFormatedWithAdress>
  <DomainObject.Predmet.ProtuStrankaListFormatedWithAdressOIB>
    <izvorni_sadrzaj>
      <item>Salvus GmbH - Podružnica Zagreb za trgovinu, OIB 11277126931, Petrinjska ulica 59, 10000 Zagreb</item>
    </izvorni_sadrzaj>
    <derivirana_varijabla naziv="DomainObject.Predmet.ProtuStrankaListFormatedWithAdressOIB_1">
      <item>Salvus GmbH - Podružnica Zagreb za trgovinu, OIB 11277126931, Petrinjska ulica 59, 10000 Zagreb</item>
    </derivirana_varijabla>
  </DomainObject.Predmet.ProtuStrankaListFormatedWithAdressOIB>
  <DomainObject.Predmet.ProtuStrankaListNazivFormated>
    <izvorni_sadrzaj>
      <item>Salvus GmbH - Podružnica Zagreb za trgovinu</item>
    </izvorni_sadrzaj>
    <derivirana_varijabla naziv="DomainObject.Predmet.ProtuStrankaListNazivFormated_1">
      <item>Salvus GmbH - Podružnica Zagreb za trgovinu</item>
    </derivirana_varijabla>
  </DomainObject.Predmet.ProtuStrankaListNazivFormated>
  <DomainObject.Predmet.ProtuStrankaListNazivFormatedOIB>
    <izvorni_sadrzaj>
      <item>Salvus GmbH - Podružnica Zagreb za trgovinu, OIB 11277126931</item>
    </izvorni_sadrzaj>
    <derivirana_varijabla naziv="DomainObject.Predmet.ProtuStrankaListNazivFormatedOIB_1">
      <item>Salvus GmbH - Podružnica Zagreb za trgovinu, OIB 11277126931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St-538/2018-4</izvorni_sadrzaj>
    <derivirana_varijabla naziv="DomainObject.PoslovniBrojDokumenta_1">St-538/2018-4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Salvus GmbH - Podružnica Zagreb za trgovinu</izvorni_sadrzaj>
    <derivirana_varijabla naziv="DomainObject.Predmet.ProtustrankaIDrugi_1">Salvus GmbH - Podružnica Zagreb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Salvus GmbH - Podružnica Zagreb za trgovinu, OIB 11277126931, Petrinjska ulica 59, 10000 Zagreb</izvorni_sadrzaj>
    <derivirana_varijabla naziv="DomainObject.Predmet.ProtustrankaIDrugiAdressOIB_1">Salvus GmbH - Podružnica Zagreb za trgovinu, OIB 11277126931, Petrinjska ulica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St-538/2018-4</izvorni_sadrzaj>
    <derivirana_varijabla naziv="DomainObject.Predmet.OdlukaRjesenje.Oznaka_1">St-538/2018-4</derivirana_varijabla>
  </DomainObject.Predmet.OdlukaRjesenje.Oznaka>
  <DomainObject.Predmet.SudioniciListNaziv>
    <izvorni_sadrzaj>
      <item>Salvus GmbH - Podružnica Zagreb za trgovinu</item>
      <item>FINA Regionalni centar Zagreb</item>
    </izvorni_sadrzaj>
    <derivirana_varijabla naziv="DomainObject.Predmet.SudioniciListNaziv_1">
      <item>Salvus GmbH - Podružnica Zagreb za trgovinu</item>
      <item>FINA Regionalni centar Zagreb</item>
    </derivirana_varijabla>
  </DomainObject.Predmet.SudioniciListNaziv>
  <DomainObject.Predmet.SudioniciListAdressOIB>
    <izvorni_sadrzaj>
      <item>Salvus GmbH - Podružnica Zagreb za trgovinu, OIB 11277126931, Petrinjska ulica 59,10000 Zagreb</item>
      <item>FINA Regionalni centar Zagreb, OIB 85821130368, Trg svibanjskih žrtava 1995. 1,10000 Zagreb</item>
    </izvorni_sadrzaj>
    <derivirana_varijabla naziv="DomainObject.Predmet.SudioniciListAdressOIB_1">
      <item>Salvus GmbH - Podružnica Zagreb za trgovinu, OIB 11277126931, Petrinjska ulica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11277126931</item>
      <item>, OIB 85821130368</item>
    </izvorni_sadrzaj>
    <derivirana_varijabla naziv="DomainObject.Predmet.SudioniciListNazivOIB_1">
      <item>, OIB 11277126931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20E46-F501-40CF-A71E-896561F45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587</properties:Words>
  <properties:Characters>3199</properties:Characters>
  <properties:Lines>162</properties:Lines>
  <properties:Paragraphs>27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2018-04-24T05:08:00Z</cp:lastPrinted>
  <dcterms:modified xmlns:xsi="http://www.w3.org/2001/XMLSchema-instance" xsi:type="dcterms:W3CDTF">2018-04-24T05:09:00Z</dcterms:modified>
  <cp:revision>417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St-538/2018-4 / Odluka - Rješenje - odbačen zahtjev/prijedlog (538-18_Salvus_GmbH_-_Podružnica_Zagreb_za_trgovinu.docx)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