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6b8e" w14:paraId="7896b8e" w:rsidRDefault="00370575" w:rsidP="00382D05" w:rsidR="007A4540">
      <w:pPr>
        <w:jc w:val="right"/>
        <w15:collapsed w:val="false"/>
      </w:pPr>
      <w:bookmarkStart w:name="_GoBack" w:id="0"/>
      <w:bookmarkEnd w:id="0"/>
      <w:r>
        <w:t>6</w:t>
      </w:r>
      <w:r w:rsidR="00984ABF">
        <w:t xml:space="preserve"> St-</w:t>
      </w:r>
      <w:r w:rsidR="00193284">
        <w:t>92/00-54</w:t>
      </w:r>
    </w:p>
    <w:p w:rsidRDefault="00471C00" w:rsidP="00471C00" w:rsidR="00471C00">
      <w:r>
        <w:rPr>
          <w:rStyle w:val="Naglaeno"/>
        </w:rPr>
        <w:t xml:space="preserve">             </w:t>
      </w:r>
      <w:r w:rsidR="0019328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1C00" w:rsidP="00471C00" w:rsidR="00471C00" w:rsidRPr="00D21A2C"/>
    <w:p w:rsidRDefault="00471C00" w:rsidP="00471C00" w:rsidR="00471C0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71C00" w:rsidP="00471C00" w:rsidR="00471C0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71C00" w:rsidP="00471C00" w:rsidR="00382D05" w:rsidRPr="00471C0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382D05" w:rsidP="00C255B2" w:rsidR="00382D05"/>
    <w:p w:rsidRDefault="00025FCE" w:rsidP="00025FCE" w:rsidR="00382D05">
      <w:pPr>
        <w:jc w:val="center"/>
      </w:pPr>
      <w:r>
        <w:t>R</w:t>
      </w:r>
      <w:r w:rsidR="00193284">
        <w:t xml:space="preserve"> </w:t>
      </w:r>
      <w:r>
        <w:t>E</w:t>
      </w:r>
      <w:r w:rsidR="00193284">
        <w:t xml:space="preserve"> </w:t>
      </w:r>
      <w:r>
        <w:t>P</w:t>
      </w:r>
      <w:r w:rsidR="00193284">
        <w:t xml:space="preserve"> </w:t>
      </w:r>
      <w:r>
        <w:t>U</w:t>
      </w:r>
      <w:r w:rsidR="00193284">
        <w:t xml:space="preserve"> </w:t>
      </w:r>
      <w:r>
        <w:t>B</w:t>
      </w:r>
      <w:r w:rsidR="00193284">
        <w:t xml:space="preserve"> </w:t>
      </w:r>
      <w:r>
        <w:t>L</w:t>
      </w:r>
      <w:r w:rsidR="00193284">
        <w:t xml:space="preserve"> </w:t>
      </w:r>
      <w:r>
        <w:t>I</w:t>
      </w:r>
      <w:r w:rsidR="00193284">
        <w:t xml:space="preserve"> </w:t>
      </w:r>
      <w:r>
        <w:t>K</w:t>
      </w:r>
      <w:r w:rsidR="00193284">
        <w:t xml:space="preserve"> </w:t>
      </w:r>
      <w:r>
        <w:t xml:space="preserve">A </w:t>
      </w:r>
      <w:r w:rsidR="00193284">
        <w:t xml:space="preserve"> </w:t>
      </w:r>
      <w:r>
        <w:t>H</w:t>
      </w:r>
      <w:r w:rsidR="00193284">
        <w:t xml:space="preserve"> </w:t>
      </w:r>
      <w:r>
        <w:t>R</w:t>
      </w:r>
      <w:r w:rsidR="00193284">
        <w:t xml:space="preserve"> </w:t>
      </w:r>
      <w:r>
        <w:t>V</w:t>
      </w:r>
      <w:r w:rsidR="00193284">
        <w:t xml:space="preserve"> </w:t>
      </w:r>
      <w:r>
        <w:t>A</w:t>
      </w:r>
      <w:r w:rsidR="00193284">
        <w:t xml:space="preserve"> </w:t>
      </w:r>
      <w:r>
        <w:t>T</w:t>
      </w:r>
      <w:r w:rsidR="00193284">
        <w:t xml:space="preserve"> </w:t>
      </w:r>
      <w:r>
        <w:t>S</w:t>
      </w:r>
      <w:r w:rsidR="00193284">
        <w:t xml:space="preserve"> </w:t>
      </w:r>
      <w:r>
        <w:t>K</w:t>
      </w:r>
      <w:r w:rsidR="00193284">
        <w:t xml:space="preserve"> </w:t>
      </w:r>
      <w:r>
        <w:t>A</w:t>
      </w:r>
    </w:p>
    <w:p w:rsidRDefault="00025FCE" w:rsidP="00025FCE" w:rsidR="00025FCE">
      <w:pPr>
        <w:jc w:val="center"/>
      </w:pPr>
    </w:p>
    <w:p w:rsidRDefault="00984ABF" w:rsidP="00382D05" w:rsidR="00382D05" w:rsidRPr="00025FCE">
      <w:pPr>
        <w:jc w:val="center"/>
      </w:pPr>
      <w:r w:rsidRPr="00025FCE">
        <w:t>R J E Š E N J E</w:t>
      </w:r>
    </w:p>
    <w:p w:rsidRDefault="00025FCE" w:rsidP="00C255B2" w:rsidR="00025FCE">
      <w:pPr>
        <w:rPr>
          <w:b/>
          <w:sz w:val="28"/>
          <w:szCs w:val="28"/>
        </w:rPr>
      </w:pPr>
    </w:p>
    <w:p w:rsidRDefault="00193284" w:rsidP="00C255B2" w:rsidR="00193284">
      <w:pPr>
        <w:rPr>
          <w:b/>
          <w:sz w:val="28"/>
          <w:szCs w:val="28"/>
        </w:rPr>
      </w:pPr>
    </w:p>
    <w:p w:rsidRDefault="00382D05" w:rsidP="00C255B2" w:rsidR="003833EB">
      <w:pPr>
        <w:jc w:val="both"/>
      </w:pPr>
      <w:r>
        <w:rPr>
          <w:sz w:val="28"/>
          <w:szCs w:val="28"/>
        </w:rPr>
        <w:tab/>
      </w:r>
      <w:r>
        <w:t>Trgovački su</w:t>
      </w:r>
      <w:r w:rsidR="00370575">
        <w:t>d u Osijeku, po stečajnom sucu Nadi Roso</w:t>
      </w:r>
      <w:r>
        <w:t>, u stečajnom postupku nad dužnikom</w:t>
      </w:r>
      <w:r w:rsidR="00F64D2E">
        <w:t xml:space="preserve"> </w:t>
      </w:r>
      <w:r w:rsidR="00193284">
        <w:t>stečajna masa iza ŠKZ ASTEROID "u stečaju" Županja, OIB: 80633506661</w:t>
      </w:r>
      <w:r w:rsidR="00370575">
        <w:t>,</w:t>
      </w:r>
      <w:r w:rsidR="00984ABF">
        <w:t xml:space="preserve">  dana </w:t>
      </w:r>
      <w:r w:rsidR="00193284">
        <w:t>12. siječnja 2018. g.,</w:t>
      </w:r>
    </w:p>
    <w:p w:rsidRDefault="00F64D2E" w:rsidP="00F64D2E" w:rsidR="00025FCE">
      <w:pPr>
        <w:pStyle w:val="Tijeloteksta"/>
        <w:tabs>
          <w:tab w:pos="6870" w:val="left"/>
        </w:tabs>
        <w:rPr>
          <w:b/>
          <w:bCs/>
        </w:rPr>
      </w:pPr>
      <w:r>
        <w:rPr>
          <w:b/>
          <w:bCs/>
        </w:rPr>
        <w:tab/>
      </w:r>
    </w:p>
    <w:p w:rsidRDefault="00984ABF" w:rsidP="00984ABF" w:rsidR="00984ABF" w:rsidRPr="00025FCE">
      <w:pPr>
        <w:pStyle w:val="Tijeloteksta"/>
        <w:jc w:val="center"/>
        <w:rPr>
          <w:bCs/>
        </w:rPr>
      </w:pPr>
      <w:r w:rsidRPr="00025FCE">
        <w:rPr>
          <w:bCs/>
        </w:rPr>
        <w:t xml:space="preserve">r i j e š i o   j e </w:t>
      </w:r>
    </w:p>
    <w:p w:rsidRDefault="00025FCE" w:rsidP="00451670" w:rsidR="00025FCE">
      <w:pPr>
        <w:pStyle w:val="Tijeloteksta"/>
        <w:rPr>
          <w:b/>
          <w:bCs/>
        </w:rPr>
      </w:pPr>
    </w:p>
    <w:p w:rsidRDefault="00984ABF" w:rsidP="00984ABF" w:rsidR="00984ABF">
      <w:pPr>
        <w:pStyle w:val="Tijeloteksta"/>
      </w:pPr>
      <w:r>
        <w:tab/>
        <w:t xml:space="preserve">I </w:t>
      </w:r>
      <w:r>
        <w:tab/>
        <w:t xml:space="preserve">U stečajnom postupku nad dužnikom </w:t>
      </w:r>
      <w:r w:rsidR="00193284">
        <w:t>stečajna masa iza ŠKZ ASTEROID "u stečaju" Županja</w:t>
      </w:r>
      <w:r>
        <w:t xml:space="preserve">, </w:t>
      </w:r>
      <w:r w:rsidR="00193284">
        <w:t>OIB: 80633506661</w:t>
      </w:r>
      <w:r>
        <w:rPr>
          <w:b/>
          <w:bCs/>
        </w:rPr>
        <w:t xml:space="preserve"> </w:t>
      </w:r>
      <w:r w:rsidR="00025FCE">
        <w:rPr>
          <w:bCs/>
        </w:rPr>
        <w:t>z</w:t>
      </w:r>
      <w:r>
        <w:t>akazuje se Skupština vjerovnika, za dan</w:t>
      </w:r>
    </w:p>
    <w:p w:rsidRDefault="00025FCE" w:rsidP="00984ABF" w:rsidR="00025FCE">
      <w:pPr>
        <w:pStyle w:val="Tijeloteksta"/>
      </w:pPr>
    </w:p>
    <w:p w:rsidRDefault="00193284" w:rsidP="00984ABF" w:rsidR="00984ABF">
      <w:pPr>
        <w:pStyle w:val="Tijeloteksta"/>
        <w:jc w:val="center"/>
        <w:rPr>
          <w:b/>
        </w:rPr>
      </w:pPr>
      <w:r>
        <w:rPr>
          <w:b/>
        </w:rPr>
        <w:t>29. siječanj 2018. g. s početkom u 11,00 sati</w:t>
      </w:r>
    </w:p>
    <w:p w:rsidRDefault="00025FCE" w:rsidP="00451670" w:rsidR="00025FCE">
      <w:pPr>
        <w:pStyle w:val="Tijeloteksta"/>
        <w:rPr>
          <w:b/>
        </w:rPr>
      </w:pPr>
    </w:p>
    <w:p w:rsidRDefault="00984ABF" w:rsidP="00984ABF" w:rsidR="00984ABF">
      <w:pPr>
        <w:pStyle w:val="Tijeloteksta"/>
        <w:jc w:val="left"/>
      </w:pPr>
      <w:r>
        <w:t>u prostorijama Trgovačkog suda Osijek</w:t>
      </w:r>
      <w:r w:rsidR="00583E66">
        <w:t xml:space="preserve">, Zagrebačka broj 2, soba broj </w:t>
      </w:r>
      <w:r w:rsidR="00193284">
        <w:t>36</w:t>
      </w:r>
      <w:r w:rsidR="00583E66">
        <w:t>/II</w:t>
      </w:r>
    </w:p>
    <w:p w:rsidRDefault="00583E66" w:rsidP="00984ABF" w:rsidR="00583E66">
      <w:pPr>
        <w:pStyle w:val="Tijeloteksta"/>
        <w:jc w:val="left"/>
      </w:pPr>
    </w:p>
    <w:p w:rsidRDefault="001432C7" w:rsidP="00984ABF" w:rsidR="001432C7">
      <w:pPr>
        <w:pStyle w:val="Tijeloteksta"/>
        <w:jc w:val="left"/>
      </w:pPr>
      <w:r>
        <w:t>sa sljedećim dnevnim redom:</w:t>
      </w:r>
    </w:p>
    <w:p w:rsidRDefault="00025FCE" w:rsidP="00984ABF" w:rsidR="00025FCE">
      <w:pPr>
        <w:pStyle w:val="Tijeloteksta"/>
        <w:jc w:val="left"/>
      </w:pPr>
    </w:p>
    <w:p w:rsidRDefault="00193284" w:rsidP="00193284" w:rsidR="00193284" w:rsidRPr="001A1ABA">
      <w:pPr>
        <w:ind w:left="720"/>
        <w:jc w:val="both"/>
        <w:rPr>
          <w:lang w:eastAsia="en-US"/>
        </w:rPr>
      </w:pPr>
      <w:r w:rsidRPr="001A1ABA">
        <w:t>1. Izvješće stečajnog upravitelja o dosadašnjem tijeku stečajnog postupka i stanju stečajne mase;</w:t>
      </w:r>
    </w:p>
    <w:p w:rsidRDefault="00193284" w:rsidP="00193284" w:rsidR="00193284" w:rsidRPr="001A1ABA">
      <w:pPr>
        <w:ind w:left="720"/>
        <w:jc w:val="both"/>
        <w:rPr>
          <w:lang w:val="pl-PL"/>
        </w:rPr>
      </w:pPr>
      <w:r w:rsidRPr="001A1ABA">
        <w:t xml:space="preserve">2. Donošenje odluka bitnih za daljnji tijek stečajnog postupka, odluka vezanih uz sklapanje sudske nagodbe u parničnom postupku koji se vodi kod Trgovačkog suda u Osijeku </w:t>
      </w:r>
      <w:r w:rsidRPr="001A1ABA">
        <w:rPr>
          <w:lang w:val="pl-PL"/>
        </w:rPr>
        <w:t xml:space="preserve">P-474/17 </w:t>
      </w:r>
      <w:bookmarkStart w:name="OLE_LINK20" w:id="1"/>
      <w:bookmarkStart w:name="OLE_LINK21" w:id="2"/>
      <w:bookmarkStart w:name="OLE_LINK22" w:id="3"/>
      <w:r w:rsidRPr="001A1ABA">
        <w:rPr>
          <w:lang w:val="pl-PL"/>
        </w:rPr>
        <w:t>(pojašnjenje u izvješću)</w:t>
      </w:r>
      <w:bookmarkEnd w:id="1"/>
      <w:bookmarkEnd w:id="2"/>
      <w:bookmarkEnd w:id="3"/>
      <w:r w:rsidRPr="001A1ABA">
        <w:rPr>
          <w:lang w:val="pl-PL"/>
        </w:rPr>
        <w:t>;</w:t>
      </w:r>
    </w:p>
    <w:p w:rsidRDefault="00193284" w:rsidP="00193284" w:rsidR="00193284" w:rsidRPr="001A1ABA">
      <w:pPr>
        <w:ind w:left="720"/>
        <w:jc w:val="both"/>
      </w:pPr>
      <w:r w:rsidRPr="001A1ABA">
        <w:rPr>
          <w:lang w:val="pl-PL"/>
        </w:rPr>
        <w:t>3. Donošenje odluka vezanih za izdavanje brisovnih očitovanja upisanih založnih prava u korist ŠKZ Asteroid (pojašnjenje u izvješću);</w:t>
      </w:r>
    </w:p>
    <w:p w:rsidRDefault="00193284" w:rsidP="00193284" w:rsidR="00193284" w:rsidRPr="001A1ABA">
      <w:pPr>
        <w:ind w:left="720"/>
        <w:jc w:val="both"/>
      </w:pPr>
      <w:r>
        <w:t>4</w:t>
      </w:r>
      <w:r w:rsidRPr="001A1ABA">
        <w:t>. Razno.</w:t>
      </w:r>
    </w:p>
    <w:p w:rsidRDefault="00025FCE" w:rsidP="00984ABF" w:rsidR="00025FCE">
      <w:pPr>
        <w:pStyle w:val="Tijeloteksta"/>
        <w:jc w:val="left"/>
      </w:pPr>
    </w:p>
    <w:p w:rsidRDefault="00193284" w:rsidP="00984ABF" w:rsidR="00193284">
      <w:pPr>
        <w:pStyle w:val="Tijeloteksta"/>
        <w:jc w:val="left"/>
      </w:pPr>
    </w:p>
    <w:p w:rsidRDefault="00193284" w:rsidP="00984ABF" w:rsidR="00193284">
      <w:pPr>
        <w:pStyle w:val="Tijeloteksta"/>
        <w:jc w:val="left"/>
      </w:pPr>
    </w:p>
    <w:p w:rsidRDefault="00984ABF" w:rsidP="00984ABF" w:rsidR="00984ABF" w:rsidRPr="00025FCE">
      <w:pPr>
        <w:pStyle w:val="Tijeloteksta"/>
        <w:jc w:val="center"/>
      </w:pPr>
      <w:r w:rsidRPr="00025FCE">
        <w:t>Obrazloženje</w:t>
      </w:r>
    </w:p>
    <w:p w:rsidRDefault="00025FCE" w:rsidP="00451670" w:rsidR="00025FCE">
      <w:pPr>
        <w:pStyle w:val="Tijeloteksta"/>
        <w:rPr>
          <w:b/>
        </w:rPr>
      </w:pPr>
    </w:p>
    <w:p w:rsidRDefault="00193284" w:rsidP="00451670" w:rsidR="00193284">
      <w:pPr>
        <w:pStyle w:val="Tijeloteksta"/>
        <w:rPr>
          <w:b/>
        </w:rPr>
      </w:pPr>
    </w:p>
    <w:p w:rsidRDefault="00984ABF" w:rsidP="00984ABF" w:rsidR="00193284">
      <w:pPr>
        <w:pStyle w:val="Tijeloteksta"/>
      </w:pPr>
      <w:r>
        <w:rPr>
          <w:b/>
        </w:rPr>
        <w:tab/>
      </w:r>
      <w:r>
        <w:t>Podnes</w:t>
      </w:r>
      <w:r w:rsidR="00451670">
        <w:t xml:space="preserve">kom od </w:t>
      </w:r>
      <w:r w:rsidR="00193284">
        <w:t>9. siječnja 2018</w:t>
      </w:r>
      <w:r w:rsidR="00F64D2E">
        <w:t>. g. stečajn</w:t>
      </w:r>
      <w:r w:rsidR="00471C00">
        <w:t>a</w:t>
      </w:r>
      <w:r w:rsidR="00F64D2E">
        <w:t xml:space="preserve"> upravitelj</w:t>
      </w:r>
      <w:r w:rsidR="00471C00">
        <w:t xml:space="preserve">ica </w:t>
      </w:r>
      <w:r w:rsidR="00193284">
        <w:t>Tihana Majić</w:t>
      </w:r>
      <w:r w:rsidR="00583E66">
        <w:t xml:space="preserve"> predloži</w:t>
      </w:r>
      <w:r w:rsidR="00471C00">
        <w:t>la je da se sazove</w:t>
      </w:r>
      <w:r w:rsidR="00583E66">
        <w:t xml:space="preserve"> Skupštin</w:t>
      </w:r>
      <w:r w:rsidR="00471C00">
        <w:t>u</w:t>
      </w:r>
      <w:r w:rsidR="00583E66">
        <w:t xml:space="preserve"> vjerovnika u stečajnom postupku nad dužnikom</w:t>
      </w:r>
      <w:r w:rsidR="00471C00">
        <w:t xml:space="preserve"> kako bi se donijela odluka </w:t>
      </w:r>
      <w:r w:rsidR="00193284">
        <w:t>navedena u izreci ovog Rješenja.</w:t>
      </w: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193284" w:rsidP="00193284" w:rsidR="00193284">
      <w:pPr>
        <w:jc w:val="right"/>
      </w:pPr>
      <w:r>
        <w:t>6 St-92/00-54</w:t>
      </w:r>
    </w:p>
    <w:p w:rsidRDefault="00193284" w:rsidP="00984ABF" w:rsidR="00193284">
      <w:pPr>
        <w:pStyle w:val="Tijeloteksta"/>
      </w:pPr>
    </w:p>
    <w:p w:rsidRDefault="00193284" w:rsidP="00984ABF" w:rsidR="00193284">
      <w:pPr>
        <w:pStyle w:val="Tijeloteksta"/>
      </w:pPr>
    </w:p>
    <w:p w:rsidRDefault="001432C7" w:rsidP="00984ABF" w:rsidR="001432C7">
      <w:pPr>
        <w:pStyle w:val="Tijeloteksta"/>
      </w:pPr>
    </w:p>
    <w:p w:rsidRDefault="00193284" w:rsidP="00984ABF" w:rsidR="00193284">
      <w:pPr>
        <w:pStyle w:val="Tijeloteksta"/>
      </w:pPr>
    </w:p>
    <w:p w:rsidRDefault="001432C7" w:rsidP="00471C00" w:rsidR="00451670">
      <w:pPr>
        <w:pStyle w:val="Tijeloteksta"/>
      </w:pPr>
      <w:r>
        <w:tab/>
        <w:t>S</w:t>
      </w:r>
      <w:r w:rsidR="00025FCE">
        <w:t xml:space="preserve">lijedom navedenog valjalo je  sukladno čl. 38. a i 38. </w:t>
      </w:r>
      <w:r>
        <w:t>b SZ-a  riješ</w:t>
      </w:r>
      <w:r w:rsidR="00025FCE">
        <w:t>iti</w:t>
      </w:r>
      <w:r>
        <w:t xml:space="preserve"> kao u izreci.</w:t>
      </w:r>
    </w:p>
    <w:p w:rsidRDefault="00451670" w:rsidP="00984ABF" w:rsidR="00451670">
      <w:pPr>
        <w:pStyle w:val="Tijeloteksta"/>
        <w:ind w:left="360"/>
        <w:jc w:val="left"/>
      </w:pPr>
    </w:p>
    <w:p w:rsidRDefault="00193284" w:rsidP="00984ABF" w:rsidR="00193284">
      <w:pPr>
        <w:pStyle w:val="Tijeloteksta"/>
        <w:ind w:left="360"/>
        <w:jc w:val="left"/>
      </w:pPr>
    </w:p>
    <w:p w:rsidRDefault="00193284" w:rsidP="00984ABF" w:rsidR="00193284">
      <w:pPr>
        <w:pStyle w:val="Tijeloteksta"/>
        <w:ind w:left="360"/>
        <w:jc w:val="left"/>
      </w:pPr>
    </w:p>
    <w:p w:rsidRDefault="00193284" w:rsidP="00193284" w:rsidR="00025FCE">
      <w:pPr>
        <w:pStyle w:val="Tijeloteksta"/>
        <w:tabs>
          <w:tab w:pos="4716" w:val="center"/>
          <w:tab w:pos="6495" w:val="left"/>
        </w:tabs>
        <w:ind w:left="360"/>
        <w:jc w:val="left"/>
      </w:pPr>
      <w:r>
        <w:tab/>
      </w:r>
      <w:r w:rsidR="00984ABF">
        <w:t xml:space="preserve">U Osijeku </w:t>
      </w:r>
      <w:r>
        <w:t>12. siječnja 2018. g.</w:t>
      </w:r>
    </w:p>
    <w:p w:rsidRDefault="00193284" w:rsidP="00193284" w:rsidR="00193284">
      <w:pPr>
        <w:pStyle w:val="Tijeloteksta"/>
        <w:tabs>
          <w:tab w:pos="4716" w:val="center"/>
          <w:tab w:pos="6495" w:val="left"/>
        </w:tabs>
        <w:ind w:left="360"/>
        <w:jc w:val="left"/>
      </w:pPr>
    </w:p>
    <w:p w:rsidRDefault="00193284" w:rsidP="00193284" w:rsidR="00193284">
      <w:pPr>
        <w:pStyle w:val="Tijeloteksta"/>
        <w:tabs>
          <w:tab w:pos="4716" w:val="center"/>
          <w:tab w:pos="6495" w:val="left"/>
        </w:tabs>
        <w:ind w:left="360"/>
        <w:jc w:val="left"/>
      </w:pPr>
    </w:p>
    <w:p w:rsidRDefault="00025FCE" w:rsidP="00F64D2E" w:rsidR="00025FCE">
      <w:pPr>
        <w:pStyle w:val="Tijeloteksta"/>
      </w:pPr>
    </w:p>
    <w:p w:rsidRDefault="00984ABF" w:rsidP="00471C00" w:rsidR="00471C00">
      <w:pPr>
        <w:pStyle w:val="Tijeloteksta"/>
        <w:ind w:left="360"/>
        <w:jc w:val="left"/>
      </w:pPr>
      <w:r>
        <w:t>Zapisničar</w:t>
      </w:r>
      <w:r w:rsidR="00471C00">
        <w:t xml:space="preserve">                                                                              </w:t>
      </w:r>
      <w:r w:rsidR="00193284">
        <w:t>STEČAJNA SUTKINJA</w:t>
      </w:r>
    </w:p>
    <w:p w:rsidRDefault="00471C00" w:rsidP="00471C00" w:rsidR="00471C00">
      <w:pPr>
        <w:pStyle w:val="Tijeloteksta"/>
        <w:ind w:left="360"/>
        <w:jc w:val="left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Nada Roso</w:t>
      </w:r>
    </w:p>
    <w:p w:rsidRDefault="00984ABF" w:rsidP="00471C00" w:rsidR="00984AB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</w:t>
      </w:r>
    </w:p>
    <w:p w:rsidRDefault="00451670" w:rsidP="00451670" w:rsidR="00451670">
      <w:pPr>
        <w:pStyle w:val="Tijeloteksta"/>
        <w:jc w:val="left"/>
      </w:pPr>
    </w:p>
    <w:p w:rsidRDefault="00193284" w:rsidP="00451670" w:rsidR="00193284">
      <w:pPr>
        <w:pStyle w:val="Tijeloteksta"/>
        <w:jc w:val="left"/>
      </w:pPr>
    </w:p>
    <w:p w:rsidRDefault="00193284" w:rsidP="00451670" w:rsidR="00193284">
      <w:pPr>
        <w:pStyle w:val="Tijeloteksta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UPUTA O PRAVNOM LIJEKU:</w:t>
      </w:r>
    </w:p>
    <w:p w:rsidRDefault="00984ABF" w:rsidP="00984ABF" w:rsidR="00984ABF">
      <w:pPr>
        <w:pStyle w:val="Tijeloteksta"/>
        <w:ind w:left="360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984ABF" w:rsidP="00984ABF" w:rsidR="00984ABF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025FCE" w:rsidP="00984ABF" w:rsidR="00025FCE">
      <w:pPr>
        <w:pStyle w:val="Tijeloteksta"/>
        <w:ind w:left="360"/>
        <w:jc w:val="left"/>
      </w:pPr>
    </w:p>
    <w:p w:rsidRDefault="00984ABF" w:rsidP="00984ABF" w:rsidR="00984ABF">
      <w:pPr>
        <w:pStyle w:val="Tijeloteksta"/>
        <w:ind w:left="360"/>
        <w:jc w:val="left"/>
      </w:pPr>
      <w:r>
        <w:t>DNA</w:t>
      </w:r>
    </w:p>
    <w:p w:rsidRDefault="00471C00" w:rsidP="00984ABF" w:rsidR="00984ABF">
      <w:pPr>
        <w:pStyle w:val="Tijeloteksta"/>
        <w:numPr>
          <w:ilvl w:val="0"/>
          <w:numId w:val="3"/>
        </w:numPr>
        <w:jc w:val="left"/>
      </w:pPr>
      <w:r>
        <w:t>e-o</w:t>
      </w:r>
      <w:r w:rsidR="00984ABF">
        <w:t>glasna ploča</w:t>
      </w:r>
      <w:r>
        <w:t xml:space="preserve"> suda</w:t>
      </w:r>
      <w:r w:rsidR="00193284">
        <w:t xml:space="preserve"> uz podnesak st. uprav. od 9.1.2018. g.</w:t>
      </w:r>
    </w:p>
    <w:p w:rsidRDefault="00025FCE" w:rsidP="001432C7" w:rsidR="00025FCE" w:rsidRPr="00382D05">
      <w:pPr>
        <w:pStyle w:val="Tijeloteksta"/>
        <w:numPr>
          <w:ilvl w:val="0"/>
          <w:numId w:val="3"/>
        </w:numPr>
        <w:jc w:val="left"/>
      </w:pPr>
      <w:r>
        <w:t>R-</w:t>
      </w:r>
      <w:r w:rsidR="00193284">
        <w:t>29.1.</w:t>
      </w:r>
    </w:p>
    <w:sectPr w:rsidSect="001432C7" w:rsidR="00025FCE" w:rsidRPr="00382D05">
      <w:headerReference w:type="default" r:id="rId11"/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E86" w:rsidP="00025FCE" w:rsidR="00FB0E86">
      <w:r>
        <w:separator/>
      </w:r>
    </w:p>
  </w:endnote>
  <w:endnote w:id="0" w:type="continuationSeparator">
    <w:p w:rsidRDefault="00FB0E86" w:rsidP="00025FCE" w:rsidR="00FB0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E86" w:rsidP="00025FCE" w:rsidR="00FB0E86">
      <w:r>
        <w:separator/>
      </w:r>
    </w:p>
  </w:footnote>
  <w:footnote w:id="0" w:type="continuationSeparator">
    <w:p w:rsidRDefault="00FB0E86" w:rsidP="00025FCE" w:rsidR="00FB0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FCE" w:rsidR="00025FC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00449">
      <w:rPr>
        <w:noProof/>
      </w:rPr>
      <w:t>2</w:t>
    </w:r>
    <w:r>
      <w:fldChar w:fldCharType="end"/>
    </w:r>
  </w:p>
  <w:p w:rsidRDefault="00025FCE" w:rsidR="00025F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5FCE"/>
    <w:rsid w:val="00035864"/>
    <w:rsid w:val="000535EA"/>
    <w:rsid w:val="00077C9D"/>
    <w:rsid w:val="00091B4B"/>
    <w:rsid w:val="000C3972"/>
    <w:rsid w:val="000D0569"/>
    <w:rsid w:val="000E762A"/>
    <w:rsid w:val="00102060"/>
    <w:rsid w:val="001432C7"/>
    <w:rsid w:val="001437B2"/>
    <w:rsid w:val="00173F18"/>
    <w:rsid w:val="00193284"/>
    <w:rsid w:val="001B49A2"/>
    <w:rsid w:val="001C73F4"/>
    <w:rsid w:val="001C7F1E"/>
    <w:rsid w:val="001E375C"/>
    <w:rsid w:val="002063E3"/>
    <w:rsid w:val="002126C0"/>
    <w:rsid w:val="0025000D"/>
    <w:rsid w:val="00267D26"/>
    <w:rsid w:val="0028507D"/>
    <w:rsid w:val="00292D89"/>
    <w:rsid w:val="002A2AF5"/>
    <w:rsid w:val="002B11B0"/>
    <w:rsid w:val="002D2610"/>
    <w:rsid w:val="002D7681"/>
    <w:rsid w:val="002E5BFB"/>
    <w:rsid w:val="002F4AAF"/>
    <w:rsid w:val="002F66FE"/>
    <w:rsid w:val="003006EA"/>
    <w:rsid w:val="003276D7"/>
    <w:rsid w:val="00342079"/>
    <w:rsid w:val="003612A7"/>
    <w:rsid w:val="00370575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41638D"/>
    <w:rsid w:val="00421D71"/>
    <w:rsid w:val="00423F56"/>
    <w:rsid w:val="00436570"/>
    <w:rsid w:val="00451670"/>
    <w:rsid w:val="004638F5"/>
    <w:rsid w:val="0046632E"/>
    <w:rsid w:val="00471C00"/>
    <w:rsid w:val="00476EB4"/>
    <w:rsid w:val="00482F57"/>
    <w:rsid w:val="0048747B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50133"/>
    <w:rsid w:val="00556098"/>
    <w:rsid w:val="00583E66"/>
    <w:rsid w:val="005931E7"/>
    <w:rsid w:val="005B1166"/>
    <w:rsid w:val="005B59B6"/>
    <w:rsid w:val="005C01B9"/>
    <w:rsid w:val="005D2A79"/>
    <w:rsid w:val="005D7EC1"/>
    <w:rsid w:val="005E0CFB"/>
    <w:rsid w:val="00613D0A"/>
    <w:rsid w:val="00632865"/>
    <w:rsid w:val="00633654"/>
    <w:rsid w:val="006372FF"/>
    <w:rsid w:val="00652724"/>
    <w:rsid w:val="00666402"/>
    <w:rsid w:val="0069656A"/>
    <w:rsid w:val="006A6EBE"/>
    <w:rsid w:val="006B29B9"/>
    <w:rsid w:val="006C36CE"/>
    <w:rsid w:val="00700449"/>
    <w:rsid w:val="00711561"/>
    <w:rsid w:val="0073010A"/>
    <w:rsid w:val="00766D29"/>
    <w:rsid w:val="007674C0"/>
    <w:rsid w:val="0077329E"/>
    <w:rsid w:val="0078009A"/>
    <w:rsid w:val="00796AED"/>
    <w:rsid w:val="007A4540"/>
    <w:rsid w:val="007C5628"/>
    <w:rsid w:val="007E7376"/>
    <w:rsid w:val="00817C66"/>
    <w:rsid w:val="00860129"/>
    <w:rsid w:val="00875548"/>
    <w:rsid w:val="008A66B9"/>
    <w:rsid w:val="008C7029"/>
    <w:rsid w:val="00901EF5"/>
    <w:rsid w:val="00912CF5"/>
    <w:rsid w:val="00937840"/>
    <w:rsid w:val="009525D4"/>
    <w:rsid w:val="00954BB2"/>
    <w:rsid w:val="00980E4D"/>
    <w:rsid w:val="00984ABF"/>
    <w:rsid w:val="009A412B"/>
    <w:rsid w:val="009B40D7"/>
    <w:rsid w:val="009B46D8"/>
    <w:rsid w:val="009C54E3"/>
    <w:rsid w:val="009C670C"/>
    <w:rsid w:val="009E5D6D"/>
    <w:rsid w:val="009E77F3"/>
    <w:rsid w:val="00A07CA2"/>
    <w:rsid w:val="00A46436"/>
    <w:rsid w:val="00A57AB7"/>
    <w:rsid w:val="00AA6B6E"/>
    <w:rsid w:val="00AC0506"/>
    <w:rsid w:val="00B24B41"/>
    <w:rsid w:val="00B82540"/>
    <w:rsid w:val="00B95B20"/>
    <w:rsid w:val="00BE33FF"/>
    <w:rsid w:val="00C2016D"/>
    <w:rsid w:val="00C255B2"/>
    <w:rsid w:val="00CA01EF"/>
    <w:rsid w:val="00CE0EE4"/>
    <w:rsid w:val="00D212DB"/>
    <w:rsid w:val="00D23251"/>
    <w:rsid w:val="00D24D2F"/>
    <w:rsid w:val="00D97782"/>
    <w:rsid w:val="00DA4636"/>
    <w:rsid w:val="00DE5F69"/>
    <w:rsid w:val="00E23AF8"/>
    <w:rsid w:val="00E427A9"/>
    <w:rsid w:val="00E60C19"/>
    <w:rsid w:val="00E96356"/>
    <w:rsid w:val="00EA028A"/>
    <w:rsid w:val="00EC0019"/>
    <w:rsid w:val="00ED4C16"/>
    <w:rsid w:val="00EF668F"/>
    <w:rsid w:val="00F040DB"/>
    <w:rsid w:val="00F46E60"/>
    <w:rsid w:val="00F6215D"/>
    <w:rsid w:val="00F63695"/>
    <w:rsid w:val="00F64D2E"/>
    <w:rsid w:val="00F73514"/>
    <w:rsid w:val="00F82537"/>
    <w:rsid w:val="00F83779"/>
    <w:rsid w:val="00FB0E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471C00"/>
    <w:rPr>
      <w:b/>
      <w:bCs/>
    </w:rPr>
  </w:style>
  <w:style w:styleId="Tekstbalonia" w:type="paragraph">
    <w:name w:val="Balloon Text"/>
    <w:basedOn w:val="Normal"/>
    <w:link w:val="TekstbaloniaChar"/>
    <w:rsid w:val="00700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04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4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0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4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84ABF"/>
    <w:pPr>
      <w:jc w:val="both"/>
    </w:pPr>
  </w:style>
  <w:style w:styleId="Zaglavlje" w:type="paragraph">
    <w:name w:val="header"/>
    <w:basedOn w:val="Normal"/>
    <w:link w:val="ZaglavljeChar"/>
    <w:uiPriority w:val="99"/>
    <w:rsid w:val="00025F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25FCE"/>
    <w:rPr>
      <w:sz w:val="24"/>
      <w:szCs w:val="24"/>
    </w:rPr>
  </w:style>
  <w:style w:styleId="Podnoje" w:type="paragraph">
    <w:name w:val="footer"/>
    <w:basedOn w:val="Normal"/>
    <w:link w:val="PodnojeChar"/>
    <w:rsid w:val="00025F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25FCE"/>
    <w:rPr>
      <w:sz w:val="24"/>
      <w:szCs w:val="24"/>
    </w:rPr>
  </w:style>
  <w:style w:styleId="Naglaeno" w:type="character">
    <w:name w:val="Strong"/>
    <w:qFormat/>
    <w:rsid w:val="00471C00"/>
    <w:rPr>
      <w:b/>
      <w:bCs/>
    </w:rPr>
  </w:style>
  <w:style w:styleId="Tekstbalonia" w:type="paragraph">
    <w:name w:val="Balloon Text"/>
    <w:basedOn w:val="Normal"/>
    <w:link w:val="TekstbaloniaChar"/>
    <w:rsid w:val="00700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04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04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0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4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siječnja 2012.</izvorni_sadrzaj>
    <derivirana_varijabla naziv="DomainObject.Predmet.DatumArhiviranja_1">18. siječnja 2012.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2000.</izvorni_sadrzaj>
    <derivirana_varijabla naziv="DomainObject.Predmet.DatumOsnivanja_1">30.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2008.</izvorni_sadrzaj>
    <derivirana_varijabla naziv="DomainObject.Predmet.DatumRjesavanja_1">28. studenog 2008.</derivirana_varijabla>
  </DomainObject.Predmet.DatumRjesavanja>
  <DomainObject.Predmet.DatumRokaCuvanja>
    <izvorni_sadrzaj>18. siječnja 2012.</izvorni_sadrzaj>
    <derivirana_varijabla naziv="DomainObject.Predmet.DatumRokaCuvanja_1">18. siječnja 2012.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siječnja 2012.</izvorni_sadrzaj>
    <derivirana_varijabla naziv="DomainObject.Predmet.DatumZatvaranja_1">18. siječnja 2012.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hr.ibm.icms.common.model.sluzbeneosobe.Referada@6b946b94[id=5780, dbStatus=null, naziv=6. Referada, oznaka=null, sudac=null] &lt;-hr.ibm.icms.common.model.sluzbeneosobe.Referada@6b946b94[status dodjele: =false]</izvorni_sadrzaj>
    <derivirana_varijabla naziv="DomainObject.Predmet.MjestoCuvanja_1">hr.ibm.icms.common.model.sluzbeneosobe.Referada@6b946b94[id=5780, dbStatus=null, naziv=6. Referada, oznaka=null, sudac=null] &lt;-hr.ibm.icms.common.model.sluzbeneosobe.Referada@6b946b94[status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REF.01072002 kal.25.06.2003. REF. 05.06.2003. ROČ.02.07.2003. U 11.00 REF.20.06.2003.  PRESIGNIRANO 31.05.2006. Povijest stečajnih upravitelja: 01.09.2003.- ŠIMO BOŠNJAK;  -01.09.2003. VEDRANA RAFF;</izvorni_sadrzaj>
    <derivirana_varijabla naziv="DomainObject.Predmet.Opis_1">MIGRIRANO IZ IN2 IN2 napomene: SUDAC REF.01072002 kal.25.06.2003. REF. 05.06.2003. ROČ.02.07.2003. U 11.00 REF.20.06.2003.  PRESIGNIRANO 31.05.2006. Povijest stečajnih upravitelja: 01.09.2003.- ŠIMO BOŠNJAK;  -01.09.2003. VEDRANA RAFF;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St-92/2000</izvorni_sadrzaj>
    <derivirana_varijabla naziv="DomainObject.Predmet.OznakaBroj_1">St-92/2000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dr. sc. Viktor</izvorni_sadrzaj>
    <derivirana_varijabla naziv="DomainObject.Predmet.PredmetRijesio.Ime_1">dr. sc. Viktor</derivirana_varijabla>
  </DomainObject.Predmet.PredmetRijesio.Ime>
  <DomainObject.Predmet.PredmetRijesio.Oib>
    <izvorni_sadrzaj>89722762841</izvorni_sadrzaj>
    <derivirana_varijabla naziv="DomainObject.Predmet.PredmetRijesio.Oib_1">89722762841</derivirana_varijabla>
  </DomainObject.Predmet.PredmetRijesio.Oib>
  <DomainObject.Predmet.PredmetRijesio.Prezime>
    <izvorni_sadrzaj>Palić</izvorni_sadrzaj>
    <derivirana_varijabla naziv="DomainObject.Predmet.PredmetRijesio.Prezime_1">Palić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ŠKZ ASTEROID / - ŠKZ ASTEROID</izvorni_sadrzaj>
    <derivirana_varijabla naziv="DomainObject.Predmet.ProtustrankaFormated_1">  ŠKZ ASTEROID / - ŠKZ ASTEROID</derivirana_varijabla>
  </DomainObject.Predmet.ProtustrankaFormated>
  <DomainObject.Predmet.ProtustrankaFormatedOIB>
    <izvorni_sadrzaj>  ŠKZ ASTEROID / - ŠKZ ASTEROID</izvorni_sadrzaj>
    <derivirana_varijabla naziv="DomainObject.Predmet.ProtustrankaFormatedOIB_1">  ŠKZ ASTEROID / - ŠKZ ASTEROID</derivirana_varijabla>
  </DomainObject.Predmet.ProtustrankaFormatedOIB>
  <DomainObject.Predmet.ProtustrankaFormatedWithAdress>
    <izvorni_sadrzaj> ŠKZ ASTEROID / - ŠKZ ASTEROID, Županja</izvorni_sadrzaj>
    <derivirana_varijabla naziv="DomainObject.Predmet.ProtustrankaFormatedWithAdress_1"> ŠKZ ASTEROID / - ŠKZ ASTEROID, Županja</derivirana_varijabla>
  </DomainObject.Predmet.ProtustrankaFormatedWithAdress>
  <DomainObject.Predmet.ProtustrankaFormatedWithAdressOIB>
    <izvorni_sadrzaj> ŠKZ ASTEROID / - ŠKZ ASTEROID, Županja</izvorni_sadrzaj>
    <derivirana_varijabla naziv="DomainObject.Predmet.ProtustrankaFormatedWithAdressOIB_1"> ŠKZ ASTEROID / - ŠKZ ASTEROID, Županja</derivirana_varijabla>
  </DomainObject.Predmet.ProtustrankaFormatedWithAdressOIB>
  <DomainObject.Predmet.ProtustrankaWithAdress>
    <izvorni_sadrzaj>ŠKZ ASTEROID / - ŠKZ ASTEROID Županja</izvorni_sadrzaj>
    <derivirana_varijabla naziv="DomainObject.Predmet.ProtustrankaWithAdress_1">ŠKZ ASTEROID / - ŠKZ ASTEROID Županja</derivirana_varijabla>
  </DomainObject.Predmet.ProtustrankaWithAdress>
  <DomainObject.Predmet.ProtustrankaWithAdressOIB>
    <izvorni_sadrzaj>ŠKZ ASTEROID / - ŠKZ ASTEROID, Županja</izvorni_sadrzaj>
    <derivirana_varijabla naziv="DomainObject.Predmet.ProtustrankaWithAdressOIB_1">ŠKZ ASTEROID / - ŠKZ ASTEROID, Županja</derivirana_varijabla>
  </DomainObject.Predmet.ProtustrankaWithAdressOIB>
  <DomainObject.Predmet.ProtustrankaNazivFormated>
    <izvorni_sadrzaj>ŠKZ ASTEROID / - ŠKZ ASTEROID</izvorni_sadrzaj>
    <derivirana_varijabla naziv="DomainObject.Predmet.ProtustrankaNazivFormated_1">ŠKZ ASTEROID / - ŠKZ ASTEROID</derivirana_varijabla>
  </DomainObject.Predmet.ProtustrankaNazivFormated>
  <DomainObject.Predmet.ProtustrankaNazivFormatedOIB>
    <izvorni_sadrzaj>ŠKZ ASTEROID / - ŠKZ ASTEROID</izvorni_sadrzaj>
    <derivirana_varijabla naziv="DomainObject.Predmet.ProtustrankaNazivFormatedOIB_1">ŠKZ ASTEROID / - ŠKZ ASTEROID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ŠKZ ASTEROID / - ŠKZ ASTEROID</izvorni_sadrzaj>
    <derivirana_varijabla naziv="DomainObject.Predmet.StrankaFormated_1">  ŠKZ ASTEROID / - ŠKZ ASTEROID</derivirana_varijabla>
  </DomainObject.Predmet.StrankaFormated>
  <DomainObject.Predmet.StrankaFormatedOIB>
    <izvorni_sadrzaj>  ŠKZ ASTEROID / - ŠKZ ASTEROID</izvorni_sadrzaj>
    <derivirana_varijabla naziv="DomainObject.Predmet.StrankaFormatedOIB_1">  ŠKZ ASTEROID / - ŠKZ ASTEROID</derivirana_varijabla>
  </DomainObject.Predmet.StrankaFormatedOIB>
  <DomainObject.Predmet.StrankaFormatedWithAdress>
    <izvorni_sadrzaj> ŠKZ ASTEROID / - ŠKZ ASTEROID, Županja</izvorni_sadrzaj>
    <derivirana_varijabla naziv="DomainObject.Predmet.StrankaFormatedWithAdress_1"> ŠKZ ASTEROID / - ŠKZ ASTEROID, Županja</derivirana_varijabla>
  </DomainObject.Predmet.StrankaFormatedWithAdress>
  <DomainObject.Predmet.StrankaFormatedWithAdressOIB>
    <izvorni_sadrzaj> ŠKZ ASTEROID / - ŠKZ ASTEROID, Županja</izvorni_sadrzaj>
    <derivirana_varijabla naziv="DomainObject.Predmet.StrankaFormatedWithAdressOIB_1"> ŠKZ ASTEROID / - ŠKZ ASTEROID, Županja</derivirana_varijabla>
  </DomainObject.Predmet.StrankaFormatedWithAdressOIB>
  <DomainObject.Predmet.StrankaWithAdress>
    <izvorni_sadrzaj>ŠKZ ASTEROID / - ŠKZ ASTEROID Županja</izvorni_sadrzaj>
    <derivirana_varijabla naziv="DomainObject.Predmet.StrankaWithAdress_1">ŠKZ ASTEROID / - ŠKZ ASTEROID Županja</derivirana_varijabla>
  </DomainObject.Predmet.StrankaWithAdress>
  <DomainObject.Predmet.StrankaWithAdressOIB>
    <izvorni_sadrzaj>ŠKZ ASTEROID / - ŠKZ ASTEROID, Županja</izvorni_sadrzaj>
    <derivirana_varijabla naziv="DomainObject.Predmet.StrankaWithAdressOIB_1">ŠKZ ASTEROID / - ŠKZ ASTEROID, Županja</derivirana_varijabla>
  </DomainObject.Predmet.StrankaWithAdressOIB>
  <DomainObject.Predmet.StrankaNazivFormated>
    <izvorni_sadrzaj>ŠKZ ASTEROID / - ŠKZ ASTEROID</izvorni_sadrzaj>
    <derivirana_varijabla naziv="DomainObject.Predmet.StrankaNazivFormated_1">ŠKZ ASTEROID / - ŠKZ ASTEROID</derivirana_varijabla>
  </DomainObject.Predmet.StrankaNazivFormated>
  <DomainObject.Predmet.StrankaNazivFormatedOIB>
    <izvorni_sadrzaj>ŠKZ ASTEROID / - ŠKZ ASTEROID</izvorni_sadrzaj>
    <derivirana_varijabla naziv="DomainObject.Predmet.StrankaNazivFormatedOIB_1">ŠKZ ASTEROID / - ŠKZ ASTEROID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ŠKZ ASTEROID / - ŠKZ ASTEROID</item>
    </izvorni_sadrzaj>
    <derivirana_varijabla naziv="DomainObject.Predmet.StrankaListFormated_1">
      <item>ŠKZ ASTEROID / - ŠKZ ASTEROID</item>
    </derivirana_varijabla>
  </DomainObject.Predmet.StrankaListFormated>
  <DomainObject.Predmet.StrankaListFormatedOIB>
    <izvorni_sadrzaj>
      <item>ŠKZ ASTEROID / - ŠKZ ASTEROID</item>
    </izvorni_sadrzaj>
    <derivirana_varijabla naziv="DomainObject.Predmet.StrankaListFormatedOIB_1">
      <item>ŠKZ ASTEROID / - ŠKZ ASTEROID</item>
    </derivirana_varijabla>
  </DomainObject.Predmet.StrankaListFormatedOIB>
  <DomainObject.Predmet.StrankaListFormatedWithAdress>
    <izvorni_sadrzaj>
      <item>ŠKZ ASTEROID / - ŠKZ ASTEROID, Županja</item>
    </izvorni_sadrzaj>
    <derivirana_varijabla naziv="DomainObject.Predmet.StrankaListFormatedWithAdress_1">
      <item>ŠKZ ASTEROID / - ŠKZ ASTEROID, Županja</item>
    </derivirana_varijabla>
  </DomainObject.Predmet.StrankaListFormatedWithAdress>
  <DomainObject.Predmet.StrankaListFormatedWithAdressOIB>
    <izvorni_sadrzaj>
      <item>ŠKZ ASTEROID / - ŠKZ ASTEROID, Županja</item>
    </izvorni_sadrzaj>
    <derivirana_varijabla naziv="DomainObject.Predmet.StrankaListFormatedWithAdressOIB_1">
      <item>ŠKZ ASTEROID / - ŠKZ ASTEROID, Županja</item>
    </derivirana_varijabla>
  </DomainObject.Predmet.StrankaListFormatedWithAdressOIB>
  <DomainObject.Predmet.StrankaListNazivFormated>
    <izvorni_sadrzaj>
      <item>ŠKZ ASTEROID / - ŠKZ ASTEROID</item>
    </izvorni_sadrzaj>
    <derivirana_varijabla naziv="DomainObject.Predmet.StrankaListNazivFormated_1">
      <item>ŠKZ ASTEROID / - ŠKZ ASTEROID</item>
    </derivirana_varijabla>
  </DomainObject.Predmet.StrankaListNazivFormated>
  <DomainObject.Predmet.StrankaListNazivFormatedOIB>
    <izvorni_sadrzaj>
      <item>ŠKZ ASTEROID / - ŠKZ ASTEROID</item>
    </izvorni_sadrzaj>
    <derivirana_varijabla naziv="DomainObject.Predmet.StrankaListNazivFormatedOIB_1">
      <item>ŠKZ ASTEROID / - ŠKZ ASTEROID</item>
    </derivirana_varijabla>
  </DomainObject.Predmet.StrankaListNazivFormatedOIB>
  <DomainObject.Predmet.ProtuStrankaListFormated>
    <izvorni_sadrzaj>
      <item>ŠKZ ASTEROID / - ŠKZ ASTEROID</item>
    </izvorni_sadrzaj>
    <derivirana_varijabla naziv="DomainObject.Predmet.ProtuStrankaListFormated_1">
      <item>ŠKZ ASTEROID / - ŠKZ ASTEROID</item>
    </derivirana_varijabla>
  </DomainObject.Predmet.ProtuStrankaListFormated>
  <DomainObject.Predmet.ProtuStrankaListFormatedOIB>
    <izvorni_sadrzaj>
      <item>ŠKZ ASTEROID / - ŠKZ ASTEROID</item>
    </izvorni_sadrzaj>
    <derivirana_varijabla naziv="DomainObject.Predmet.ProtuStrankaListFormatedOIB_1">
      <item>ŠKZ ASTEROID / - ŠKZ ASTEROID</item>
    </derivirana_varijabla>
  </DomainObject.Predmet.ProtuStrankaListFormatedOIB>
  <DomainObject.Predmet.ProtuStrankaListFormatedWithAdress>
    <izvorni_sadrzaj>
      <item>ŠKZ ASTEROID / - ŠKZ ASTEROID, Županja</item>
    </izvorni_sadrzaj>
    <derivirana_varijabla naziv="DomainObject.Predmet.ProtuStrankaListFormatedWithAdress_1">
      <item>ŠKZ ASTEROID / - ŠKZ ASTEROID, Županja</item>
    </derivirana_varijabla>
  </DomainObject.Predmet.ProtuStrankaListFormatedWithAdress>
  <DomainObject.Predmet.ProtuStrankaListFormatedWithAdressOIB>
    <izvorni_sadrzaj>
      <item>ŠKZ ASTEROID / - ŠKZ ASTEROID, Županja</item>
    </izvorni_sadrzaj>
    <derivirana_varijabla naziv="DomainObject.Predmet.ProtuStrankaListFormatedWithAdressOIB_1">
      <item>ŠKZ ASTEROID / - ŠKZ ASTEROID, Županja</item>
    </derivirana_varijabla>
  </DomainObject.Predmet.ProtuStrankaListFormatedWithAdressOIB>
  <DomainObject.Predmet.ProtuStrankaListNazivFormated>
    <izvorni_sadrzaj>
      <item>ŠKZ ASTEROID / - ŠKZ ASTEROID</item>
    </izvorni_sadrzaj>
    <derivirana_varijabla naziv="DomainObject.Predmet.ProtuStrankaListNazivFormated_1">
      <item>ŠKZ ASTEROID / - ŠKZ ASTEROID</item>
    </derivirana_varijabla>
  </DomainObject.Predmet.ProtuStrankaListNazivFormated>
  <DomainObject.Predmet.ProtuStrankaListNazivFormatedOIB>
    <izvorni_sadrzaj>
      <item>ŠKZ ASTEROID / - ŠKZ ASTEROID</item>
    </izvorni_sadrzaj>
    <derivirana_varijabla naziv="DomainObject.Predmet.ProtuStrankaListNazivFormatedOIB_1">
      <item>ŠKZ ASTEROID / - ŠKZ ASTEROID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ŠKZ ASTEROID / - ŠKZ ASTEROID</izvorni_sadrzaj>
    <derivirana_varijabla naziv="DomainObject.Predmet.StrankaIDrugi_1">ŠKZ ASTEROID / - ŠKZ ASTEROID</derivirana_varijabla>
  </DomainObject.Predmet.StrankaIDrugi>
  <DomainObject.Predmet.ProtustrankaIDrugi>
    <izvorni_sadrzaj>ŠKZ ASTEROID / - ŠKZ ASTEROID</izvorni_sadrzaj>
    <derivirana_varijabla naziv="DomainObject.Predmet.ProtustrankaIDrugi_1">ŠKZ ASTEROID / - ŠKZ ASTEROID</derivirana_varijabla>
  </DomainObject.Predmet.ProtustrankaIDrugi>
  <DomainObject.Predmet.StrankaIDrugiAdressOIB>
    <izvorni_sadrzaj>ŠKZ ASTEROID / - ŠKZ ASTEROID, Županja</izvorni_sadrzaj>
    <derivirana_varijabla naziv="DomainObject.Predmet.StrankaIDrugiAdressOIB_1">ŠKZ ASTEROID / - ŠKZ ASTEROID, Županja</derivirana_varijabla>
  </DomainObject.Predmet.StrankaIDrugiAdressOIB>
  <DomainObject.Predmet.ProtustrankaIDrugiAdressOIB>
    <izvorni_sadrzaj>ŠKZ ASTEROID / - ŠKZ ASTEROID, Županja</izvorni_sadrzaj>
    <derivirana_varijabla naziv="DomainObject.Predmet.ProtustrankaIDrugiAdressOIB_1">ŠKZ ASTEROID / - ŠKZ ASTEROID,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2000.</izvorni_sadrzaj>
    <derivirana_varijabla naziv="DomainObject.Predmet.OdlukaRjesenje.DatumDonosenjaOdluke_1">1. rujna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St-92/2000-0</izvorni_sadrzaj>
    <derivirana_varijabla naziv="DomainObject.Predmet.OdlukaRjesenje.Oznaka_1">St-92/2000-0</derivirana_varijabla>
  </DomainObject.Predmet.OdlukaRjesenje.Oznaka>
  <DomainObject.Predmet.SudioniciListNaziv>
    <izvorni_sadrzaj>
      <item>ŠKZ ASTEROID / - ŠKZ ASTEROID</item>
      <item>ŠKZ ASTEROID / - ŠKZ ASTEROID</item>
    </izvorni_sadrzaj>
    <derivirana_varijabla naziv="DomainObject.Predmet.SudioniciListNaziv_1">
      <item>ŠKZ ASTEROID / - ŠKZ ASTEROID</item>
      <item>ŠKZ ASTEROID / - ŠKZ ASTEROID</item>
    </derivirana_varijabla>
  </DomainObject.Predmet.SudioniciListNaziv>
  <DomainObject.Predmet.SudioniciListAdressOIB>
    <izvorni_sadrzaj>
      <item>ŠKZ ASTEROID / - ŠKZ ASTEROID, Županja</item>
      <item>ŠKZ ASTEROID / - ŠKZ ASTEROID, Županja</item>
    </izvorni_sadrzaj>
    <derivirana_varijabla naziv="DomainObject.Predmet.SudioniciListAdressOIB_1">
      <item>ŠKZ ASTEROID / - ŠKZ ASTEROID, Županja</item>
      <item>ŠKZ ASTEROID / - ŠKZ ASTEROID,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0A059-7C46-48BA-9027-E17E5FB4D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1376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2018-01-12T12:47:00Z</dcterms:created>
  <dc:creator>Korisnik</dc:creator>
  <cp:lastModifiedBy>Danijela Sekulić</cp:lastModifiedBy>
  <cp:lastPrinted>2018-01-12T12:46:00Z</cp:lastPrinted>
  <dcterms:modified xmlns:xsi="http://www.w3.org/2001/XMLSchema-instance" xsi:type="dcterms:W3CDTF">2018-01-12T12:48:00Z</dcterms:modified>
  <cp:revision>3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