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129d" w14:paraId="ec2129d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E31771">
        <w:t>135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E31771">
        <w:t xml:space="preserve">INTERVENCIJSKI CENTAR j.d.o.o. Zadar, Vukovarska 2/H, Zadar, </w:t>
      </w:r>
      <w:r w:rsidR="00A54C72" w:rsidRPr="00FF7529">
        <w:t>OIB:</w:t>
      </w:r>
      <w:r w:rsidR="00E31771">
        <w:t>46348233160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31771">
        <w:t>28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0C192E">
        <w:t>15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9863DF">
        <w:t xml:space="preserve">INTERVENCIJSKI CENTAR j.d.o.o. Zadar, Vukovarska 2/H, Zadar, </w:t>
      </w:r>
      <w:r w:rsidR="009863DF" w:rsidRPr="00FF7529">
        <w:t>OIB:</w:t>
      </w:r>
      <w:r w:rsidR="009863DF">
        <w:t>46348233160</w:t>
      </w:r>
      <w:r w:rsidR="00FF5B75">
        <w:t xml:space="preserve"> </w:t>
      </w:r>
      <w:r>
        <w:t xml:space="preserve">na temelju neizvršenih osnova za plaćanje iznosi </w:t>
      </w:r>
      <w:r w:rsidR="009863DF">
        <w:t>75.803,93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634718">
        <w:t>a</w:t>
      </w:r>
      <w:r w:rsidR="007B0F30">
        <w:t xml:space="preserve"> ovlašten</w:t>
      </w:r>
      <w:r w:rsidR="00634718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9863DF">
        <w:t>Denis Vicković, Zadar, Vukovarska 2/H</w:t>
      </w:r>
      <w:r w:rsidR="00477971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E31771">
        <w:t>135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192E">
        <w:t>15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528DC" w:rsidP="002528DC" w:rsidR="002528DC">
      <w:pPr>
        <w:jc w:val="right"/>
      </w:pPr>
      <w:r>
        <w:t>Sutkinja</w:t>
      </w:r>
    </w:p>
    <w:p w:rsidRDefault="002528DC" w:rsidP="002528DC" w:rsidR="002528DC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34212">
      <w:rPr>
        <w:noProof/>
      </w:rPr>
      <w:t>2</w:t>
    </w:r>
    <w:r>
      <w:fldChar w:fldCharType="end"/>
    </w:r>
  </w:p>
  <w:p w:rsidRDefault="00E34212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3421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E31771">
      <w:t>135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2E91"/>
    <w:rsid w:val="000C192E"/>
    <w:rsid w:val="000C79E0"/>
    <w:rsid w:val="00111686"/>
    <w:rsid w:val="00116B4E"/>
    <w:rsid w:val="00134DB4"/>
    <w:rsid w:val="00142AA0"/>
    <w:rsid w:val="00142E80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D2F0F"/>
    <w:rsid w:val="004F472B"/>
    <w:rsid w:val="005C5CF2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863DF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932F6"/>
    <w:rsid w:val="00DB0E67"/>
    <w:rsid w:val="00E04753"/>
    <w:rsid w:val="00E13823"/>
    <w:rsid w:val="00E17770"/>
    <w:rsid w:val="00E31771"/>
    <w:rsid w:val="00E34212"/>
    <w:rsid w:val="00E97FAB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INTERVENCIJSKI CENTAR j.d.o.o. za trgovinu i usluge</izvorni_sadrzaj>
    <derivirana_varijabla naziv="DomainObject.Predmet.ProtustrankaFormated_1">  INTERVENCIJSKI CENTAR j.d.o.o. za trgovinu i usluge</derivirana_varijabla>
  </DomainObject.Predmet.ProtustrankaFormated>
  <DomainObject.Predmet.ProtustrankaFormatedOIB>
    <izvorni_sadrzaj>  INTERVENCIJSKI CENTAR j.d.o.o. za trgovinu i usluge, OIB 46348233160</izvorni_sadrzaj>
    <derivirana_varijabla naziv="DomainObject.Predmet.ProtustrankaFormatedOIB_1">  INTERVENCIJSKI CENTAR j.d.o.o. za trgovinu i usluge, OIB 46348233160</derivirana_varijabla>
  </DomainObject.Predmet.ProtustrankaFormatedOIB>
  <DomainObject.Predmet.ProtustrankaFormatedWithAdress>
    <izvorni_sadrzaj> INTERVENCIJSKI CENTAR j.d.o.o. za trgovinu i usluge, Vukovarska 2/H, 23000 Zadar</izvorni_sadrzaj>
    <derivirana_varijabla naziv="DomainObject.Predmet.ProtustrankaFormatedWithAdress_1"> INTERVENCIJSKI CENTAR j.d.o.o. za trgovinu i usluge, Vukovarska 2/H, 23000 Zadar</derivirana_varijabla>
  </DomainObject.Predmet.ProtustrankaFormatedWithAdress>
  <DomainObject.Predmet.ProtustrankaFormatedWithAdressOIB>
    <izvorni_sadrzaj> INTERVENCIJSKI CENTAR j.d.o.o. za trgovinu i usluge, OIB 46348233160, Vukovarska 2/H, 23000 Zadar</izvorni_sadrzaj>
    <derivirana_varijabla naziv="DomainObject.Predmet.ProtustrankaFormatedWithAdressOIB_1"> INTERVENCIJSKI CENTAR j.d.o.o. za trgovinu i usluge, OIB 46348233160, Vukovarska 2/H, 23000 Zadar</derivirana_varijabla>
  </DomainObject.Predmet.ProtustrankaFormatedWithAdressOIB>
  <DomainObject.Predmet.ProtustrankaWithAdress>
    <izvorni_sadrzaj>INTERVENCIJSKI CENTAR j.d.o.o. za trgovinu i usluge Vukovarska 2/H, 23000 Zadar</izvorni_sadrzaj>
    <derivirana_varijabla naziv="DomainObject.Predmet.ProtustrankaWithAdress_1">INTERVENCIJSKI CENTAR j.d.o.o. za trgovinu i usluge Vukovarska 2/H, 23000 Zadar</derivirana_varijabla>
  </DomainObject.Predmet.ProtustrankaWithAdress>
  <DomainObject.Predmet.ProtustrankaWithAdressOIB>
    <izvorni_sadrzaj>INTERVENCIJSKI CENTAR j.d.o.o. za trgovinu i usluge, OIB 46348233160, Vukovarska 2/H, 23000 Zadar</izvorni_sadrzaj>
    <derivirana_varijabla naziv="DomainObject.Predmet.ProtustrankaWithAdressOIB_1">INTERVENCIJSKI CENTAR j.d.o.o. za trgovinu i usluge, OIB 46348233160, Vukovarska 2/H, 23000 Zadar</derivirana_varijabla>
  </DomainObject.Predmet.ProtustrankaWithAdressOIB>
  <DomainObject.Predmet.ProtustrankaNazivFormated>
    <izvorni_sadrzaj>INTERVENCIJSKI CENTAR j.d.o.o. za trgovinu i usluge</izvorni_sadrzaj>
    <derivirana_varijabla naziv="DomainObject.Predmet.ProtustrankaNazivFormated_1">INTERVENCIJSKI CENTAR j.d.o.o. za trgovinu i usluge</derivirana_varijabla>
  </DomainObject.Predmet.ProtustrankaNazivFormated>
  <DomainObject.Predmet.ProtustrankaNazivFormatedOIB>
    <izvorni_sadrzaj>INTERVENCIJSKI CENTAR j.d.o.o. za trgovinu i usluge, OIB 46348233160</izvorni_sadrzaj>
    <derivirana_varijabla naziv="DomainObject.Predmet.ProtustrankaNazivFormatedOIB_1">INTERVENCIJSKI CENTAR j.d.o.o. za trgovinu i usluge, OIB 46348233160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75803.93</izvorni_sadrzaj>
    <derivirana_varijabla naziv="DomainObject.Predmet.TrenutnaVrijednost_1">75803.93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INTERVENCIJSKI CENTAR j.d.o.o. za trgovinu i usluge</item>
    </izvorni_sadrzaj>
    <derivirana_varijabla naziv="DomainObject.Predmet.ProtuStrankaListFormated_1">
      <item>INTERVENCIJSKI CENTAR j.d.o.o. za trgovinu i usluge</item>
    </derivirana_varijabla>
  </DomainObject.Predmet.ProtuStrankaListFormated>
  <DomainObject.Predmet.ProtuStrankaListFormatedOIB>
    <izvorni_sadrzaj>
      <item>INTERVENCIJSKI CENTAR j.d.o.o. za trgovinu i usluge, OIB 46348233160</item>
    </izvorni_sadrzaj>
    <derivirana_varijabla naziv="DomainObject.Predmet.ProtuStrankaListFormatedOIB_1">
      <item>INTERVENCIJSKI CENTAR j.d.o.o. za trgovinu i usluge, OIB 46348233160</item>
    </derivirana_varijabla>
  </DomainObject.Predmet.ProtuStrankaListFormatedOIB>
  <DomainObject.Predmet.ProtuStrankaListFormatedWithAdress>
    <izvorni_sadrzaj>
      <item>INTERVENCIJSKI CENTAR j.d.o.o. za trgovinu i usluge, Vukovarska 2/H, 23000 Zadar</item>
    </izvorni_sadrzaj>
    <derivirana_varijabla naziv="DomainObject.Predmet.ProtuStrankaListFormatedWithAdress_1">
      <item>INTERVENCIJSKI CENTAR j.d.o.o. za trgovinu i usluge, Vukovarska 2/H, 23000 Zadar</item>
    </derivirana_varijabla>
  </DomainObject.Predmet.ProtuStrankaListFormatedWithAdress>
  <DomainObject.Predmet.ProtuStrankaListFormatedWithAdressOIB>
    <izvorni_sadrzaj>
      <item>INTERVENCIJSKI CENTAR j.d.o.o. za trgovinu i usluge, OIB 46348233160, Vukovarska 2/H, 23000 Zadar</item>
    </izvorni_sadrzaj>
    <derivirana_varijabla naziv="DomainObject.Predmet.ProtuStrankaListFormatedWithAdressOIB_1">
      <item>INTERVENCIJSKI CENTAR j.d.o.o. za trgovinu i usluge, OIB 46348233160, Vukovarska 2/H, 23000 Zadar</item>
    </derivirana_varijabla>
  </DomainObject.Predmet.ProtuStrankaListFormatedWithAdressOIB>
  <DomainObject.Predmet.ProtuStrankaListNazivFormated>
    <izvorni_sadrzaj>
      <item>INTERVENCIJSKI CENTAR j.d.o.o. za trgovinu i usluge</item>
    </izvorni_sadrzaj>
    <derivirana_varijabla naziv="DomainObject.Predmet.ProtuStrankaListNazivFormated_1">
      <item>INTERVENCIJSKI CENTAR j.d.o.o. za trgovinu i usluge</item>
    </derivirana_varijabla>
  </DomainObject.Predmet.ProtuStrankaListNazivFormated>
  <DomainObject.Predmet.ProtuStrankaListNazivFormatedOIB>
    <izvorni_sadrzaj>
      <item>INTERVENCIJSKI CENTAR j.d.o.o. za trgovinu i usluge, OIB 46348233160</item>
    </izvorni_sadrzaj>
    <derivirana_varijabla naziv="DomainObject.Predmet.ProtuStrankaListNazivFormatedOIB_1">
      <item>INTERVENCIJSKI CENTAR j.d.o.o. za trgovinu i usluge, OIB 46348233160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INTERVENCIJSKI CENTAR j.d.o.o. za trgovinu i usluge</izvorni_sadrzaj>
    <derivirana_varijabla naziv="DomainObject.Predmet.ProtustrankaIDrugi_1">INTERVENCIJSKI CENTAR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INTERVENCIJSKI CENTAR j.d.o.o. za trgovinu i usluge, OIB 46348233160, Vukovarska 2/H, 23000 Zadar</izvorni_sadrzaj>
    <derivirana_varijabla naziv="DomainObject.Predmet.ProtustrankaIDrugiAdressOIB_1">INTERVENCIJSKI CENTAR j.d.o.o. za trgovinu i usluge, OIB 46348233160, Vukovarska 2/H,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INTERVENCIJSKI CENTAR j.d.o.o. za trgovinu i usluge</item>
    </izvorni_sadrzaj>
    <derivirana_varijabla naziv="DomainObject.Predmet.SudioniciListNaziv_1">
      <item>Financijska agencija</item>
      <item>INTERVENCIJSKI CENTAR j.d.o.o. za trgovinu i usluge</item>
    </derivirana_varijabla>
  </DomainObject.Predmet.SudioniciListNaziv>
  <DomainObject.Predmet.SudioniciListAdressOIB>
    <izvorni_sadrzaj>
      <item>Financijska agencija, OIB 85821130368, Ivana Danila 4,23000 Zadar</item>
      <item>INTERVENCIJSKI CENTAR j.d.o.o. za trgovinu i usluge, OIB 46348233160, Vukovarska 2/H,23000 Zadar</item>
    </izvorni_sadrzaj>
    <derivirana_varijabla naziv="DomainObject.Predmet.SudioniciListAdressOIB_1">
      <item>Financijska agencija, OIB 85821130368, Ivana Danila 4,23000 Zadar</item>
      <item>INTERVENCIJSKI CENTAR j.d.o.o. za trgovinu i usluge, OIB 46348233160, Vukovarska 2/H,23000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46348233160</item>
    </izvorni_sadrzaj>
    <derivirana_varijabla naziv="DomainObject.Predmet.SudioniciListNazivOIB_1">
      <item>, OIB 85821130368</item>
      <item>, OIB 46348233160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2057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2016-02-15T08:50:00Z</dcterms:created>
  <dc:creator>Tina Grgas</dc:creator>
  <cp:lastModifiedBy>Martina Kalmeta</cp:lastModifiedBy>
  <cp:lastPrinted>2016-02-15T08:44:00Z</cp:lastPrinted>
  <dcterms:modified xmlns:xsi="http://www.w3.org/2001/XMLSchema-instance" xsi:type="dcterms:W3CDTF">2016-02-15T08:52:00Z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