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852e" w14:paraId="7ad852e" w:rsidRDefault="00152DAA" w:rsidP="00152DAA" w:rsidR="00152DAA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152DAA" w:rsidP="00152DAA" w:rsidR="00152DAA">
      <w:pPr>
        <w:rPr>
          <w:b/>
        </w:rPr>
      </w:pPr>
    </w:p>
    <w:p w:rsidRDefault="00152DAA" w:rsidP="00152DAA" w:rsidR="00152DAA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TRGOVAČKI SUD U OSIJEKU</w:t>
      </w:r>
    </w:p>
    <w:p w:rsidRDefault="00152DAA" w:rsidP="00152DAA" w:rsidR="00152DAA">
      <w:pPr>
        <w:rPr>
          <w:b/>
        </w:rPr>
      </w:pPr>
      <w:r>
        <w:rPr>
          <w:b/>
        </w:rPr>
        <w:t xml:space="preserve">STALNA SLUŽBA U SLAVONSKOM BRODU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 pobjede 13</w:t>
      </w:r>
    </w:p>
    <w:p w:rsidRDefault="00152DAA" w:rsidP="00152DAA" w:rsidR="00152DAA">
      <w:pPr>
        <w:rPr>
          <w:b/>
        </w:rPr>
      </w:pPr>
      <w:r>
        <w:rPr>
          <w:b/>
        </w:rPr>
        <w:t>SLAVONSKI BROD</w:t>
      </w:r>
    </w:p>
    <w:p w:rsidRDefault="00152DAA" w:rsidP="00152DAA" w:rsidR="00152DAA">
      <w:pPr>
        <w:rPr>
          <w:b/>
        </w:rPr>
      </w:pPr>
    </w:p>
    <w:p w:rsidRDefault="00152DAA" w:rsidP="00152DAA" w:rsidR="00152DAA">
      <w:pPr>
        <w:rPr>
          <w:b/>
        </w:rPr>
      </w:pPr>
    </w:p>
    <w:p w:rsidRDefault="00152DAA" w:rsidP="00152DAA" w:rsidR="00152DAA">
      <w:pPr>
        <w:jc w:val="center"/>
        <w:rPr>
          <w:b/>
        </w:rPr>
      </w:pPr>
      <w:r>
        <w:rPr>
          <w:b/>
        </w:rPr>
        <w:t>Z A K LJ U Č A K</w:t>
      </w:r>
    </w:p>
    <w:p w:rsidRDefault="00152DAA" w:rsidP="00152DAA" w:rsidR="00152DAA"/>
    <w:p w:rsidRDefault="00152DAA" w:rsidP="00152DAA" w:rsidR="00152DAA">
      <w:pPr>
        <w:jc w:val="both"/>
      </w:pPr>
      <w:r>
        <w:t xml:space="preserve">                  </w:t>
      </w:r>
      <w:r>
        <w:tab/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304AB2" w:rsidRPr="00304AB2">
        <w:t>GRUPA FERDINAND društvo s ograničenom odgovornošću za promidžbu i trgovinu u stečaju, skraćena tvrtka: GRUPA FERDINAND d.o.o. u stečaju, Pakrac, Radničko naselje 6, OIB: 45488760710</w:t>
      </w:r>
      <w:r w:rsidR="00E74D36">
        <w:t xml:space="preserve">, dana </w:t>
      </w:r>
      <w:r w:rsidR="00304AB2">
        <w:t>14. lipnja</w:t>
      </w:r>
      <w:r w:rsidR="006154A9" w:rsidRPr="006154A9">
        <w:t xml:space="preserve"> 2018. godine</w:t>
      </w:r>
    </w:p>
    <w:p w:rsidRDefault="00152DAA" w:rsidP="00152DAA" w:rsidR="00152DAA"/>
    <w:p w:rsidRDefault="00152DAA" w:rsidP="00152DAA" w:rsidR="00152DAA"/>
    <w:p w:rsidRDefault="00152DAA" w:rsidP="00152DAA" w:rsidR="00152DAA">
      <w:pPr>
        <w:jc w:val="center"/>
      </w:pPr>
      <w:r>
        <w:t>z a k l j u č i o    j e</w:t>
      </w:r>
    </w:p>
    <w:p w:rsidRDefault="00152DAA" w:rsidP="00152DAA" w:rsidR="00152DAA"/>
    <w:p w:rsidRDefault="00152DAA" w:rsidP="00152DAA" w:rsidR="00152DAA">
      <w:pPr>
        <w:ind w:firstLine="1440"/>
        <w:jc w:val="both"/>
      </w:pPr>
      <w:r>
        <w:t xml:space="preserve">I. Ročište za diobu </w:t>
      </w:r>
      <w:proofErr w:type="spellStart"/>
      <w:r>
        <w:t>kupovnine</w:t>
      </w:r>
      <w:proofErr w:type="spellEnd"/>
      <w:r>
        <w:t xml:space="preserve"> u ovom stečajnom predmetu zakazuje se za </w:t>
      </w:r>
    </w:p>
    <w:p w:rsidRDefault="00152DAA" w:rsidP="00152DAA" w:rsidR="00152DAA">
      <w:pPr>
        <w:jc w:val="both"/>
      </w:pPr>
    </w:p>
    <w:p w:rsidRDefault="00152DAA" w:rsidP="00152DAA" w:rsidR="00152DAA">
      <w:pPr>
        <w:jc w:val="both"/>
        <w:rPr>
          <w:b/>
        </w:rPr>
      </w:pPr>
      <w:r>
        <w:rPr>
          <w:b/>
        </w:rPr>
        <w:t xml:space="preserve">                       dan </w:t>
      </w:r>
      <w:r w:rsidR="005F0E22">
        <w:rPr>
          <w:b/>
        </w:rPr>
        <w:t xml:space="preserve">23. kolovoza </w:t>
      </w:r>
      <w:r w:rsidR="0002117E">
        <w:rPr>
          <w:b/>
        </w:rPr>
        <w:t xml:space="preserve">2018. </w:t>
      </w:r>
      <w:r>
        <w:rPr>
          <w:b/>
        </w:rPr>
        <w:t>godine u 10,00 sati u  sudnici 78/III ovoga suda,</w:t>
      </w:r>
    </w:p>
    <w:p w:rsidRDefault="00152DAA" w:rsidP="00152DAA" w:rsidR="00152DAA">
      <w:pPr>
        <w:jc w:val="center"/>
        <w:rPr>
          <w:b/>
        </w:rPr>
      </w:pPr>
      <w:r>
        <w:rPr>
          <w:b/>
        </w:rPr>
        <w:t>Trg pobjede 13, Slavonski Brod</w:t>
      </w:r>
    </w:p>
    <w:p w:rsidRDefault="00152DAA" w:rsidP="00152DAA" w:rsidR="00152DAA">
      <w:pPr>
        <w:jc w:val="both"/>
        <w:rPr>
          <w:b/>
        </w:rPr>
      </w:pPr>
    </w:p>
    <w:p w:rsidRDefault="00152DAA" w:rsidP="00152DAA" w:rsidR="00152DAA">
      <w:pPr>
        <w:ind w:firstLine="1440"/>
        <w:jc w:val="both"/>
      </w:pPr>
      <w:r>
        <w:t xml:space="preserve">II. Na ročište se pozivaju stečajni upravitelj, </w:t>
      </w:r>
      <w:proofErr w:type="spellStart"/>
      <w:r>
        <w:t>razlučni</w:t>
      </w:r>
      <w:proofErr w:type="spellEnd"/>
      <w:r>
        <w:t xml:space="preserve"> vjerovnici i stečajni vjerovnici.</w:t>
      </w:r>
    </w:p>
    <w:p w:rsidRDefault="00152DAA" w:rsidP="00152DAA" w:rsidR="00152DAA"/>
    <w:p w:rsidRDefault="00152DAA" w:rsidP="00152DAA" w:rsidR="00152DAA">
      <w:pPr>
        <w:ind w:firstLine="1440"/>
        <w:jc w:val="both"/>
      </w:pPr>
      <w:r>
        <w:t xml:space="preserve">III. Osnovu, visinu i isplatni red tražbine vjerovnici mogu prijaviti 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</w:t>
      </w:r>
    </w:p>
    <w:p w:rsidRDefault="00152DAA" w:rsidP="00152DAA" w:rsidR="00152DAA">
      <w:pPr>
        <w:jc w:val="both"/>
      </w:pPr>
      <w:r>
        <w:t xml:space="preserve">              </w:t>
      </w:r>
    </w:p>
    <w:p w:rsidRDefault="00152DAA" w:rsidP="00152DAA" w:rsidR="00152DAA">
      <w:pPr>
        <w:jc w:val="both"/>
      </w:pPr>
    </w:p>
    <w:p w:rsidRDefault="00152DAA" w:rsidP="00152DAA" w:rsidR="00152DAA">
      <w:pPr>
        <w:jc w:val="center"/>
      </w:pPr>
      <w:r>
        <w:t>Obrazloženje</w:t>
      </w:r>
    </w:p>
    <w:p w:rsidRDefault="00152DAA" w:rsidP="00152DAA" w:rsidR="00152DAA"/>
    <w:p w:rsidRDefault="00152DAA" w:rsidP="00152DAA" w:rsidR="00152DAA">
      <w:pPr>
        <w:jc w:val="both"/>
      </w:pPr>
      <w:r>
        <w:t xml:space="preserve"> </w:t>
      </w:r>
      <w:r>
        <w:tab/>
        <w:t xml:space="preserve"> </w:t>
      </w:r>
      <w:r>
        <w:tab/>
        <w:t xml:space="preserve">Nakon elektroničke javne dražbe koju je provela Financijska agencija  radi unovčenja imovine stečajnog dužnika opterećene </w:t>
      </w:r>
      <w:proofErr w:type="spellStart"/>
      <w:r>
        <w:t>razlučnim</w:t>
      </w:r>
      <w:proofErr w:type="spellEnd"/>
      <w:r>
        <w:t xml:space="preserve"> pravom ovaj sud je donio </w:t>
      </w:r>
      <w:r w:rsidR="006D3141">
        <w:t xml:space="preserve">pravomoćna </w:t>
      </w:r>
      <w:r>
        <w:t>rješenj</w:t>
      </w:r>
      <w:r w:rsidR="006D3141">
        <w:t>a</w:t>
      </w:r>
      <w:r>
        <w:t xml:space="preserve"> poslovni broj 7/St-</w:t>
      </w:r>
      <w:r w:rsidR="006D3141">
        <w:t xml:space="preserve">743/2016-91 </w:t>
      </w:r>
      <w:r>
        <w:t xml:space="preserve">od </w:t>
      </w:r>
      <w:r w:rsidR="006D3141">
        <w:t>24</w:t>
      </w:r>
      <w:r w:rsidR="00034C9E">
        <w:t xml:space="preserve">. </w:t>
      </w:r>
      <w:r w:rsidR="006D3141">
        <w:t>travnja</w:t>
      </w:r>
      <w:r w:rsidR="00034C9E">
        <w:t xml:space="preserve"> 2018</w:t>
      </w:r>
      <w:r>
        <w:t xml:space="preserve">. godine </w:t>
      </w:r>
      <w:r w:rsidR="006D3141">
        <w:t xml:space="preserve">i 7/St-743/2016-94 od 24. travnja 2018. godine </w:t>
      </w:r>
      <w:r>
        <w:t xml:space="preserve">kojim su  ponuditelju-kupcu </w:t>
      </w:r>
      <w:r w:rsidR="006D3141" w:rsidRPr="006D3141">
        <w:t>GRAD PAKRAC, Trg bana Josipa Jelačića 18, Pakrac, OIB 79689915301</w:t>
      </w:r>
      <w:r w:rsidR="00034C9E">
        <w:t xml:space="preserve"> </w:t>
      </w:r>
      <w:r>
        <w:t xml:space="preserve">dosuđene nekretnine </w:t>
      </w:r>
      <w:r w:rsidR="006D3141">
        <w:t xml:space="preserve">upisane u </w:t>
      </w:r>
      <w:proofErr w:type="spellStart"/>
      <w:r w:rsidR="006D3141">
        <w:t>zk</w:t>
      </w:r>
      <w:proofErr w:type="spellEnd"/>
      <w:r w:rsidR="006D3141">
        <w:t xml:space="preserve">. ul. 141  k.o. Pakrac i </w:t>
      </w:r>
      <w:proofErr w:type="spellStart"/>
      <w:r w:rsidR="006D3141">
        <w:t>zk</w:t>
      </w:r>
      <w:proofErr w:type="spellEnd"/>
      <w:r w:rsidR="006D3141">
        <w:t>. ul. 3351 k.o. Pakrac</w:t>
      </w:r>
    </w:p>
    <w:p w:rsidRDefault="00152DAA" w:rsidP="006D3141" w:rsidR="00152DAA">
      <w:pPr>
        <w:jc w:val="both"/>
      </w:pPr>
      <w:r>
        <w:t xml:space="preserve"> </w:t>
      </w:r>
      <w:r>
        <w:tab/>
      </w:r>
      <w:r>
        <w:tab/>
      </w:r>
    </w:p>
    <w:p w:rsidRDefault="006D3141" w:rsidP="006D3141" w:rsidR="006D3141">
      <w:pPr>
        <w:jc w:val="both"/>
      </w:pPr>
      <w:r>
        <w:t xml:space="preserve"> </w:t>
      </w:r>
      <w:r>
        <w:tab/>
      </w:r>
      <w:r>
        <w:tab/>
        <w:t xml:space="preserve"> </w:t>
      </w:r>
    </w:p>
    <w:p w:rsidRDefault="00152DAA" w:rsidP="00152DAA" w:rsidR="00152DAA">
      <w:pPr>
        <w:jc w:val="right"/>
      </w:pPr>
    </w:p>
    <w:p w:rsidRDefault="00152DAA" w:rsidP="00152DAA" w:rsidR="00152DAA">
      <w:pPr>
        <w:jc w:val="both"/>
      </w:pPr>
      <w:r>
        <w:lastRenderedPageBreak/>
        <w:t xml:space="preserve"> </w:t>
      </w:r>
      <w:r>
        <w:tab/>
      </w:r>
      <w:r>
        <w:tab/>
        <w:t>Kupac je  u roku položio  iznos na koji je  obave</w:t>
      </w:r>
      <w:r w:rsidR="00C97A40">
        <w:t>zan naprijed navedenim rješenjima</w:t>
      </w:r>
      <w:r>
        <w:t xml:space="preserve"> o dosudi, a što proizlazi iz isprava dostavljenih u spis to je valjalo donijeti odluku o određivanju ročišta radi diobe </w:t>
      </w:r>
      <w:proofErr w:type="spellStart"/>
      <w:r>
        <w:t>kupovnine</w:t>
      </w:r>
      <w:proofErr w:type="spellEnd"/>
      <w:r>
        <w:t xml:space="preserve"> uz primjenu  odredbe čl. 111.  Ovrš</w:t>
      </w:r>
      <w:r w:rsidR="00C97A40">
        <w:t xml:space="preserve">nog zakona ( NN 112/12, 25/13, </w:t>
      </w:r>
      <w:r>
        <w:t>93/14</w:t>
      </w:r>
      <w:r w:rsidR="00C97A40">
        <w:t xml:space="preserve"> i 73/17</w:t>
      </w:r>
      <w:r>
        <w:t xml:space="preserve"> ).</w:t>
      </w:r>
    </w:p>
    <w:p w:rsidRDefault="00152DAA" w:rsidP="00152DAA" w:rsidR="00152DAA"/>
    <w:p w:rsidRDefault="00152DAA" w:rsidP="00152DAA" w:rsidR="00152DAA">
      <w:pPr>
        <w:jc w:val="center"/>
      </w:pPr>
      <w:r>
        <w:t xml:space="preserve">U Slavonskom Brodu, </w:t>
      </w:r>
      <w:r w:rsidR="000105C7">
        <w:t>14. lipnja</w:t>
      </w:r>
      <w:r w:rsidR="00034C9E">
        <w:t xml:space="preserve"> 2018</w:t>
      </w:r>
      <w:r>
        <w:t>. godine</w:t>
      </w:r>
    </w:p>
    <w:p w:rsidRDefault="00152DAA" w:rsidP="00152DAA" w:rsidR="00152DAA"/>
    <w:p w:rsidRDefault="00152DAA" w:rsidP="00152DAA" w:rsidR="00152DAA"/>
    <w:p w:rsidRDefault="00152DAA" w:rsidP="00C95271" w:rsidR="00152DAA" w:rsidRPr="00152DAA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</w:t>
      </w:r>
      <w:r w:rsidR="00BB5B45">
        <w:rPr>
          <w:lang w:eastAsia="en-US"/>
        </w:rPr>
        <w:t xml:space="preserve">       </w:t>
      </w:r>
      <w:r w:rsidR="00BB5B45" w:rsidRPr="00BB5B45">
        <w:rPr>
          <w:lang w:eastAsia="en-US"/>
        </w:rPr>
        <w:t>Stečajna sutkinja</w:t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  <w:t xml:space="preserve">            </w:t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  <w:t xml:space="preserve">         </w:t>
      </w:r>
      <w:r w:rsidR="00C95271">
        <w:rPr>
          <w:lang w:eastAsia="en-US"/>
        </w:rPr>
        <w:t xml:space="preserve">  </w:t>
      </w:r>
      <w:r w:rsidR="00BB5B45" w:rsidRPr="00BB5B45">
        <w:rPr>
          <w:lang w:eastAsia="en-US"/>
        </w:rPr>
        <w:t xml:space="preserve"> Mirna Vujčić</w:t>
      </w:r>
    </w:p>
    <w:p w:rsidRDefault="00152DAA" w:rsidP="00152DAA" w:rsidR="00152DAA"/>
    <w:p w:rsidRDefault="00152DAA" w:rsidP="00152DAA" w:rsidR="00152DAA"/>
    <w:p w:rsidRDefault="00152DAA" w:rsidP="00152DAA" w:rsidR="00152DAA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152DAA" w:rsidP="00152DAA" w:rsidR="00152DAA">
      <w:pPr>
        <w:rPr>
          <w:sz w:val="20"/>
          <w:szCs w:val="20"/>
        </w:rPr>
      </w:pPr>
      <w:r>
        <w:rPr>
          <w:sz w:val="20"/>
          <w:szCs w:val="20"/>
        </w:rPr>
        <w:t>Protiv ovog zaključka žalba nije dopuštena.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r>
        <w:t>DNA:</w:t>
      </w:r>
    </w:p>
    <w:p w:rsidRDefault="00152DAA" w:rsidP="00152DAA" w:rsidR="00152DAA">
      <w:r>
        <w:t>1. Rješenje nepravomoćno</w:t>
      </w:r>
    </w:p>
    <w:p w:rsidRDefault="00152DAA" w:rsidP="00152DAA" w:rsidR="00152DAA">
      <w:r>
        <w:t>2. Objaviti na mrežnoj stranici e-Oglasna ploča sudova</w:t>
      </w:r>
    </w:p>
    <w:p w:rsidRDefault="00152DAA" w:rsidP="00152DAA" w:rsidR="00152DAA">
      <w:r>
        <w:t>3. Dostaviti radi obavijesti:</w:t>
      </w:r>
    </w:p>
    <w:p w:rsidRDefault="00152DAA" w:rsidP="00152DAA" w:rsidR="00152DAA">
      <w:r>
        <w:t xml:space="preserve">- stečajnom upravitelju </w:t>
      </w:r>
    </w:p>
    <w:p w:rsidRDefault="00152DAA" w:rsidP="000105C7" w:rsidR="00E26296">
      <w:r>
        <w:t xml:space="preserve">- </w:t>
      </w:r>
      <w:proofErr w:type="spellStart"/>
      <w:r w:rsidR="00E26296">
        <w:t>razlučnom</w:t>
      </w:r>
      <w:proofErr w:type="spellEnd"/>
      <w:r w:rsidR="00E26296">
        <w:t xml:space="preserve"> vjerovniku </w:t>
      </w:r>
      <w:r w:rsidR="000105C7">
        <w:t xml:space="preserve">po punomoćniku OD </w:t>
      </w:r>
      <w:proofErr w:type="spellStart"/>
      <w:r w:rsidR="000105C7">
        <w:t>Župić</w:t>
      </w:r>
      <w:proofErr w:type="spellEnd"/>
      <w:r w:rsidR="000105C7">
        <w:t xml:space="preserve"> i partneri </w:t>
      </w:r>
      <w:proofErr w:type="spellStart"/>
      <w:r w:rsidR="000105C7">
        <w:t>Zgb</w:t>
      </w:r>
      <w:proofErr w:type="spellEnd"/>
    </w:p>
    <w:p w:rsidRDefault="00152DAA" w:rsidP="00152DAA" w:rsidR="00152DAA">
      <w:r>
        <w:t>4. kalendar 15 dana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pPr>
        <w:rPr>
          <w:b/>
        </w:rPr>
      </w:pPr>
    </w:p>
    <w:p w:rsidRDefault="00152DAA" w:rsidP="00152DAA" w:rsidR="00152DAA">
      <w:r>
        <w:t xml:space="preserve">  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0AD" w:rsidP="00290F49" w:rsidR="004950AD">
      <w:r>
        <w:separator/>
      </w:r>
    </w:p>
  </w:endnote>
  <w:endnote w:id="0" w:type="continuationSeparator">
    <w:p w:rsidRDefault="004950AD" w:rsidP="00290F49" w:rsidR="00495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0AD" w:rsidP="00290F49" w:rsidR="004950AD">
      <w:r>
        <w:separator/>
      </w:r>
    </w:p>
  </w:footnote>
  <w:footnote w:id="0" w:type="continuationSeparator">
    <w:p w:rsidRDefault="004950AD" w:rsidP="00290F49" w:rsidR="00495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F49" w:rsidP="00290F49" w:rsidR="00290F49">
    <w:pPr>
      <w:pStyle w:val="Zaglavlje"/>
      <w:jc w:val="right"/>
    </w:pPr>
    <w:r>
      <w:rPr>
        <w:b/>
      </w:rPr>
      <w:t>Broj:7/ St-</w:t>
    </w:r>
    <w:r w:rsidR="00805D2B">
      <w:rPr>
        <w:b/>
      </w:rPr>
      <w:t>743/2016</w:t>
    </w:r>
    <w:r>
      <w:rPr>
        <w:b/>
      </w:rPr>
      <w:t>-</w:t>
    </w:r>
    <w:r w:rsidR="00BD6B68">
      <w:rPr>
        <w:b/>
      </w:rPr>
      <w:t>113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0B9"/>
    <w:rsid w:val="000105C7"/>
    <w:rsid w:val="0002117E"/>
    <w:rsid w:val="000217CA"/>
    <w:rsid w:val="00034C9E"/>
    <w:rsid w:val="001130B9"/>
    <w:rsid w:val="00152DAA"/>
    <w:rsid w:val="0016191D"/>
    <w:rsid w:val="001F1ED7"/>
    <w:rsid w:val="00222648"/>
    <w:rsid w:val="00290F49"/>
    <w:rsid w:val="00304AB2"/>
    <w:rsid w:val="003A0AA9"/>
    <w:rsid w:val="003E0782"/>
    <w:rsid w:val="004950AD"/>
    <w:rsid w:val="005F0E22"/>
    <w:rsid w:val="006154A9"/>
    <w:rsid w:val="006D3141"/>
    <w:rsid w:val="00764F32"/>
    <w:rsid w:val="00805D2B"/>
    <w:rsid w:val="00824999"/>
    <w:rsid w:val="009F2FF6"/>
    <w:rsid w:val="00B50F5B"/>
    <w:rsid w:val="00BB5B45"/>
    <w:rsid w:val="00BD6B68"/>
    <w:rsid w:val="00C95271"/>
    <w:rsid w:val="00C97A40"/>
    <w:rsid w:val="00D6545E"/>
    <w:rsid w:val="00DB052E"/>
    <w:rsid w:val="00E26296"/>
    <w:rsid w:val="00E74D36"/>
    <w:rsid w:val="00FF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D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0F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0F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4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9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9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9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9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D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0F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0F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4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9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9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9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9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86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3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St-743/2016-113</izvorni_sadrzaj>
    <derivirana_varijabla naziv="DomainObject.Oznaka_1">St-743/2016-113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- kod Dubi ,  II i III dio u ref.</izvorni_sadrzaj>
    <derivirana_varijabla naziv="DomainObject.Predmet.PrimjedbaSuca_1">I, - kod Dubi ,  II i III dio u ref.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St-743/2016-113</izvorni_sadrzaj>
    <derivirana_varijabla naziv="DomainObject.PoslovniBrojDokumenta_1">St-743/2016-113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360</properties:Words>
  <properties:Characters>1920</properties:Characters>
  <properties:Lines>78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2018-06-14T09:43:00Z</dcterms:created>
  <dc:creator>wsadmin</dc:creator>
  <cp:lastModifiedBy>wsadmin</cp:lastModifiedBy>
  <cp:lastPrinted>2018-06-14T10:18:00Z</cp:lastPrinted>
  <dcterms:modified xmlns:xsi="http://www.w3.org/2001/XMLSchema-instance" xsi:type="dcterms:W3CDTF">2018-06-14T11:47:00Z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St-743/2016-113 / Odluka - Zaključak - određeno ročište za diobu kupovnine (ST-743-2016-14.06.18._GRUPA_FERDINAND._grupa_ferdinand)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