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9d77" w14:paraId="87b9d77" w:rsidRDefault="00870BCF" w:rsidP="00870BCF" w:rsidR="00870BCF" w:rsidRPr="00FA17E6">
      <w:pPr>
        <w:jc w:val="both"/>
        <w15:collapsed w:val="false"/>
        <w:rPr>
          <w:rFonts w:cs="Times New Roman" w:hAnsi="Times New Roman" w:ascii="Times New Roman"/>
        </w:rPr>
      </w:pP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</w:p>
    <w:p w:rsidRDefault="00275DA1" w:rsidP="00FA17E6" w:rsidR="00FA17E6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</w:t>
      </w:r>
      <w:r w:rsidR="00FA17E6" w:rsidRPr="00FA17E6">
        <w:rPr>
          <w:rFonts w:cs="Times New Roman" w:hAnsi="Times New Roman" w:ascii="Times New Roman"/>
        </w:rPr>
        <w:t xml:space="preserve">    </w:t>
      </w:r>
      <w:r w:rsidR="00A87922" w:rsidRPr="00FA17E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H R V A T S K A</w:t>
      </w:r>
    </w:p>
    <w:p w:rsidRDefault="00C82AB2" w:rsidP="00FA17E6" w:rsidR="00C82AB2">
      <w:pPr>
        <w:jc w:val="center"/>
        <w:outlineLvl w:val="0"/>
        <w:rPr>
          <w:rFonts w:cs="Times New Roman" w:hAnsi="Times New Roman" w:ascii="Times New Roman"/>
        </w:rPr>
      </w:pPr>
    </w:p>
    <w:p w:rsidRDefault="00E7451F" w:rsidP="00FA17E6" w:rsidR="00A87922" w:rsidRPr="00FA17E6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A87922" w:rsidR="00A87922" w:rsidRPr="00FA17E6">
      <w:pPr>
        <w:jc w:val="both"/>
        <w:rPr>
          <w:rFonts w:cs="Times New Roman" w:hAnsi="Times New Roman" w:ascii="Times New Roman"/>
        </w:rPr>
      </w:pPr>
    </w:p>
    <w:p w:rsidRDefault="00A87922" w:rsidR="00DC5F4F">
      <w:pPr>
        <w:jc w:val="both"/>
        <w:rPr>
          <w:rFonts w:cs="Times New Roman" w:hAnsi="Times New Roman" w:ascii="Times New Roman"/>
        </w:rPr>
      </w:pPr>
      <w:r w:rsidRPr="00FA17E6">
        <w:rPr>
          <w:rFonts w:cs="Times New Roman" w:hAnsi="Times New Roman" w:ascii="Times New Roman"/>
        </w:rPr>
        <w:tab/>
      </w:r>
      <w:r w:rsidR="00FA17E6" w:rsidRPr="00DC5F4F">
        <w:rPr>
          <w:rFonts w:cs="Times New Roman" w:hAnsi="Times New Roman" w:ascii="Times New Roman"/>
        </w:rPr>
        <w:t>Trgovački sud u Zagrebu</w:t>
      </w:r>
      <w:r w:rsidR="003B4420" w:rsidRPr="00DC5F4F">
        <w:rPr>
          <w:rFonts w:cs="Times New Roman" w:hAnsi="Times New Roman" w:ascii="Times New Roman"/>
        </w:rPr>
        <w:t xml:space="preserve"> </w:t>
      </w:r>
      <w:r w:rsidR="00275DA1" w:rsidRPr="00DC5F4F">
        <w:rPr>
          <w:rFonts w:cs="Times New Roman" w:hAnsi="Times New Roman" w:ascii="Times New Roman"/>
        </w:rPr>
        <w:t>po sucu pojedincu</w:t>
      </w:r>
      <w:r w:rsidR="00B83826" w:rsidRPr="00DC5F4F">
        <w:rPr>
          <w:rFonts w:cs="Times New Roman" w:hAnsi="Times New Roman" w:ascii="Times New Roman"/>
        </w:rPr>
        <w:t xml:space="preserve"> Nevenki </w:t>
      </w:r>
      <w:r w:rsidR="0024602D" w:rsidRPr="00DC5F4F">
        <w:rPr>
          <w:rFonts w:cs="Times New Roman" w:hAnsi="Times New Roman" w:ascii="Times New Roman"/>
        </w:rPr>
        <w:t xml:space="preserve">Siladi </w:t>
      </w:r>
      <w:r w:rsidR="00B83826" w:rsidRPr="00DC5F4F">
        <w:rPr>
          <w:rFonts w:cs="Times New Roman" w:hAnsi="Times New Roman" w:ascii="Times New Roman"/>
        </w:rPr>
        <w:t xml:space="preserve">Rstić </w:t>
      </w:r>
      <w:r w:rsidRPr="00DC5F4F">
        <w:rPr>
          <w:rFonts w:cs="Times New Roman" w:hAnsi="Times New Roman" w:ascii="Times New Roman"/>
        </w:rPr>
        <w:t xml:space="preserve">u stečajnom postupku </w:t>
      </w:r>
      <w:r w:rsidR="003441E9">
        <w:rPr>
          <w:rFonts w:cs="Times New Roman" w:hAnsi="Times New Roman" w:ascii="Times New Roman"/>
        </w:rPr>
        <w:t>koji se vodio</w:t>
      </w:r>
      <w:r w:rsidR="00275DA1" w:rsidRPr="00DC5F4F">
        <w:rPr>
          <w:rFonts w:cs="Times New Roman" w:hAnsi="Times New Roman" w:ascii="Times New Roman"/>
        </w:rPr>
        <w:t xml:space="preserve"> nad</w:t>
      </w:r>
      <w:r w:rsidR="003441E9">
        <w:rPr>
          <w:rFonts w:cs="Times New Roman" w:hAnsi="Times New Roman" w:ascii="Times New Roman"/>
        </w:rPr>
        <w:t xml:space="preserve"> stečajnim dužnikom </w:t>
      </w:r>
      <w:r w:rsidRPr="00DC5F4F">
        <w:rPr>
          <w:rFonts w:cs="Times New Roman" w:hAnsi="Times New Roman" w:ascii="Times New Roman"/>
        </w:rPr>
        <w:t xml:space="preserve"> </w:t>
      </w:r>
      <w:r w:rsidR="003C21B1">
        <w:rPr>
          <w:rFonts w:hAnsi="Times New Roman" w:ascii="Times New Roman"/>
        </w:rPr>
        <w:t>MASMEDIA d.o.o. za novinsko-nakladničku djelatnost u stečaju, Zagreb (Grad Zagreb), Ulica baruna Trenka br. 13, OIB: 80637471923</w:t>
      </w:r>
      <w:r w:rsidR="00B3498D">
        <w:rPr>
          <w:rFonts w:cs="Times New Roman" w:hAnsi="Times New Roman" w:ascii="Times New Roman"/>
        </w:rPr>
        <w:t xml:space="preserve">, </w:t>
      </w:r>
      <w:r w:rsidR="00DF7709">
        <w:rPr>
          <w:rFonts w:cs="Times New Roman" w:hAnsi="Times New Roman" w:ascii="Times New Roman"/>
        </w:rPr>
        <w:t xml:space="preserve"> </w:t>
      </w:r>
      <w:r w:rsidR="00B83826" w:rsidRPr="00DC5F4F">
        <w:rPr>
          <w:rFonts w:cs="Times New Roman" w:hAnsi="Times New Roman" w:ascii="Times New Roman"/>
        </w:rPr>
        <w:t xml:space="preserve">dana </w:t>
      </w:r>
      <w:r w:rsidR="003C21B1">
        <w:rPr>
          <w:rFonts w:cs="Times New Roman" w:hAnsi="Times New Roman" w:ascii="Times New Roman"/>
        </w:rPr>
        <w:t>6. prosinca</w:t>
      </w:r>
      <w:r w:rsidR="00046836">
        <w:rPr>
          <w:rFonts w:cs="Times New Roman" w:hAnsi="Times New Roman" w:ascii="Times New Roman"/>
        </w:rPr>
        <w:t xml:space="preserve"> 2017</w:t>
      </w:r>
      <w:r w:rsidR="00B83826" w:rsidRPr="00DC5F4F">
        <w:rPr>
          <w:rFonts w:cs="Times New Roman" w:hAnsi="Times New Roman" w:ascii="Times New Roman"/>
        </w:rPr>
        <w:t>. godine</w:t>
      </w:r>
    </w:p>
    <w:p w:rsidRDefault="003C21B1" w:rsidR="003C21B1">
      <w:pPr>
        <w:jc w:val="both"/>
        <w:rPr>
          <w:rFonts w:cs="Times New Roman" w:hAnsi="Times New Roman" w:ascii="Times New Roman"/>
        </w:rPr>
      </w:pPr>
    </w:p>
    <w:p w:rsidRDefault="00A87922" w:rsidP="00870BCF" w:rsidR="00A87922" w:rsidRPr="00DC5F4F">
      <w:pPr>
        <w:jc w:val="center"/>
        <w:rPr>
          <w:rFonts w:cs="Times New Roman" w:hAnsi="Times New Roman" w:ascii="Times New Roman"/>
        </w:rPr>
      </w:pPr>
      <w:r w:rsidRPr="00DC5F4F">
        <w:rPr>
          <w:rFonts w:cs="Times New Roman" w:hAnsi="Times New Roman" w:ascii="Times New Roman"/>
        </w:rPr>
        <w:t>r i j e š i o   j e</w:t>
      </w:r>
    </w:p>
    <w:p w:rsidRDefault="00A87922" w:rsidR="00A87922" w:rsidRPr="00DC5F4F">
      <w:pPr>
        <w:jc w:val="both"/>
        <w:rPr>
          <w:rFonts w:cs="Times New Roman" w:hAnsi="Times New Roman" w:ascii="Times New Roman"/>
        </w:rPr>
      </w:pPr>
    </w:p>
    <w:p w:rsidRDefault="0023466D" w:rsidP="00F9562C" w:rsidR="00275DA1" w:rsidRPr="00F9562C">
      <w:pPr>
        <w:overflowPunct w:val="false"/>
        <w:adjustRightInd w:val="false"/>
        <w:ind w:firstLine="709"/>
        <w:jc w:val="both"/>
        <w:rPr>
          <w:rFonts w:cs="Times New Roman" w:hAnsi="Times New Roman" w:ascii="Times New Roman"/>
        </w:rPr>
      </w:pPr>
      <w:r w:rsidRPr="00F9562C">
        <w:rPr>
          <w:rFonts w:cs="Times New Roman" w:hAnsi="Times New Roman" w:ascii="Times New Roman"/>
        </w:rPr>
        <w:t xml:space="preserve">Radi </w:t>
      </w:r>
      <w:r w:rsidR="003C21B1">
        <w:rPr>
          <w:rFonts w:cs="Times New Roman" w:hAnsi="Times New Roman" w:ascii="Times New Roman"/>
        </w:rPr>
        <w:t>prodaje stručne literature i otvaranja žiro računa stečajne mase stečajnog dužnika</w:t>
      </w:r>
      <w:r w:rsidRPr="00F9562C">
        <w:rPr>
          <w:rFonts w:cs="Times New Roman" w:hAnsi="Times New Roman" w:ascii="Times New Roman"/>
        </w:rPr>
        <w:t xml:space="preserve"> određuje se upis stečajne mase </w:t>
      </w:r>
      <w:r w:rsidR="00E7451F" w:rsidRPr="00F9562C">
        <w:rPr>
          <w:rFonts w:cs="Times New Roman" w:hAnsi="Times New Roman" w:ascii="Times New Roman"/>
        </w:rPr>
        <w:t>u sudski registar ovog suda</w:t>
      </w:r>
      <w:r w:rsidR="00275DA1" w:rsidRPr="00F9562C">
        <w:rPr>
          <w:rFonts w:cs="Times New Roman" w:hAnsi="Times New Roman" w:ascii="Times New Roman"/>
        </w:rPr>
        <w:t xml:space="preserve">, konkretno </w:t>
      </w:r>
      <w:r w:rsidR="00E7451F" w:rsidRPr="00F9562C">
        <w:rPr>
          <w:rFonts w:cs="Times New Roman" w:hAnsi="Times New Roman" w:ascii="Times New Roman"/>
        </w:rPr>
        <w:t>STEČAJNA MASA</w:t>
      </w:r>
      <w:r w:rsidR="00275DA1" w:rsidRPr="00F9562C">
        <w:rPr>
          <w:rFonts w:cs="Times New Roman" w:hAnsi="Times New Roman" w:ascii="Times New Roman"/>
        </w:rPr>
        <w:t xml:space="preserve"> iza</w:t>
      </w:r>
      <w:r w:rsidR="00E7451F" w:rsidRPr="00F9562C">
        <w:rPr>
          <w:rFonts w:cs="Times New Roman" w:hAnsi="Times New Roman" w:ascii="Times New Roman"/>
        </w:rPr>
        <w:t xml:space="preserve"> stečajnog dužnika</w:t>
      </w:r>
      <w:r w:rsidR="00275DA1" w:rsidRPr="00F9562C">
        <w:rPr>
          <w:rFonts w:cs="Times New Roman" w:hAnsi="Times New Roman" w:ascii="Times New Roman"/>
        </w:rPr>
        <w:t xml:space="preserve"> </w:t>
      </w:r>
      <w:r w:rsidR="003C21B1">
        <w:rPr>
          <w:rFonts w:hAnsi="Times New Roman" w:ascii="Times New Roman"/>
        </w:rPr>
        <w:t>MASMEDIA d.o.o. za novinsko-nakladničku djelatnost u stečaju, Zagreb (Grad Zagreb), Ulica baruna Trenka br. 13, OIB: 80637471923</w:t>
      </w:r>
      <w:r w:rsidR="005274EC" w:rsidRPr="00F9562C">
        <w:rPr>
          <w:rFonts w:cs="Times New Roman" w:hAnsi="Times New Roman" w:ascii="Times New Roman"/>
        </w:rPr>
        <w:t xml:space="preserve">, </w:t>
      </w:r>
      <w:r w:rsidR="00E7451F" w:rsidRPr="00F9562C">
        <w:rPr>
          <w:rFonts w:cs="Times New Roman" w:hAnsi="Times New Roman" w:ascii="Times New Roman"/>
        </w:rPr>
        <w:t>sukladno odredbi č</w:t>
      </w:r>
      <w:r w:rsidR="00DF7709" w:rsidRPr="00F9562C">
        <w:rPr>
          <w:rFonts w:cs="Times New Roman" w:hAnsi="Times New Roman" w:ascii="Times New Roman"/>
        </w:rPr>
        <w:t xml:space="preserve">lanka </w:t>
      </w:r>
      <w:r w:rsidR="00245DC8" w:rsidRPr="00F9562C">
        <w:rPr>
          <w:rFonts w:cs="Times New Roman" w:hAnsi="Times New Roman" w:ascii="Times New Roman"/>
        </w:rPr>
        <w:t xml:space="preserve">133. i </w:t>
      </w:r>
      <w:r w:rsidR="00DF7709" w:rsidRPr="00F9562C">
        <w:rPr>
          <w:rFonts w:cs="Times New Roman" w:hAnsi="Times New Roman" w:ascii="Times New Roman"/>
        </w:rPr>
        <w:t>438. Stečajnog zakona ("Narodne novine</w:t>
      </w:r>
      <w:r w:rsidR="00CE3B5A" w:rsidRPr="00F9562C">
        <w:rPr>
          <w:rFonts w:cs="Times New Roman" w:hAnsi="Times New Roman" w:ascii="Times New Roman"/>
        </w:rPr>
        <w:t>"</w:t>
      </w:r>
      <w:r w:rsidR="00DF7709" w:rsidRPr="00F9562C">
        <w:rPr>
          <w:rFonts w:cs="Times New Roman" w:hAnsi="Times New Roman" w:ascii="Times New Roman"/>
        </w:rPr>
        <w:t xml:space="preserve"> </w:t>
      </w:r>
      <w:r w:rsidR="00E7451F" w:rsidRPr="00F9562C">
        <w:rPr>
          <w:rFonts w:cs="Times New Roman" w:hAnsi="Times New Roman" w:ascii="Times New Roman"/>
        </w:rPr>
        <w:t>71/15) te</w:t>
      </w:r>
      <w:r w:rsidR="00AA0489" w:rsidRPr="00F9562C">
        <w:rPr>
          <w:rFonts w:cs="Times New Roman" w:hAnsi="Times New Roman" w:ascii="Times New Roman"/>
        </w:rPr>
        <w:t xml:space="preserve"> je</w:t>
      </w:r>
      <w:r w:rsidR="00E7451F" w:rsidRPr="00F9562C">
        <w:rPr>
          <w:rFonts w:cs="Times New Roman" w:hAnsi="Times New Roman" w:ascii="Times New Roman"/>
        </w:rPr>
        <w:t xml:space="preserve"> vezano za stečajnu masu</w:t>
      </w:r>
      <w:r w:rsidR="00AA0489" w:rsidRPr="00F9562C">
        <w:rPr>
          <w:rFonts w:cs="Times New Roman" w:hAnsi="Times New Roman" w:ascii="Times New Roman"/>
        </w:rPr>
        <w:t xml:space="preserve"> u sudski registar potrebno</w:t>
      </w:r>
      <w:r w:rsidR="00E7451F" w:rsidRPr="00F9562C">
        <w:rPr>
          <w:rFonts w:cs="Times New Roman" w:hAnsi="Times New Roman" w:ascii="Times New Roman"/>
        </w:rPr>
        <w:t xml:space="preserve"> upisati: </w:t>
      </w:r>
    </w:p>
    <w:p w:rsidRDefault="00E7451F" w:rsidP="00DF7709" w:rsidR="00E7451F" w:rsidRPr="00DF7709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DF7709">
        <w:rPr>
          <w:rFonts w:cs="Times New Roman" w:hAnsi="Times New Roman" w:ascii="Times New Roman"/>
        </w:rPr>
        <w:t>matični broj subjekta</w:t>
      </w:r>
    </w:p>
    <w:p w:rsidRDefault="00E7451F" w:rsidP="00DF7709" w:rsidR="00E7451F" w:rsidRPr="00DF7709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DF7709">
        <w:rPr>
          <w:rFonts w:cs="Times New Roman" w:hAnsi="Times New Roman" w:ascii="Times New Roman"/>
        </w:rPr>
        <w:t>osobni identifikacijski broj</w:t>
      </w:r>
    </w:p>
    <w:p w:rsidRDefault="00E7451F" w:rsidP="00A60D7B" w:rsidR="00A60D7B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DF7709">
        <w:rPr>
          <w:rFonts w:cs="Times New Roman" w:hAnsi="Times New Roman" w:ascii="Times New Roman"/>
        </w:rPr>
        <w:t>naziv, koji se određuje tako da sadržava riječi "Stečajna masa iza" i tvrtku odnosno naziv stečajnog dužnika</w:t>
      </w:r>
    </w:p>
    <w:p w:rsidRDefault="00E7451F" w:rsidP="00A60D7B" w:rsidR="00CE3B5A" w:rsidRPr="00A60D7B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A60D7B">
        <w:rPr>
          <w:rFonts w:cs="Times New Roman" w:hAnsi="Times New Roman" w:ascii="Times New Roman"/>
        </w:rPr>
        <w:t>sjedište koje se određuje prema adresi stečajnog upravitelja (u ovom konkretnom slučaju, adresu stečajnog upravitelja</w:t>
      </w:r>
      <w:r w:rsidR="003C21B1" w:rsidRPr="003C21B1">
        <w:rPr>
          <w:rFonts w:hAnsi="Times New Roman" w:ascii="Times New Roman"/>
        </w:rPr>
        <w:t xml:space="preserve"> </w:t>
      </w:r>
      <w:r w:rsidR="003C21B1">
        <w:rPr>
          <w:rFonts w:hAnsi="Times New Roman" w:ascii="Times New Roman"/>
        </w:rPr>
        <w:t xml:space="preserve">Korana Ferdelji iz Zagreba, J. Galjufa 7a, OIB: </w:t>
      </w:r>
      <w:r w:rsidR="003C21B1" w:rsidRPr="003C21B1">
        <w:rPr>
          <w:rFonts w:cs="Times New Roman" w:hAnsi="Times New Roman" w:ascii="Times New Roman"/>
        </w:rPr>
        <w:t xml:space="preserve">74691192835 </w:t>
      </w:r>
      <w:r w:rsidRPr="00A60D7B">
        <w:rPr>
          <w:rFonts w:cs="Times New Roman" w:hAnsi="Times New Roman" w:ascii="Times New Roman"/>
        </w:rPr>
        <w:t>koji i nakon brisanja dužnika iz sudskog registra zastupa steč</w:t>
      </w:r>
      <w:r w:rsidR="00CE3B5A" w:rsidRPr="00A60D7B">
        <w:rPr>
          <w:rFonts w:cs="Times New Roman" w:hAnsi="Times New Roman" w:ascii="Times New Roman"/>
        </w:rPr>
        <w:t>ajnu masu temeljem odredbe članka 89. stav</w:t>
      </w:r>
      <w:r w:rsidR="00AA0489" w:rsidRPr="00A60D7B">
        <w:rPr>
          <w:rFonts w:cs="Times New Roman" w:hAnsi="Times New Roman" w:ascii="Times New Roman"/>
        </w:rPr>
        <w:t xml:space="preserve"> 13. </w:t>
      </w:r>
      <w:r w:rsidRPr="00A60D7B">
        <w:rPr>
          <w:rFonts w:cs="Times New Roman" w:hAnsi="Times New Roman" w:ascii="Times New Roman"/>
        </w:rPr>
        <w:t>SZ-a</w:t>
      </w:r>
    </w:p>
    <w:p w:rsidRDefault="00E7451F" w:rsidP="00CE3B5A" w:rsidR="00E7451F" w:rsidRPr="00CE3B5A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CE3B5A">
        <w:rPr>
          <w:rFonts w:cs="Times New Roman" w:hAnsi="Times New Roman" w:ascii="Times New Roman"/>
        </w:rPr>
        <w:t>ime i prezime stečajnog upravitelja, njegov osobni identifikacijski broj i adresu prebivališta (</w:t>
      </w:r>
      <w:r w:rsidR="003C21B1">
        <w:rPr>
          <w:rFonts w:hAnsi="Times New Roman" w:ascii="Times New Roman"/>
        </w:rPr>
        <w:t xml:space="preserve">Korana Ferdelji iz Zagreba, J. Galjufa 7a, OIB: </w:t>
      </w:r>
      <w:r w:rsidR="003C21B1" w:rsidRPr="003C21B1">
        <w:rPr>
          <w:rFonts w:cs="Times New Roman" w:hAnsi="Times New Roman" w:ascii="Times New Roman"/>
        </w:rPr>
        <w:t>74691192835</w:t>
      </w:r>
      <w:r w:rsidRPr="00CE3B5A">
        <w:rPr>
          <w:rFonts w:cs="Times New Roman" w:hAnsi="Times New Roman" w:ascii="Times New Roman"/>
        </w:rPr>
        <w:t>)</w:t>
      </w:r>
    </w:p>
    <w:p w:rsidRDefault="00E7451F" w:rsidP="00DF7709" w:rsidR="00E7451F" w:rsidRPr="00DF7709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DF7709">
        <w:rPr>
          <w:rFonts w:cs="Times New Roman" w:hAnsi="Times New Roman" w:ascii="Times New Roman"/>
        </w:rPr>
        <w:t xml:space="preserve">datum i broj rješenja kojim je određen upis stečajne mase u sudski registar </w:t>
      </w:r>
    </w:p>
    <w:p w:rsidRDefault="00E7451F" w:rsidP="00DF7709" w:rsidR="00E7451F" w:rsidRPr="00DF7709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DF7709">
        <w:rPr>
          <w:rFonts w:cs="Times New Roman" w:hAnsi="Times New Roman" w:ascii="Times New Roman"/>
        </w:rPr>
        <w:t>rješenje o brisanju (u</w:t>
      </w:r>
      <w:r w:rsidR="00DF7709">
        <w:rPr>
          <w:rFonts w:cs="Times New Roman" w:hAnsi="Times New Roman" w:ascii="Times New Roman"/>
        </w:rPr>
        <w:t xml:space="preserve"> ovom slučaju, kao pod točkom I</w:t>
      </w:r>
      <w:r w:rsidRPr="00DF7709">
        <w:rPr>
          <w:rFonts w:cs="Times New Roman" w:hAnsi="Times New Roman" w:ascii="Times New Roman"/>
        </w:rPr>
        <w:t>) rješenja)</w:t>
      </w:r>
    </w:p>
    <w:p w:rsidRDefault="00F66801" w:rsidP="00F66801" w:rsidR="00DC5F4F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CE3B5A" w:rsidP="00F66801" w:rsidR="00A87922" w:rsidRPr="00FA17E6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r w:rsidR="00F66801">
        <w:rPr>
          <w:rFonts w:cs="Times New Roman" w:hAnsi="Times New Roman" w:ascii="Times New Roman"/>
        </w:rPr>
        <w:t xml:space="preserve">Zagrebu, </w:t>
      </w:r>
      <w:r w:rsidR="003C21B1">
        <w:rPr>
          <w:rFonts w:cs="Times New Roman" w:hAnsi="Times New Roman" w:ascii="Times New Roman"/>
        </w:rPr>
        <w:t>6. prosinca</w:t>
      </w:r>
      <w:r w:rsidR="00046836">
        <w:rPr>
          <w:rFonts w:cs="Times New Roman" w:hAnsi="Times New Roman" w:ascii="Times New Roman"/>
        </w:rPr>
        <w:t xml:space="preserve"> 2017.</w:t>
      </w:r>
    </w:p>
    <w:p w:rsidRDefault="00A87922" w:rsidR="00A87922" w:rsidRPr="00FA17E6">
      <w:pPr>
        <w:jc w:val="both"/>
        <w:rPr>
          <w:rFonts w:cs="Times New Roman" w:hAnsi="Times New Roman" w:ascii="Times New Roman"/>
        </w:rPr>
      </w:pP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="0081090F" w:rsidRPr="00FA17E6">
        <w:rPr>
          <w:rFonts w:cs="Times New Roman" w:hAnsi="Times New Roman" w:ascii="Times New Roman"/>
        </w:rPr>
        <w:tab/>
      </w:r>
      <w:r w:rsidR="0081090F" w:rsidRPr="00FA17E6">
        <w:rPr>
          <w:rFonts w:cs="Times New Roman" w:hAnsi="Times New Roman" w:ascii="Times New Roman"/>
        </w:rPr>
        <w:tab/>
      </w:r>
      <w:r w:rsidR="00F77671" w:rsidRPr="00FA17E6">
        <w:rPr>
          <w:rFonts w:cs="Times New Roman" w:hAnsi="Times New Roman" w:ascii="Times New Roman"/>
        </w:rPr>
        <w:t xml:space="preserve">  </w:t>
      </w:r>
      <w:r w:rsidR="00F66801">
        <w:rPr>
          <w:rFonts w:cs="Times New Roman" w:hAnsi="Times New Roman" w:ascii="Times New Roman"/>
        </w:rPr>
        <w:t xml:space="preserve">         </w:t>
      </w:r>
      <w:r w:rsidR="00E04528">
        <w:rPr>
          <w:rFonts w:cs="Times New Roman" w:hAnsi="Times New Roman" w:ascii="Times New Roman"/>
        </w:rPr>
        <w:t xml:space="preserve"> </w:t>
      </w:r>
      <w:r w:rsidR="001E6847">
        <w:rPr>
          <w:rFonts w:cs="Times New Roman" w:hAnsi="Times New Roman" w:ascii="Times New Roman"/>
        </w:rPr>
        <w:t xml:space="preserve">  </w:t>
      </w:r>
      <w:r w:rsidR="00F77671" w:rsidRPr="00FA17E6">
        <w:rPr>
          <w:rFonts w:cs="Times New Roman" w:hAnsi="Times New Roman" w:ascii="Times New Roman"/>
        </w:rPr>
        <w:t>SUDAC</w:t>
      </w:r>
      <w:r w:rsidRPr="00FA17E6">
        <w:rPr>
          <w:rFonts w:cs="Times New Roman" w:hAnsi="Times New Roman" w:ascii="Times New Roman"/>
        </w:rPr>
        <w:t>:</w:t>
      </w:r>
    </w:p>
    <w:p w:rsidRDefault="00A87922" w:rsidP="00522D62" w:rsidR="00506A4E">
      <w:pPr>
        <w:rPr>
          <w:rFonts w:cs="Times New Roman" w:hAnsi="Times New Roman" w:ascii="Times New Roman"/>
        </w:rPr>
      </w:pP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="00242126" w:rsidRPr="00FA17E6">
        <w:rPr>
          <w:rFonts w:cs="Times New Roman" w:hAnsi="Times New Roman" w:ascii="Times New Roman"/>
        </w:rPr>
        <w:tab/>
      </w:r>
      <w:r w:rsidR="00F77671" w:rsidRPr="00FA17E6">
        <w:rPr>
          <w:rFonts w:cs="Times New Roman" w:hAnsi="Times New Roman" w:ascii="Times New Roman"/>
        </w:rPr>
        <w:t xml:space="preserve">  </w:t>
      </w:r>
      <w:r w:rsidR="00F66801">
        <w:rPr>
          <w:rFonts w:cs="Times New Roman" w:hAnsi="Times New Roman" w:ascii="Times New Roman"/>
        </w:rPr>
        <w:t xml:space="preserve">           </w:t>
      </w:r>
      <w:r w:rsidRPr="00FA17E6">
        <w:rPr>
          <w:rFonts w:cs="Times New Roman" w:hAnsi="Times New Roman" w:ascii="Times New Roman"/>
        </w:rPr>
        <w:t xml:space="preserve">Nevenka </w:t>
      </w:r>
      <w:r w:rsidR="00242126" w:rsidRPr="00FA17E6">
        <w:rPr>
          <w:rFonts w:cs="Times New Roman" w:hAnsi="Times New Roman" w:ascii="Times New Roman"/>
        </w:rPr>
        <w:t xml:space="preserve">Siladi </w:t>
      </w:r>
      <w:r w:rsidRPr="00FA17E6">
        <w:rPr>
          <w:rFonts w:cs="Times New Roman" w:hAnsi="Times New Roman" w:ascii="Times New Roman"/>
        </w:rPr>
        <w:t>Rstić</w:t>
      </w:r>
      <w:r w:rsidR="009A0BAA">
        <w:rPr>
          <w:rFonts w:cs="Times New Roman" w:hAnsi="Times New Roman" w:ascii="Times New Roman"/>
        </w:rPr>
        <w:t>,v.r.</w:t>
      </w:r>
    </w:p>
    <w:p w:rsidRDefault="00133D2E" w:rsidP="0086691F" w:rsidR="00133D2E">
      <w:pPr>
        <w:rPr>
          <w:rFonts w:hAnsi="Times New Roman" w:ascii="Times New Roman"/>
          <w:i/>
        </w:rPr>
      </w:pPr>
    </w:p>
    <w:p w:rsidRDefault="00E7451F" w:rsidP="0086691F" w:rsidR="00E7451F" w:rsidRPr="00C2760D">
      <w:pPr>
        <w:rPr>
          <w:rFonts w:hAnsi="Times New Roman" w:ascii="Times New Roman"/>
          <w:i/>
        </w:rPr>
      </w:pPr>
      <w:r w:rsidRPr="00C2760D">
        <w:rPr>
          <w:rFonts w:hAnsi="Times New Roman" w:ascii="Times New Roman"/>
          <w:i/>
        </w:rPr>
        <w:t>UPUTA O PRAVNOM  LIJEKU:</w:t>
      </w:r>
    </w:p>
    <w:p w:rsidRDefault="00E7451F" w:rsidP="0086691F" w:rsidR="00E7451F" w:rsidRPr="00C2760D">
      <w:pPr>
        <w:rPr>
          <w:rFonts w:hAnsi="Times New Roman" w:ascii="Times New Roman"/>
          <w:i/>
        </w:rPr>
      </w:pPr>
      <w:r w:rsidRPr="00C2760D">
        <w:rPr>
          <w:rFonts w:hAnsi="Times New Roman" w:ascii="Times New Roman"/>
          <w:i/>
        </w:rPr>
        <w:t xml:space="preserve">Protiv ovog </w:t>
      </w:r>
      <w:r w:rsidR="00A21B1C">
        <w:rPr>
          <w:rFonts w:hAnsi="Times New Roman" w:ascii="Times New Roman"/>
          <w:i/>
        </w:rPr>
        <w:t>rješenja</w:t>
      </w:r>
      <w:r w:rsidRPr="00C2760D">
        <w:rPr>
          <w:rFonts w:hAnsi="Times New Roman" w:ascii="Times New Roman"/>
          <w:i/>
        </w:rPr>
        <w:t xml:space="preserve"> nije dopuštena žalba (čl. </w:t>
      </w:r>
      <w:r w:rsidR="00A21B1C">
        <w:rPr>
          <w:rFonts w:hAnsi="Times New Roman" w:ascii="Times New Roman"/>
          <w:i/>
        </w:rPr>
        <w:t>278</w:t>
      </w:r>
      <w:r w:rsidRPr="00C2760D">
        <w:rPr>
          <w:rFonts w:hAnsi="Times New Roman" w:ascii="Times New Roman"/>
          <w:i/>
        </w:rPr>
        <w:t xml:space="preserve">. st. </w:t>
      </w:r>
      <w:r w:rsidR="00A21B1C">
        <w:rPr>
          <w:rFonts w:hAnsi="Times New Roman" w:ascii="Times New Roman"/>
          <w:i/>
        </w:rPr>
        <w:t>2. ZPP-a, u svezi s čl. 10. SZ-a</w:t>
      </w:r>
      <w:r w:rsidRPr="00C2760D">
        <w:rPr>
          <w:rFonts w:hAnsi="Times New Roman" w:ascii="Times New Roman"/>
          <w:i/>
        </w:rPr>
        <w:t>)</w:t>
      </w:r>
    </w:p>
    <w:p w:rsidRDefault="002B2DCC" w:rsidP="00D0000C" w:rsidR="002B2DCC">
      <w:pPr>
        <w:rPr>
          <w:rFonts w:cs="Times New Roman" w:hAnsi="Times New Roman" w:ascii="Times New Roman"/>
          <w:i/>
        </w:rPr>
      </w:pPr>
    </w:p>
    <w:p w:rsidRDefault="009A0BAA" w:rsidP="008D02DE" w:rsidR="009A0BAA" w:rsidRPr="009A0BA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A0BAA">
        <w:rPr>
          <w:rFonts w:cs="Times New Roman" w:hAnsi="Times New Roman" w:ascii="Times New Roman"/>
        </w:rPr>
        <w:t>Za točnost otpravka-ovlašteni službenik</w:t>
      </w:r>
    </w:p>
    <w:p w:rsidRDefault="009A0BAA" w:rsidP="008D02DE" w:rsidR="009A0BAA" w:rsidRPr="009A0BAA">
      <w:pPr>
        <w:rPr>
          <w:rFonts w:cs="Times New Roman" w:hAnsi="Times New Roman" w:ascii="Times New Roman"/>
        </w:rPr>
      </w:pPr>
      <w:r w:rsidRPr="009A0BAA">
        <w:rPr>
          <w:rFonts w:cs="Times New Roman" w:hAnsi="Times New Roman" w:ascii="Times New Roman"/>
        </w:rPr>
        <w:tab/>
        <w:t xml:space="preserve">  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Vinka Mihalinčić </w:t>
      </w:r>
      <w:bookmarkStart w:name="_GoBack" w:id="0"/>
      <w:bookmarkEnd w:id="0"/>
    </w:p>
    <w:p w:rsidRDefault="00F77671" w:rsidP="00F66801" w:rsidR="00F77671" w:rsidRPr="00FA17E6">
      <w:pPr>
        <w:ind w:left="284"/>
        <w:jc w:val="both"/>
        <w:rPr>
          <w:rFonts w:cs="Times New Roman" w:hAnsi="Times New Roman" w:ascii="Times New Roman"/>
        </w:rPr>
      </w:pPr>
    </w:p>
    <w:sectPr w:rsidSect="002B2DCC" w:rsidR="00F77671" w:rsidRPr="00FA17E6">
      <w:headerReference w:type="default" r:id="rId9"/>
      <w:headerReference w:type="first" r:id="rId10"/>
      <w:pgSz w:code="9" w:h="16840" w:w="11907"/>
      <w:pgMar w:gutter="0" w:footer="709" w:header="570" w:left="1418" w:bottom="426" w:right="1418" w:top="1389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DD8" w:rsidR="00B22DD8">
      <w:r>
        <w:separator/>
      </w:r>
    </w:p>
  </w:endnote>
  <w:endnote w:id="0" w:type="continuationSeparator">
    <w:p w:rsidRDefault="00B22DD8" w:rsidR="00B22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DD8" w:rsidR="00B22DD8">
      <w:r>
        <w:separator/>
      </w:r>
    </w:p>
  </w:footnote>
  <w:footnote w:id="0" w:type="continuationSeparator">
    <w:p w:rsidRDefault="00B22DD8" w:rsidR="00B22D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801" w:rsidR="00F66801" w:rsidRPr="00F66801">
    <w:pPr>
      <w:pStyle w:val="Zaglavlje"/>
      <w:jc w:val="center"/>
      <w:rPr>
        <w:rFonts w:cs="Times New Roman" w:hAnsi="Times New Roman" w:ascii="Times New Roman"/>
      </w:rPr>
    </w:pPr>
    <w:r w:rsidRPr="00F66801">
      <w:rPr>
        <w:rFonts w:cs="Times New Roman" w:hAnsi="Times New Roman" w:ascii="Times New Roman"/>
      </w:rPr>
      <w:fldChar w:fldCharType="begin"/>
    </w:r>
    <w:r w:rsidRPr="00F66801">
      <w:rPr>
        <w:rFonts w:cs="Times New Roman" w:hAnsi="Times New Roman" w:ascii="Times New Roman"/>
      </w:rPr>
      <w:instrText xml:space="preserve"> PAGE  \* ArabicDash  \* MERGEFORMAT </w:instrText>
    </w:r>
    <w:r w:rsidRPr="00F66801">
      <w:rPr>
        <w:rFonts w:cs="Times New Roman" w:hAnsi="Times New Roman" w:ascii="Times New Roman"/>
      </w:rPr>
      <w:fldChar w:fldCharType="separate"/>
    </w:r>
    <w:r w:rsidR="003441E9">
      <w:rPr>
        <w:rFonts w:cs="Times New Roman" w:hAnsi="Times New Roman" w:ascii="Times New Roman"/>
        <w:noProof/>
      </w:rPr>
      <w:t>- 2 -</w:t>
    </w:r>
    <w:r w:rsidRPr="00F66801">
      <w:rPr>
        <w:rFonts w:cs="Times New Roman" w:hAnsi="Times New Roman" w:ascii="Times New Roman"/>
      </w:rPr>
      <w:fldChar w:fldCharType="end"/>
    </w:r>
  </w:p>
  <w:p w:rsidRDefault="00F66801" w:rsidP="00F66801" w:rsidR="00A87922" w:rsidRPr="00F66801">
    <w:pPr>
      <w:pStyle w:val="Zaglavlje"/>
    </w:pPr>
    <w:r>
      <w:tab/>
    </w:r>
    <w:r>
      <w:tab/>
    </w:r>
    <w:r w:rsidR="00CE3B5A">
      <w:rPr>
        <w:rFonts w:cs="Times New Roman" w:hAnsi="Times New Roman" w:ascii="Times New Roman"/>
      </w:rPr>
      <w:t>Poslovni broj: 47. St-</w:t>
    </w:r>
    <w:r w:rsidR="002B2DCC">
      <w:rPr>
        <w:rFonts w:cs="Times New Roman" w:hAnsi="Times New Roman" w:ascii="Times New Roman"/>
      </w:rPr>
      <w:t>727/02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709" w:rsidP="00046836" w:rsidR="00275DA1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 xml:space="preserve"> Poslovni broj: </w:t>
    </w:r>
    <w:r w:rsidR="005274EC">
      <w:rPr>
        <w:rFonts w:cs="Times New Roman" w:hAnsi="Times New Roman" w:ascii="Times New Roman"/>
      </w:rPr>
      <w:t>47. St-</w:t>
    </w:r>
    <w:r w:rsidR="00592A98">
      <w:rPr>
        <w:rFonts w:cs="Times New Roman" w:hAnsi="Times New Roman" w:ascii="Times New Roman"/>
      </w:rPr>
      <w:t>1160/13-</w:t>
    </w:r>
    <w:r w:rsidR="00EB3B82">
      <w:rPr>
        <w:rFonts w:cs="Times New Roman" w:hAnsi="Times New Roman" w:ascii="Times New Roman"/>
      </w:rPr>
      <w:t>76</w:t>
    </w:r>
  </w:p>
  <w:p w:rsidRDefault="00275DA1" w:rsidP="00275DA1" w:rsidR="00275DA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75DA1" w:rsidP="00275DA1" w:rsidR="00275DA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</w:t>
    </w:r>
    <w:r w:rsidR="00DF770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D042B"/>
    <w:multiLevelType w:val="hybridMultilevel"/>
    <w:tmpl w:val="1E54F9F6"/>
    <w:lvl w:tplc="918653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A36A76"/>
    <w:multiLevelType w:val="hybridMultilevel"/>
    <w:tmpl w:val="0B06525E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271C233D"/>
    <w:multiLevelType w:val="hybridMultilevel"/>
    <w:tmpl w:val="9FA4E3E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28BB39B8"/>
    <w:multiLevelType w:val="hybridMultilevel"/>
    <w:tmpl w:val="D3EEF738"/>
    <w:lvl w:tplc="FF0E4008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4A100790"/>
    <w:multiLevelType w:val="multilevel"/>
    <w:tmpl w:val="A8AC4546"/>
    <w:lvl w:ilvl="0">
      <w:start w:val="1"/>
      <w:numFmt w:val="decimal"/>
      <w:lvlText w:val="%1."/>
      <w:legacy w:legacyIndent="405" w:legacySpace="120" w:legacy="true"/>
      <w:lvlJc w:val="left"/>
      <w:pPr>
        <w:ind w:hanging="405" w:left="405"/>
      </w:pPr>
      <w:rPr>
        <w:rFonts w:cs="Times New Roman"/>
      </w:r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65"/>
      </w:pPr>
      <w:rPr>
        <w:rFonts w:cs="Times New Roman"/>
      </w:r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45"/>
      </w:pPr>
      <w:rPr>
        <w:rFonts w:cs="Times New Roman"/>
      </w:r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305"/>
      </w:pPr>
      <w:rPr>
        <w:rFonts w:cs="Times New Roman"/>
      </w:r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65"/>
      </w:pPr>
      <w:rPr>
        <w:rFonts w:cs="Times New Roman"/>
      </w:r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45"/>
      </w:pPr>
      <w:rPr>
        <w:rFonts w:cs="Times New Roman"/>
      </w:r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205"/>
      </w:pPr>
      <w:rPr>
        <w:rFonts w:cs="Times New Roman"/>
      </w:r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65"/>
      </w:pPr>
      <w:rPr>
        <w:rFonts w:cs="Times New Roman"/>
      </w:r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45"/>
      </w:pPr>
      <w:rPr>
        <w:rFonts w:cs="Times New Roman"/>
      </w:rPr>
    </w:lvl>
  </w:abstractNum>
  <w:abstractNum w:abstractNumId="9">
    <w:nsid w:val="4E247F3F"/>
    <w:multiLevelType w:val="hybridMultilevel"/>
    <w:tmpl w:val="40B023DE"/>
    <w:lvl w:tplc="A120EF9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BCF"/>
    <w:rsid w:val="000357AC"/>
    <w:rsid w:val="00046836"/>
    <w:rsid w:val="00086600"/>
    <w:rsid w:val="000C5F9D"/>
    <w:rsid w:val="00132F7A"/>
    <w:rsid w:val="00133D2E"/>
    <w:rsid w:val="001436A9"/>
    <w:rsid w:val="001668E6"/>
    <w:rsid w:val="00185069"/>
    <w:rsid w:val="001D7E10"/>
    <w:rsid w:val="001E20F1"/>
    <w:rsid w:val="001E6847"/>
    <w:rsid w:val="00205A77"/>
    <w:rsid w:val="00225D75"/>
    <w:rsid w:val="0023466D"/>
    <w:rsid w:val="00242126"/>
    <w:rsid w:val="00245DC8"/>
    <w:rsid w:val="0024602D"/>
    <w:rsid w:val="00275DA1"/>
    <w:rsid w:val="002B2DCC"/>
    <w:rsid w:val="002E4AF9"/>
    <w:rsid w:val="00333CDA"/>
    <w:rsid w:val="0033792A"/>
    <w:rsid w:val="003441E9"/>
    <w:rsid w:val="00370485"/>
    <w:rsid w:val="003836B9"/>
    <w:rsid w:val="003B4420"/>
    <w:rsid w:val="003C21B1"/>
    <w:rsid w:val="003D64F0"/>
    <w:rsid w:val="003E42FA"/>
    <w:rsid w:val="003F2834"/>
    <w:rsid w:val="0041453E"/>
    <w:rsid w:val="00436A40"/>
    <w:rsid w:val="004A648E"/>
    <w:rsid w:val="005002CC"/>
    <w:rsid w:val="00506A4E"/>
    <w:rsid w:val="00522D3A"/>
    <w:rsid w:val="00522D62"/>
    <w:rsid w:val="005274EC"/>
    <w:rsid w:val="005362E3"/>
    <w:rsid w:val="00570371"/>
    <w:rsid w:val="00573AC2"/>
    <w:rsid w:val="00580507"/>
    <w:rsid w:val="00592A98"/>
    <w:rsid w:val="005E3753"/>
    <w:rsid w:val="005F737C"/>
    <w:rsid w:val="006203D4"/>
    <w:rsid w:val="0062190A"/>
    <w:rsid w:val="00625C27"/>
    <w:rsid w:val="006303C3"/>
    <w:rsid w:val="00640526"/>
    <w:rsid w:val="00653340"/>
    <w:rsid w:val="00655605"/>
    <w:rsid w:val="00681521"/>
    <w:rsid w:val="006A24E5"/>
    <w:rsid w:val="006B4921"/>
    <w:rsid w:val="006C6359"/>
    <w:rsid w:val="007018E9"/>
    <w:rsid w:val="00707F2E"/>
    <w:rsid w:val="0071298A"/>
    <w:rsid w:val="00713108"/>
    <w:rsid w:val="007545F4"/>
    <w:rsid w:val="0076328C"/>
    <w:rsid w:val="00763F73"/>
    <w:rsid w:val="007A15EF"/>
    <w:rsid w:val="007C7A86"/>
    <w:rsid w:val="008077A0"/>
    <w:rsid w:val="0081090F"/>
    <w:rsid w:val="00870BCF"/>
    <w:rsid w:val="008867C9"/>
    <w:rsid w:val="00891B80"/>
    <w:rsid w:val="008C3AE6"/>
    <w:rsid w:val="00973193"/>
    <w:rsid w:val="00990BEA"/>
    <w:rsid w:val="009962D0"/>
    <w:rsid w:val="009A0BAA"/>
    <w:rsid w:val="009E0BDC"/>
    <w:rsid w:val="00A21B1C"/>
    <w:rsid w:val="00A338B0"/>
    <w:rsid w:val="00A47F09"/>
    <w:rsid w:val="00A5503F"/>
    <w:rsid w:val="00A60D7B"/>
    <w:rsid w:val="00A87922"/>
    <w:rsid w:val="00AA0489"/>
    <w:rsid w:val="00AA1BCC"/>
    <w:rsid w:val="00AF358F"/>
    <w:rsid w:val="00B02FD2"/>
    <w:rsid w:val="00B22DD8"/>
    <w:rsid w:val="00B3498D"/>
    <w:rsid w:val="00B37C00"/>
    <w:rsid w:val="00B614BC"/>
    <w:rsid w:val="00B83826"/>
    <w:rsid w:val="00BA41D1"/>
    <w:rsid w:val="00BE57EB"/>
    <w:rsid w:val="00BF38AD"/>
    <w:rsid w:val="00BF6BA0"/>
    <w:rsid w:val="00C16272"/>
    <w:rsid w:val="00C166B8"/>
    <w:rsid w:val="00C278B7"/>
    <w:rsid w:val="00C4792B"/>
    <w:rsid w:val="00C82AB2"/>
    <w:rsid w:val="00CC178F"/>
    <w:rsid w:val="00CD516A"/>
    <w:rsid w:val="00CE3B5A"/>
    <w:rsid w:val="00D0000C"/>
    <w:rsid w:val="00D54D7A"/>
    <w:rsid w:val="00D60A63"/>
    <w:rsid w:val="00DB3F12"/>
    <w:rsid w:val="00DC5F4F"/>
    <w:rsid w:val="00DF7709"/>
    <w:rsid w:val="00E04528"/>
    <w:rsid w:val="00E11597"/>
    <w:rsid w:val="00E3295D"/>
    <w:rsid w:val="00E46241"/>
    <w:rsid w:val="00E5493C"/>
    <w:rsid w:val="00E7451F"/>
    <w:rsid w:val="00E77CD6"/>
    <w:rsid w:val="00E85F44"/>
    <w:rsid w:val="00EA5D78"/>
    <w:rsid w:val="00EB3B82"/>
    <w:rsid w:val="00EF1626"/>
    <w:rsid w:val="00EF1B5D"/>
    <w:rsid w:val="00F04A70"/>
    <w:rsid w:val="00F35063"/>
    <w:rsid w:val="00F66801"/>
    <w:rsid w:val="00F677AE"/>
    <w:rsid w:val="00F73FB2"/>
    <w:rsid w:val="00F77671"/>
    <w:rsid w:val="00F9562C"/>
    <w:rsid w:val="00FA17E6"/>
    <w:rsid w:val="00F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cs="Times New Roman" w:hAnsi="Cambria" w:asci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imes New Roman"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 w:hAnsi="Arial" w:asci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 w:hAnsi="Tahoma" w:asci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FA17E6"/>
    <w:rPr>
      <w:rFonts w:cs="Times New Roman"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275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B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BA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="Cambria" w:cs="Times New Roman" w:hAns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imes New Roman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Times New Roman" w:hAns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imes New Roman" w:hAns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FA17E6"/>
    <w:rPr>
      <w:rFonts w:ascii="Arial" w:cs="Times New Roman" w:hAnsi="Arial"/>
      <w:sz w:val="24"/>
    </w:rPr>
  </w:style>
  <w:style w:styleId="Odlomakpopisa" w:type="paragraph">
    <w:name w:val="List Paragraph"/>
    <w:basedOn w:val="Normal"/>
    <w:uiPriority w:val="34"/>
    <w:qFormat/>
    <w:rsid w:val="00275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B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BA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0828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St-1160/2013</izvorni_sadrzaj>
    <derivirana_varijabla naziv="DomainObject.Predmet.OznakaBroj_1">St-1160/2013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statis.
2 kod n</izvorni_sadrzaj>
    <derivirana_varijabla naziv="DomainObject.Predmet.PrimjedbaSuca_1">statis.
2 kod n</derivirana_varijabla>
  </DomainObject.Predmet.PrimjedbaSuca>
  <DomainObject.Predmet.ProtustrankaFormated>
    <izvorni_sadrzaj>  MASMEDIA d.o.o. za novinsko-nakladničku djelatnost u stečaju zastupanog po punomoćniku Stjepan Andrašić</izvorni_sadrzaj>
    <derivirana_varijabla naziv="DomainObject.Predmet.ProtustrankaFormated_1">  MASMEDIA d.o.o. za novinsko-nakladničku djelatnost u stečaju zastupanog po punomoćniku Stjepan Andrašić</derivirana_varijabla>
  </DomainObject.Predmet.ProtustrankaFormated>
  <DomainObject.Predmet.ProtustrankaFormatedOIB>
    <izvorni_sadrzaj>  MASMEDIA d.o.o. za novinsko-nakladničku djelatnost u stečaju, OIB 80637471923 zastupanog po punomoćniku Stjepan Andrašić</izvorni_sadrzaj>
    <derivirana_varijabla naziv="DomainObject.Predmet.ProtustrankaFormatedOIB_1">  MASMEDIA d.o.o. za novinsko-nakladničku djelatnost u stečaju, OIB 80637471923 zastupanog po punomoćniku Stjepan Andrašić</derivirana_varijabla>
  </DomainObject.Predmet.ProtustrankaFormatedOIB>
  <DomainObject.Predmet.ProtustrankaFormatedWithAdress>
    <izvorni_sadrzaj> MASMEDIA d.o.o. za novinsko-nakladničku djelatnost u stečaju, Ulica baruna Trenka br. 13, 10000 Zagreb zastupanog po punomoćniku Stjepan Andrašić</izvorni_sadrzaj>
    <derivirana_varijabla naziv="DomainObject.Predmet.ProtustrankaFormatedWithAdress_1"> MASMEDIA d.o.o. za novinsko-nakladničku djelatnost u stečaju, Ulica baruna Trenka br. 13, 10000 Zagreb zastupanog po punomoćniku Stjepan Andrašić</derivirana_varijabla>
  </DomainObject.Predmet.ProtustrankaFormatedWithAdress>
  <DomainObject.Predmet.ProtustrankaFormatedWithAdressOIB>
    <izvorni_sadrzaj> MASMEDIA d.o.o. za novinsko-nakladničku djelatnost u stečaju, OIB 80637471923, Ulica baruna Trenka br. 13, 10000 Zagreb zastupanog po punomoćniku Stjepan Andrašić</izvorni_sadrzaj>
    <derivirana_varijabla naziv="DomainObject.Predmet.ProtustrankaFormatedWithAdressOIB_1"> MASMEDIA d.o.o. za novinsko-nakladničku djelatnost u stečaju, OIB 80637471923, Ulica baruna Trenka br. 13, 10000 Zagreb zastupanog po punomoćniku Stjepan Andrašić</derivirana_varijabla>
  </DomainObject.Predmet.ProtustrankaFormatedWithAdressOIB>
  <DomainObject.Predmet.ProtustrankaWithAdress>
    <izvorni_sadrzaj>MASMEDIA d.o.o. za novinsko-nakladničku djelatnost u stečaju Ulica baruna Trenka br. 13, 10000 Zagreb</izvorni_sadrzaj>
    <derivirana_varijabla naziv="DomainObject.Predmet.ProtustrankaWithAdress_1">MASMEDIA d.o.o. za novinsko-nakladničku djelatnost u stečaju Ulica baruna Trenka br. 13, 10000 Zagreb</derivirana_varijabla>
  </DomainObject.Predmet.ProtustrankaWithAdress>
  <DomainObject.Predmet.ProtustrankaWithAdressOIB>
    <izvorni_sadrzaj>MASMEDIA d.o.o. za novinsko-nakladničku djelatnost u stečaju, OIB 80637471923, Ulica baruna Trenka br. 13, 10000 Zagreb</izvorni_sadrzaj>
    <derivirana_varijabla naziv="DomainObject.Predmet.ProtustrankaWithAdressOIB_1">MASMEDIA d.o.o. za novinsko-nakladničku djelatnost u stečaju, OIB 80637471923, Ulica baruna Trenka br. 13, 10000 Zagreb</derivirana_varijabla>
  </DomainObject.Predmet.ProtustrankaWithAdressOIB>
  <DomainObject.Predmet.ProtustrankaNazivFormated>
    <izvorni_sadrzaj>MASMEDIA d.o.o. za novinsko-nakladničku djelatnost u stečaju</izvorni_sadrzaj>
    <derivirana_varijabla naziv="DomainObject.Predmet.ProtustrankaNazivFormated_1">MASMEDIA d.o.o. za novinsko-nakladničku djelatnost u stečaju</derivirana_varijabla>
  </DomainObject.Predmet.ProtustrankaNazivFormated>
  <DomainObject.Predmet.ProtustrankaNazivFormatedOIB>
    <izvorni_sadrzaj>MASMEDIA d.o.o. za novinsko-nakladničku djelatnost u stečaju, OIB 80637471923</izvorni_sadrzaj>
    <derivirana_varijabla naziv="DomainObject.Predmet.ProtustrankaNazivFormatedOIB_1">MASMEDIA d.o.o. za novinsko-nakladničku djelatnost u stečaju, OIB 80637471923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MASMEDIA d.o.o. za novinsko-nakladničku djelatnost u stečaju zastupanog po punomoćniku Stjepan Andrašić</item>
    </izvorni_sadrzaj>
    <derivirana_varijabla naziv="DomainObject.Predmet.ProtuStrankaListFormated_1">
      <item>MASMEDIA d.o.o. za novinsko-nakladničku djelatnost u stečaju zastupanog po punomoćniku Stjepan Andrašić</item>
    </derivirana_varijabla>
  </DomainObject.Predmet.ProtuStrankaListFormated>
  <DomainObject.Predmet.ProtuStrankaListFormatedOIB>
    <izvorni_sadrzaj>
      <item>MASMEDIA d.o.o. za novinsko-nakladničku djelatnost u stečaju, OIB 80637471923 zastupanog po punomoćniku Stjepan Andrašić</item>
    </izvorni_sadrzaj>
    <derivirana_varijabla naziv="DomainObject.Predmet.ProtuStrankaListFormatedOIB_1">
      <item>MASMEDIA d.o.o. za novinsko-nakladničku djelatnost u stečaju, OIB 80637471923 zastupanog po punomoćniku Stjepan Andrašić</item>
    </derivirana_varijabla>
  </DomainObject.Predmet.ProtuStrankaListFormatedOIB>
  <DomainObject.Predmet.ProtuStrankaListFormatedWithAdress>
    <izvorni_sadrzaj>
      <item>MASMEDIA d.o.o. za novinsko-nakladničku djelatnost u stečaju, Ulica baruna Trenka br. 13, 10000 Zagreb zastupanog po punomoćniku Stjepan Andrašić</item>
    </izvorni_sadrzaj>
    <derivirana_varijabla naziv="DomainObject.Predmet.ProtuStrankaListFormatedWithAdress_1">
      <item>MASMEDIA d.o.o. za novinsko-nakladničku djelatnost u stečaju, Ulica baruna Trenka br. 13, 10000 Zagreb zastupanog po punomoćniku Stjepan Andrašić</item>
    </derivirana_varijabla>
  </DomainObject.Predmet.ProtuStrankaListFormatedWithAdress>
  <DomainObject.Predmet.ProtuStrankaListFormatedWithAdressOIB>
    <izvorni_sadrzaj>
      <item>MASMEDIA d.o.o. za novinsko-nakladničku djelatnost u stečaju, OIB 80637471923, Ulica baruna Trenka br. 13, 10000 Zagreb zastupanog po punomoćniku Stjepan Andrašić</item>
    </izvorni_sadrzaj>
    <derivirana_varijabla naziv="DomainObject.Predmet.ProtuStrankaListFormatedWithAdressOIB_1">
      <item>MASMEDIA d.o.o. za novinsko-nakladničku djelatnost u stečaju, OIB 80637471923, Ulica baruna Trenka br. 13, 10000 Zagreb zastupanog po punomoćniku Stjepan Andrašić</item>
    </derivirana_varijabla>
  </DomainObject.Predmet.ProtuStrankaListFormatedWithAdressOIB>
  <DomainObject.Predmet.ProtuStrankaListNazivFormated>
    <izvorni_sadrzaj>
      <item>MASMEDIA d.o.o. za novinsko-nakladničku djelatnost u stečaju</item>
    </izvorni_sadrzaj>
    <derivirana_varijabla naziv="DomainObject.Predmet.ProtuStrankaListNazivFormated_1">
      <item>MASMEDIA d.o.o. za novinsko-nakladničku djelatnost u stečaju</item>
    </derivirana_varijabla>
  </DomainObject.Predmet.ProtuStrankaListNazivFormated>
  <DomainObject.Predmet.ProtuStrankaListNazivFormatedOIB>
    <izvorni_sadrzaj>
      <item>MASMEDIA d.o.o. za novinsko-nakladničku djelatnost u stečaju, OIB 80637471923</item>
    </izvorni_sadrzaj>
    <derivirana_varijabla naziv="DomainObject.Predmet.ProtuStrankaListNazivFormatedOIB_1">
      <item>MASMEDIA d.o.o. za novinsko-nakladničku djelatnost u stečaju, OIB 80637471923</item>
    </derivirana_varijabla>
  </DomainObject.Predmet.ProtuStrankaListNazivFormatedOIB>
  <DomainObject.Predmet.OstaliListFormated>
    <izvorni_sadrzaj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izvorni_sadrzaj>
    <derivirana_varijabla naziv="DomainObject.Predmet.OstaliListFormated_1"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derivirana_varijabla>
  </DomainObject.Predmet.OstaliListFormated>
  <DomainObject.Predmet.OstaliListFormatedOIB>
    <izvorni_sadrzaj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FormatedOIB_1"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FormatedOIB>
  <DomainObject.Predmet.OstaliListFormatedWithAdress>
    <izvorni_sadrzaj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izvorni_sadrzaj>
    <derivirana_varijabla naziv="DomainObject.Predmet.OstaliListFormatedWithAdress_1"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izvorni_sadrzaj>
    <derivirana_varijabla naziv="DomainObject.Predmet.OstaliListFormatedWithAdressOIB_1"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derivirana_varijabla>
  </DomainObject.Predmet.OstaliListFormatedWithAdressOIB>
  <DomainObject.Predmet.OstaliListNazivFormated>
    <izvorni_sadrzaj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OstaliListNazivFormated_1">
      <item>Stjepan Andrašić</item>
      <item>Korana Ferdelji</item>
      <item>Odvjetničko društvo SUČEVIĆ I PARTNERI d.o.o.</item>
      <item>ŠKARICA I PARTNERI odvjetničko društvo</item>
    </derivirana_varijabla>
  </DomainObject.Predmet.OstaliListNazivFormated>
  <DomainObject.Predmet.OstaliListNazivFormatedOIB>
    <izvorni_sadrzaj>
      <item>Stjepan Andrašić, OIB 87023687619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NazivFormatedOIB_1">
      <item>Stjepan Andrašić, OIB 87023687619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MASMEDIA d.o.o. za novinsko-nakladničku djelatnost u stečaju</izvorni_sadrzaj>
    <derivirana_varijabla naziv="DomainObject.Predmet.ProtustrankaIDrugi_1">MASMEDIA d.o.o. za novinsko-nakladničku djelatnost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MASMEDIA d.o.o. za novinsko-nakladničku djelatnost u stečaju, OIB 80637471923, Ulica baruna Trenka br. 13, 10000 Zagreb</izvorni_sadrzaj>
    <derivirana_varijabla naziv="DomainObject.Predmet.ProtustrankaIDrugiAdressOIB_1">MASMEDIA d.o.o. za novinsko-nakladničku djelatnost u stečaju, OIB 80637471923, Ulica baruna Trenka br.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SudioniciListNaziv_1"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derivirana_varijabla>
  </DomainObject.Predmet.SudioniciListNaziv>
  <DomainObject.Predmet.SudioniciListAdressOIB>
    <izvorni_sadrzaj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izvorni_sadrzaj>
    <derivirana_varijabla naziv="DomainObject.Predmet.SudioniciListAdressOIB_1"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80637471923</item>
      <item>, OIB 85821130368</item>
      <item>, OIB 87023687619</item>
      <item>, OIB 74691192835</item>
      <item>, OIB 88966484576</item>
      <item>, OIB 74856132042</item>
    </izvorni_sadrzaj>
    <derivirana_varijabla naziv="DomainObject.Predmet.SudioniciListNazivOIB_1">
      <item>, OIB 80637471923</item>
      <item>, OIB 85821130368</item>
      <item>, OIB 87023687619</item>
      <item>, OIB 74691192835</item>
      <item>, OIB 88966484576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295</properties:Words>
  <properties:Characters>1519</properties:Characters>
  <properties:Lines>40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2017-12-06T09:58:00Z</dcterms:created>
  <dc:creator>KDS - 8</dc:creator>
  <cp:lastModifiedBy>Monika Grbac</cp:lastModifiedBy>
  <cp:lastPrinted>2016-03-03T10:20:00Z</cp:lastPrinted>
  <dcterms:modified xmlns:xsi="http://www.w3.org/2001/XMLSchema-instance" xsi:type="dcterms:W3CDTF">2017-12-06T13:25:00Z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