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7156" w14:paraId="f537156" w:rsidRDefault="007A6601" w:rsidP="007A6601" w:rsidR="007A6601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6601" w:rsidP="007A6601" w:rsidR="007A6601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7A6601" w:rsidP="007A6601" w:rsidR="007A6601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7A6601" w:rsidP="007A6601" w:rsidR="007A6601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7A6601" w:rsidP="007A6601" w:rsidR="007A6601">
      <w:pPr>
        <w:spacing w:after="0"/>
        <w:rPr>
          <w:rFonts w:eastAsia="Calibri"/>
        </w:rPr>
      </w:pPr>
    </w:p>
    <w:p w:rsidRDefault="007A6601" w:rsidP="007A6601" w:rsidR="007A6601">
      <w:pPr>
        <w:spacing w:after="0"/>
        <w:rPr>
          <w:rFonts w:eastAsia="Times New Roman"/>
          <w:lang w:eastAsia="hr-HR"/>
        </w:rPr>
      </w:pPr>
    </w:p>
    <w:p w:rsidRDefault="007A6601" w:rsidP="007A6601" w:rsidR="007A6601">
      <w:pPr>
        <w:spacing w:after="0"/>
        <w:jc w:val="center"/>
      </w:pPr>
      <w:r>
        <w:t>U  I M E  R E P U B L I K E  H R V A T S K E</w:t>
      </w:r>
    </w:p>
    <w:p w:rsidRDefault="007A6601" w:rsidP="007A6601" w:rsidR="007A6601">
      <w:pPr>
        <w:spacing w:after="0"/>
      </w:pPr>
    </w:p>
    <w:p w:rsidRDefault="007A6601" w:rsidP="007A6601" w:rsidR="007A6601">
      <w:pPr>
        <w:spacing w:after="0"/>
        <w:jc w:val="center"/>
      </w:pPr>
      <w:r>
        <w:t>R J E Š E NJ E</w:t>
      </w:r>
    </w:p>
    <w:p w:rsidRDefault="007A6601" w:rsidP="007A6601" w:rsidR="007A6601">
      <w:pPr>
        <w:spacing w:after="0"/>
      </w:pPr>
    </w:p>
    <w:p w:rsidRDefault="007A6601" w:rsidP="007A6601" w:rsidR="007A6601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TIMCO d.o.o., Koprivnica, Varaždinska cesta 200/b, OIB: 36173053525, dana 21. prosinca 2015. </w:t>
      </w:r>
    </w:p>
    <w:p w:rsidRDefault="007A6601" w:rsidP="007A6601" w:rsidR="007A6601">
      <w:pPr>
        <w:spacing w:after="0"/>
        <w:jc w:val="both"/>
      </w:pPr>
    </w:p>
    <w:p w:rsidRDefault="007A6601" w:rsidP="007A6601" w:rsidR="007A6601">
      <w:pPr>
        <w:spacing w:after="0"/>
        <w:jc w:val="center"/>
      </w:pPr>
      <w:r>
        <w:t>r i j e š i o  j e</w:t>
      </w:r>
    </w:p>
    <w:p w:rsidRDefault="007A6601" w:rsidP="007A6601" w:rsidR="007A6601">
      <w:pPr>
        <w:spacing w:after="0"/>
      </w:pPr>
    </w:p>
    <w:p w:rsidRDefault="007A6601" w:rsidP="007A6601" w:rsidR="007A6601">
      <w:pPr>
        <w:spacing w:after="0"/>
        <w:ind w:firstLine="708"/>
        <w:jc w:val="both"/>
      </w:pPr>
      <w:r>
        <w:t>I/ Otvara se stečajni postupak nad stečajnim dužnikom TIMCO d.o.o., Koprivnica, Varaždinska cesta 200/b, OIB: 36173053525, s danom 21. prosinca 2015. u 15,00 sati.</w:t>
      </w:r>
    </w:p>
    <w:p w:rsidRDefault="007A6601" w:rsidP="007A6601" w:rsidR="007A6601">
      <w:pPr>
        <w:spacing w:after="0"/>
        <w:jc w:val="both"/>
      </w:pPr>
    </w:p>
    <w:p w:rsidRDefault="007A6601" w:rsidP="007A6601" w:rsidR="007A6601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TIMCO d.o.o., Koprivnica, Varaždinska cesta 200/b, OIB: 36173053525.</w:t>
      </w:r>
    </w:p>
    <w:p w:rsidRDefault="007A6601" w:rsidP="007A6601" w:rsidR="007A6601">
      <w:pPr>
        <w:spacing w:after="0"/>
        <w:jc w:val="both"/>
      </w:pPr>
    </w:p>
    <w:p w:rsidRDefault="007A6601" w:rsidP="007A6601" w:rsidR="007A6601">
      <w:pPr>
        <w:spacing w:after="0"/>
        <w:ind w:firstLine="708"/>
        <w:jc w:val="both"/>
      </w:pPr>
      <w:r>
        <w:t xml:space="preserve">III/ Za stečajnog upravitelja imenuje se Marijan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>, Antuna Mihanovića 131, OIB: 49708160625.</w:t>
      </w:r>
    </w:p>
    <w:p w:rsidRDefault="007A6601" w:rsidP="007A6601" w:rsidR="007A6601">
      <w:pPr>
        <w:spacing w:after="0"/>
        <w:jc w:val="both"/>
        <w:rPr>
          <w:color w:val="FF0000"/>
        </w:rPr>
      </w:pPr>
    </w:p>
    <w:p w:rsidRDefault="007A6601" w:rsidP="007A6601" w:rsidR="007A6601">
      <w:pPr>
        <w:spacing w:after="0"/>
        <w:ind w:firstLine="708"/>
        <w:jc w:val="both"/>
      </w:pPr>
      <w:r>
        <w:t>IV/ Ovo rješenje objavit će se na e-oglasnoj ploči suda.</w:t>
      </w:r>
    </w:p>
    <w:p w:rsidRDefault="007A6601" w:rsidP="007A6601" w:rsidR="007A6601">
      <w:pPr>
        <w:spacing w:after="0"/>
        <w:jc w:val="both"/>
      </w:pPr>
    </w:p>
    <w:p w:rsidRDefault="007A6601" w:rsidP="007A6601" w:rsidR="007A6601">
      <w:pPr>
        <w:spacing w:after="0"/>
        <w:ind w:firstLine="708"/>
        <w:jc w:val="both"/>
      </w:pPr>
      <w:r>
        <w:t>V/ Po pravomoćnosti ovoga rješenja stečajni dužnik TIMCO d.o.o., Koprivnica, Varaždinska cesta 200/b, OIB: 36173053525, biti će brisan iz sudskog registra.</w:t>
      </w:r>
    </w:p>
    <w:p w:rsidRDefault="007A6601" w:rsidP="007A6601" w:rsidR="007A6601">
      <w:pPr>
        <w:spacing w:after="0"/>
      </w:pPr>
    </w:p>
    <w:p w:rsidRDefault="007A6601" w:rsidP="007A6601" w:rsidR="007A6601">
      <w:pPr>
        <w:spacing w:after="0"/>
      </w:pPr>
    </w:p>
    <w:p w:rsidRDefault="007A6601" w:rsidP="007A6601" w:rsidR="007A6601">
      <w:pPr>
        <w:spacing w:after="0"/>
        <w:jc w:val="center"/>
      </w:pPr>
      <w:r>
        <w:t>Obrazloženje</w:t>
      </w:r>
    </w:p>
    <w:p w:rsidRDefault="007A6601" w:rsidP="007A6601" w:rsidR="007A6601">
      <w:pPr>
        <w:spacing w:after="0"/>
      </w:pPr>
    </w:p>
    <w:p w:rsidRDefault="007A6601" w:rsidP="007A6601" w:rsidR="007A6601">
      <w:pPr>
        <w:spacing w:after="0"/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7A6601" w:rsidP="007A6601" w:rsidR="007A6601">
      <w:pPr>
        <w:spacing w:after="0"/>
      </w:pPr>
    </w:p>
    <w:p w:rsidRDefault="007A6601" w:rsidP="007A6601" w:rsidR="007A6601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A6601" w:rsidP="007A6601" w:rsidR="007A6601">
      <w:pPr>
        <w:spacing w:after="0"/>
      </w:pPr>
    </w:p>
    <w:p w:rsidRDefault="007A6601" w:rsidP="007A6601" w:rsidR="007A6601">
      <w:pPr>
        <w:spacing w:after="0"/>
      </w:pPr>
    </w:p>
    <w:p w:rsidRDefault="007A6601" w:rsidP="007A6601" w:rsidR="007A6601">
      <w:pPr>
        <w:spacing w:after="0"/>
        <w:jc w:val="center"/>
      </w:pPr>
      <w:r>
        <w:t>U Varaždinu, 21. prosinca 2015.</w:t>
      </w:r>
    </w:p>
    <w:p w:rsidRDefault="007A6601" w:rsidP="007A6601" w:rsidR="007A6601">
      <w:pPr>
        <w:spacing w:after="0"/>
        <w:jc w:val="center"/>
      </w:pPr>
    </w:p>
    <w:p w:rsidRDefault="007A6601" w:rsidP="007A6601" w:rsidR="007A6601">
      <w:pPr>
        <w:spacing w:after="0"/>
        <w:jc w:val="center"/>
      </w:pPr>
    </w:p>
    <w:p w:rsidRDefault="007A6601" w:rsidP="007A6601" w:rsidR="007A6601">
      <w:pPr>
        <w:spacing w:after="0"/>
        <w:ind w:left="4956"/>
        <w:jc w:val="center"/>
      </w:pPr>
      <w:r>
        <w:t>Sutkinja</w:t>
      </w:r>
    </w:p>
    <w:p w:rsidRDefault="007A6601" w:rsidP="007A6601" w:rsidR="007A6601">
      <w:pPr>
        <w:spacing w:after="0"/>
        <w:ind w:left="4956"/>
        <w:jc w:val="center"/>
      </w:pPr>
    </w:p>
    <w:p w:rsidRDefault="007A6601" w:rsidP="007A6601" w:rsidR="007A6601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7A6601" w:rsidP="007A6601" w:rsidR="007A6601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A6601" w:rsidP="007A6601" w:rsidR="007A6601">
      <w:pPr>
        <w:spacing w:after="0"/>
      </w:pPr>
      <w:r>
        <w:t xml:space="preserve">                                               </w:t>
      </w:r>
    </w:p>
    <w:p w:rsidRDefault="007A6601" w:rsidP="007A6601" w:rsidR="007A6601">
      <w:pPr>
        <w:spacing w:after="0"/>
      </w:pPr>
      <w:r>
        <w:tab/>
        <w:t xml:space="preserve">UPUTA O PRAVNOM LIJEKU: </w:t>
      </w:r>
    </w:p>
    <w:p w:rsidRDefault="007A6601" w:rsidP="007A6601" w:rsidR="007A6601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7A6601" w:rsidP="007A6601" w:rsidR="007A660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A6601" w:rsidP="007A6601" w:rsidR="007A6601">
      <w:pPr>
        <w:spacing w:after="0"/>
      </w:pPr>
    </w:p>
    <w:p w:rsidRDefault="007A6601" w:rsidP="007A6601" w:rsidR="007A6601">
      <w:pPr>
        <w:spacing w:after="0"/>
      </w:pPr>
    </w:p>
    <w:p w:rsidRDefault="007A6601" w:rsidP="007A6601" w:rsidR="007A6601">
      <w:pPr>
        <w:spacing w:after="0"/>
      </w:pPr>
      <w:r>
        <w:t>DNA:</w:t>
      </w:r>
    </w:p>
    <w:p w:rsidRDefault="007A6601" w:rsidP="007A6601" w:rsidR="007A660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A6601" w:rsidP="007A6601" w:rsidR="007A660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7A6601" w:rsidP="007A6601" w:rsidR="007A6601">
      <w:pPr>
        <w:numPr>
          <w:ilvl w:val="0"/>
          <w:numId w:val="47"/>
        </w:numPr>
        <w:spacing w:after="0"/>
        <w:jc w:val="both"/>
      </w:pPr>
      <w:r>
        <w:t>Dužnik TIMCO d.o.o., Koprivnica, Varaždinska cesta 200/b</w:t>
      </w:r>
    </w:p>
    <w:p w:rsidRDefault="007A6601" w:rsidP="007A6601" w:rsidR="007A6601">
      <w:pPr>
        <w:numPr>
          <w:ilvl w:val="0"/>
          <w:numId w:val="47"/>
        </w:numPr>
        <w:spacing w:after="0"/>
      </w:pPr>
      <w:r>
        <w:t>Direktor dužnika Matija Hlevnjak, Koprivnica, Varaždinska cesta 200/b</w:t>
      </w:r>
    </w:p>
    <w:p w:rsidRDefault="007A6601" w:rsidP="007A6601" w:rsidR="007A6601">
      <w:pPr>
        <w:numPr>
          <w:ilvl w:val="0"/>
          <w:numId w:val="47"/>
        </w:numPr>
        <w:spacing w:after="0"/>
      </w:pPr>
      <w:r>
        <w:t>Sudski registar ovog suda</w:t>
      </w:r>
    </w:p>
    <w:p w:rsidRDefault="007A6601" w:rsidP="007A6601" w:rsidR="007A6601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7A6601" w:rsidP="007A6601" w:rsidR="007A6601">
      <w:pPr>
        <w:numPr>
          <w:ilvl w:val="0"/>
          <w:numId w:val="47"/>
        </w:numPr>
        <w:spacing w:after="0"/>
      </w:pPr>
      <w:r>
        <w:t xml:space="preserve">Stečajni upravitelj Marijan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>, Antuna Mihanovića 131</w:t>
      </w:r>
    </w:p>
    <w:p w:rsidRDefault="007A6601" w:rsidP="007A6601" w:rsidR="007A6601">
      <w:pPr>
        <w:numPr>
          <w:ilvl w:val="0"/>
          <w:numId w:val="47"/>
        </w:numPr>
        <w:spacing w:after="0"/>
      </w:pPr>
      <w:r>
        <w:t>E-oglasna ploča suda</w:t>
      </w:r>
    </w:p>
    <w:p w:rsidRDefault="007A6601" w:rsidP="007A6601" w:rsidR="007A660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7A6601" w:rsidR="00AE649C" w:rsidRPr="00B76F3C">
      <w:pPr>
        <w:pStyle w:val="Naslov3"/>
        <w:numPr>
          <w:ilvl w:val="0"/>
          <w:numId w:val="0"/>
        </w:numPr>
      </w:pPr>
    </w:p>
    <w:p w:rsidRDefault="007A660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  <w:bookmarkStart w:name="_GoBack" w:id="0"/>
      <w:bookmarkEnd w:id="0"/>
    </w:p>
    <w:sectPr w:rsidSect="007A6601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601" w:rsidP="007A6601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St-388/15-5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601" w:rsidR="007A6601">
    <w:pPr>
      <w:pStyle w:val="Zaglavlje"/>
    </w:pPr>
    <w:r>
      <w:t>Poslovni broj: 2 St-388/15-5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601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094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St-388/2015-5</izvorni_sadrzaj>
    <derivirana_varijabla naziv="DomainObject.Oznaka_1">St-388/2015-5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St-388/2015</izvorni_sadrzaj>
    <derivirana_varijabla naziv="DomainObject.Predmet.OznakaBroj_1">St-388/2015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TIMCO - trgovina poljoprivrednim strojevima i rezervnim dijelovima, usluge i proizvodnja, d.o.o.</izvorni_sadrzaj>
    <derivirana_varijabla naziv="DomainObject.Predmet.ProtustrankaFormated_1">  TIMCO - trgovina poljoprivrednim strojevima i rezervnim dijelovima, usluge i proizvodnja, d.o.o.</derivirana_varijabla>
  </DomainObject.Predmet.ProtustrankaFormated>
  <DomainObject.Predmet.ProtustrankaFormatedOIB>
    <izvorni_sadrzaj>  TIMCO - trgovina poljoprivrednim strojevima i rezervnim dijelovima, usluge i proizvodnja, d.o.o., OIB 36173053525</izvorni_sadrzaj>
    <derivirana_varijabla naziv="DomainObject.Predmet.ProtustrankaFormatedOIB_1">  TIMCO - trgovina poljoprivrednim strojevima i rezervnim dijelovima, usluge i proizvodnja, d.o.o., OIB 36173053525</derivirana_varijabla>
  </DomainObject.Predmet.ProtustrankaFormatedOIB>
  <DomainObject.Predmet.ProtustrankaFormatedWithAdress>
    <izvorni_sadrzaj> TIMCO - trgovina poljoprivrednim strojevima i rezervnim dijelovima, usluge i proizvodnja, d.o.o., Varaždinska cesta 200/b, 48000 Koprivnica</izvorni_sadrzaj>
    <derivirana_varijabla naziv="DomainObject.Predmet.ProtustrankaFormatedWithAdress_1"> TIMCO - trgovina poljoprivrednim strojevima i rezervnim dijelovima, usluge i proizvodnja, d.o.o., Varaždinska cesta 200/b, 48000 Koprivnica</derivirana_varijabla>
  </DomainObject.Predmet.ProtustrankaFormatedWithAdress>
  <DomainObject.Predmet.ProtustrankaFormatedWithAdressOIB>
    <izvorni_sadrzaj> TIMCO - trgovina poljoprivrednim strojevima i rezervnim dijelovima, usluge i proizvodnja, d.o.o., OIB 36173053525, Varaždinska cesta 200/b, 48000 Koprivnica</izvorni_sadrzaj>
    <derivirana_varijabla naziv="DomainObject.Predmet.ProtustrankaFormatedWithAdressOIB_1"> TIMCO - trgovina poljoprivrednim strojevima i rezervnim dijelovima, usluge i proizvodnja, d.o.o., OIB 36173053525, Varaždinska cesta 200/b, 48000 Koprivnica</derivirana_varijabla>
  </DomainObject.Predmet.ProtustrankaFormatedWithAdressOIB>
  <DomainObject.Predmet.ProtustrankaWithAdress>
    <izvorni_sadrzaj>TIMCO - trgovina poljoprivrednim strojevima i rezervnim dijelovima, usluge i proizvodnja, d.o.o. Varaždinska cesta 200/b, 48000 Koprivnica</izvorni_sadrzaj>
    <derivirana_varijabla naziv="DomainObject.Predmet.ProtustrankaWithAdress_1">TIMCO - trgovina poljoprivrednim strojevima i rezervnim dijelovima, usluge i proizvodnja, d.o.o. Varaždinska cesta 200/b, 48000 Koprivnica</derivirana_varijabla>
  </DomainObject.Predmet.ProtustrankaWithAdress>
  <DomainObject.Predmet.ProtustrankaWithAdressOIB>
    <izvorni_sadrzaj>TIMCO - trgovina poljoprivrednim strojevima i rezervnim dijelovima, usluge i proizvodnja, d.o.o., OIB 36173053525, Varaždinska cesta 200/b, 48000 Koprivnica</izvorni_sadrzaj>
    <derivirana_varijabla naziv="DomainObject.Predmet.ProtustrankaWithAdressOIB_1">TIMCO - trgovina poljoprivrednim strojevima i rezervnim dijelovima, usluge i proizvodnja, d.o.o., OIB 36173053525, Varaždinska cesta 200/b, 48000 Koprivnica</derivirana_varijabla>
  </DomainObject.Predmet.ProtustrankaWithAdressOIB>
  <DomainObject.Predmet.ProtustrankaNazivFormated>
    <izvorni_sadrzaj>TIMCO - trgovina poljoprivrednim strojevima i rezervnim dijelovima, usluge i proizvodnja, d.o.o.</izvorni_sadrzaj>
    <derivirana_varijabla naziv="DomainObject.Predmet.ProtustrankaNazivFormated_1">TIMCO - trgovina poljoprivrednim strojevima i rezervnim dijelovima, usluge i proizvodnja, d.o.o.</derivirana_varijabla>
  </DomainObject.Predmet.ProtustrankaNazivFormated>
  <DomainObject.Predmet.ProtustrankaNazivFormatedOIB>
    <izvorni_sadrzaj>TIMCO - trgovina poljoprivrednim strojevima i rezervnim dijelovima, usluge i proizvodnja, d.o.o., OIB 36173053525</izvorni_sadrzaj>
    <derivirana_varijabla naziv="DomainObject.Predmet.ProtustrankaNazivFormatedOIB_1">TIMCO - trgovina poljoprivrednim strojevima i rezervnim dijelovima, usluge i proizvodnja, d.o.o., OIB 36173053525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172715.87</izvorni_sadrzaj>
    <derivirana_varijabla naziv="DomainObject.Predmet.TrenutnaVrijednost_1">172715.87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TIMCO - trgovina poljoprivrednim strojevima i rezervnim dijelovima, usluge i proizvodnja, d.o.o.</item>
    </izvorni_sadrzaj>
    <derivirana_varijabla naziv="DomainObject.Predmet.ProtuStrankaListFormated_1">
      <item>TIMCO - trgovina poljoprivrednim strojevima i rezervnim dijelovima, usluge i proizvodnja, d.o.o.</item>
    </derivirana_varijabla>
  </DomainObject.Predmet.ProtuStrankaListFormated>
  <DomainObject.Predmet.ProtuStrankaListFormatedOIB>
    <izvorni_sadrzaj>
      <item>TIMCO - trgovina poljoprivrednim strojevima i rezervnim dijelovima, usluge i proizvodnja, d.o.o., OIB 36173053525</item>
    </izvorni_sadrzaj>
    <derivirana_varijabla naziv="DomainObject.Predmet.ProtuStrankaListFormatedOIB_1">
      <item>TIMCO - trgovina poljoprivrednim strojevima i rezervnim dijelovima, usluge i proizvodnja, d.o.o., OIB 36173053525</item>
    </derivirana_varijabla>
  </DomainObject.Predmet.ProtuStrankaListFormatedOIB>
  <DomainObject.Predmet.ProtuStrankaListFormatedWithAdress>
    <izvorni_sadrzaj>
      <item>TIMCO - trgovina poljoprivrednim strojevima i rezervnim dijelovima, usluge i proizvodnja, d.o.o., Varaždinska cesta 200/b, 48000 Koprivnica</item>
    </izvorni_sadrzaj>
    <derivirana_varijabla naziv="DomainObject.Predmet.ProtuStrankaListFormatedWithAdress_1">
      <item>TIMCO - trgovina poljoprivrednim strojevima i rezervnim dijelovima, usluge i proizvodnja, d.o.o., Varaždinska cesta 200/b, 48000 Koprivnica</item>
    </derivirana_varijabla>
  </DomainObject.Predmet.ProtuStrankaListFormatedWithAdress>
  <DomainObject.Predmet.ProtuStrankaListFormatedWithAdressOIB>
    <izvorni_sadrzaj>
      <item>TIMCO - trgovina poljoprivrednim strojevima i rezervnim dijelovima, usluge i proizvodnja, d.o.o., OIB 36173053525, Varaždinska cesta 200/b, 48000 Koprivnica</item>
    </izvorni_sadrzaj>
    <derivirana_varijabla naziv="DomainObject.Predmet.ProtuStrankaListFormatedWithAdressOIB_1">
      <item>TIMCO - trgovina poljoprivrednim strojevima i rezervnim dijelovima, usluge i proizvodnja, d.o.o., OIB 36173053525, Varaždinska cesta 200/b, 48000 Koprivnica</item>
    </derivirana_varijabla>
  </DomainObject.Predmet.ProtuStrankaListFormatedWithAdressOIB>
  <DomainObject.Predmet.ProtuStrankaListNazivFormated>
    <izvorni_sadrzaj>
      <item>TIMCO - trgovina poljoprivrednim strojevima i rezervnim dijelovima, usluge i proizvodnja, d.o.o.</item>
    </izvorni_sadrzaj>
    <derivirana_varijabla naziv="DomainObject.Predmet.ProtuStrankaListNazivFormated_1">
      <item>TIMCO - trgovina poljoprivrednim strojevima i rezervnim dijelovima, usluge i proizvodnja, d.o.o.</item>
    </derivirana_varijabla>
  </DomainObject.Predmet.ProtuStrankaListNazivFormated>
  <DomainObject.Predmet.ProtuStrankaListNazivFormatedOIB>
    <izvorni_sadrzaj>
      <item>TIMCO - trgovina poljoprivrednim strojevima i rezervnim dijelovima, usluge i proizvodnja, d.o.o., OIB 36173053525</item>
    </izvorni_sadrzaj>
    <derivirana_varijabla naziv="DomainObject.Predmet.ProtuStrankaListNazivFormatedOIB_1">
      <item>TIMCO - trgovina poljoprivrednim strojevima i rezervnim dijelovima, usluge i proizvodnja, d.o.o., OIB 36173053525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Matija Hlevnjak</item>
    </izvorni_sadrzaj>
    <derivirana_varijabla naziv="DomainObject.Predmet.OstaliListFormated_1">
      <item>Sudski registar, Trgovački sud u Varaždinu</item>
      <item>E-oglasna ploča ovog suda</item>
      <item>Matija Hlevnjak</item>
    </derivirana_varijabla>
  </DomainObject.Predmet.OstaliListFormated>
  <DomainObject.Predmet.OstaliListFormatedOIB>
    <izvorni_sadrzaj>
      <item>Sudski registar, Trgovački sud u Varaždinu</item>
      <item>E-oglasna ploča ovog suda</item>
      <item>Matija Hlevnjak, OIB 53022207540</item>
    </izvorni_sadrzaj>
    <derivirana_varijabla naziv="DomainObject.Predmet.OstaliListFormatedOIB_1">
      <item>Sudski registar, Trgovački sud u Varaždinu</item>
      <item>E-oglasna ploča ovog suda</item>
      <item>Matija Hlevnjak, OIB 53022207540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Matija Hlevnjak, Varaždinska cesta 200/b, 48000 Koprivnica</item>
    </izvorni_sadrzaj>
    <derivirana_varijabla naziv="DomainObject.Predmet.OstaliListFormatedWithAdress_1">
      <item>Sudski registar, Trgovački sud u Varaždinu</item>
      <item>E-oglasna ploča ovog suda</item>
      <item>Matija Hlevnjak, Varaždinska cesta 200/b, 48000 Koprivnica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Matija Hlevnjak, OIB 53022207540, Varaždinska cesta 200/b, 48000 Koprivnica</item>
    </izvorni_sadrzaj>
    <derivirana_varijabla naziv="DomainObject.Predmet.OstaliListFormatedWithAdressOIB_1">
      <item>Sudski registar, Trgovački sud u Varaždinu</item>
      <item>E-oglasna ploča ovog suda</item>
      <item>Matija Hlevnjak, OIB 53022207540, Varaždinska cesta 200/b, 48000 Koprivnica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Matija Hlevnjak</item>
    </izvorni_sadrzaj>
    <derivirana_varijabla naziv="DomainObject.Predmet.OstaliListNazivFormated_1">
      <item>Sudski registar, Trgovački sud u Varaždinu</item>
      <item>E-oglasna ploča ovog suda</item>
      <item>Matija Hlevnjak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Matija Hlevnjak, OIB 53022207540</item>
    </izvorni_sadrzaj>
    <derivirana_varijabla naziv="DomainObject.Predmet.OstaliListNazivFormatedOIB_1">
      <item>Sudski registar, Trgovački sud u Varaždinu</item>
      <item>E-oglasna ploča ovog suda</item>
      <item>Matija Hlevnjak, OIB 53022207540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St-388/2015-5</izvorni_sadrzaj>
    <derivirana_varijabla naziv="DomainObject.PoslovniBrojDokumenta_1">St-388/2015-5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TIMCO - trgovina poljoprivrednim strojevima i rezervnim dijelovima, usluge i proizvodnja, d.o.o.</izvorni_sadrzaj>
    <derivirana_varijabla naziv="DomainObject.Predmet.ProtustrankaIDrugi_1">TIMCO - trgovina poljoprivrednim strojevima i rezervnim dijelovima, usluge i proizvodnja,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TIMCO - trgovina poljoprivrednim strojevima i rezervnim dijelovima, usluge i proizvodnja, d.o.o., OIB 36173053525, Varaždinska cesta 200/b, 48000 Koprivnica</izvorni_sadrzaj>
    <derivirana_varijabla naziv="DomainObject.Predmet.ProtustrankaIDrugiAdressOIB_1">TIMCO - trgovina poljoprivrednim strojevima i rezervnim dijelovima, usluge i proizvodnja, d.o.o., OIB 36173053525, Varaždinska cesta 200/b,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TIMCO - trgovina poljoprivrednim strojevima i rezervnim dijelovima, usluge i proizvodnja, d.o.o.</item>
      <item>Sudski registar, Trgovački sud u Varaždinu</item>
      <item>E-oglasna ploča ovog suda</item>
      <item>Matija Hlevnjak</item>
    </izvorni_sadrzaj>
    <derivirana_varijabla naziv="DomainObject.Predmet.SudioniciListNaziv_1">
      <item>Financijska agencija, Regionalni centar Zagreb, Podružnica Varaždin</item>
      <item>TIMCO - trgovina poljoprivrednim strojevima i rezervnim dijelovima, usluge i proizvodnja, d.o.o.</item>
      <item>Sudski registar, Trgovački sud u Varaždinu</item>
      <item>E-oglasna ploča ovog suda</item>
      <item>Matija Hlevnjak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TIMCO - trgovina poljoprivrednim strojevima i rezervnim dijelovima, usluge i proizvodnja, d.o.o., OIB 36173053525, Varaždinska cesta 200/b,48000 Koprivnica</item>
      <item>Sudski registar, Trgovački sud u Varaždinu</item>
      <item>E-oglasna ploča ovog suda</item>
      <item>Matija Hlevnjak, OIB 53022207540, Varaždinska cesta 200/b,48000 Koprivnica</item>
    </izvorni_sadrzaj>
    <derivirana_varijabla naziv="DomainObject.Predmet.SudioniciListAdressOIB_1">
      <item>Financijska agencija, Regionalni centar Zagreb, Podružnica Varaždin, A. Cesarca 2,42000 Varaždin</item>
      <item>TIMCO - trgovina poljoprivrednim strojevima i rezervnim dijelovima, usluge i proizvodnja, d.o.o., OIB 36173053525, Varaždinska cesta 200/b,48000 Koprivnica</item>
      <item>Sudski registar, Trgovački sud u Varaždinu</item>
      <item>E-oglasna ploča ovog suda</item>
      <item>Matija Hlevnjak, OIB 53022207540, Varaždinska cesta 200/b,48000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EA501-2650-4F1D-89A5-876790266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2888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2015-12-21T11:02:00Z</cp:lastPrinted>
  <dcterms:modified xmlns:xsi="http://www.w3.org/2001/XMLSchema-instance" xsi:type="dcterms:W3CDTF">2015-12-21T11:02:00Z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