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fd65" w14:paraId="172fd65" w:rsidRDefault="0077561E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broj: </w:t>
      </w:r>
      <w:r w:rsidR="00D911B7"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74/18-32</w:t>
      </w:r>
    </w:p>
    <w:p w:rsidRDefault="0077561E" w:rsidP="0077561E" w:rsidR="0077561E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61E" w:rsidP="0077561E" w:rsidR="0077561E" w:rsidRPr="00D21A2C">
      <w:pPr>
        <w:jc w:val="both"/>
      </w:pPr>
    </w:p>
    <w:p w:rsidRDefault="0077561E" w:rsidP="0077561E" w:rsidR="0077561E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77561E" w:rsidP="0077561E" w:rsidR="0077561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7561E" w:rsidP="0077561E" w:rsidR="0077561E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77561E" w:rsidRPr="0077561E">
        <w:rPr>
          <w:rFonts w:cs="Times New Roman" w:hAnsi="Times New Roman" w:ascii="Times New Roman"/>
          <w:b/>
          <w:sz w:val="24"/>
          <w:szCs w:val="24"/>
        </w:rPr>
        <w:t>TINA d.o.o. "u stečaju" Vinkovci, Tržnica 7, OIB: 76256756536, MBS: 030035864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77561E">
        <w:rPr>
          <w:rFonts w:cs="Times New Roman" w:hAnsi="Times New Roman" w:ascii="Times New Roman"/>
          <w:sz w:val="24"/>
          <w:szCs w:val="24"/>
        </w:rPr>
        <w:t>6. prosinca 2018. g.,</w:t>
      </w:r>
    </w:p>
    <w:p w:rsidRDefault="00B2529F" w:rsidP="00B2529F" w:rsidR="00D911B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77561E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77561E" w:rsidRPr="0077561E">
        <w:rPr>
          <w:rFonts w:cs="Times New Roman" w:hAnsi="Times New Roman" w:ascii="Times New Roman"/>
          <w:b/>
          <w:sz w:val="24"/>
          <w:szCs w:val="24"/>
        </w:rPr>
        <w:t>TINA d.o.o. "u stečaju" Vinkovci, Tržnica 7, OIB: 76256756536, MBS: 030035864</w:t>
      </w:r>
      <w:r w:rsidR="0077561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77561E" w:rsidR="0077561E">
      <w:r w:rsidRPr="008D3997">
        <w:t>upisan</w:t>
      </w:r>
      <w:r>
        <w:t>a</w:t>
      </w:r>
      <w:r w:rsidRPr="008D3997">
        <w:t xml:space="preserve"> </w:t>
      </w:r>
      <w:r w:rsidR="00DB536B">
        <w:t xml:space="preserve">kod </w:t>
      </w:r>
      <w:r>
        <w:t>zemljišnoknjižn</w:t>
      </w:r>
      <w:r w:rsidR="0077561E">
        <w:t>og</w:t>
      </w:r>
      <w:r>
        <w:t xml:space="preserve"> odjel</w:t>
      </w:r>
      <w:r w:rsidR="0077561E">
        <w:t>a Vinkovci</w:t>
      </w:r>
    </w:p>
    <w:p w:rsidRDefault="0077561E" w:rsidP="0077561E" w:rsidR="0077561E">
      <w:pPr>
        <w:jc w:val="both"/>
      </w:pPr>
      <w:r>
        <w:t xml:space="preserve"> </w:t>
      </w:r>
      <w:r w:rsidR="00B63567">
        <w:t xml:space="preserve"> </w:t>
      </w:r>
      <w:r>
        <w:t>-</w:t>
      </w:r>
      <w:r>
        <w:tab/>
        <w:t xml:space="preserve"> k.o. </w:t>
      </w:r>
      <w:proofErr w:type="spellStart"/>
      <w:r>
        <w:t>Retkovci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986 </w:t>
      </w:r>
      <w:proofErr w:type="spellStart"/>
      <w:r>
        <w:t>kč</w:t>
      </w:r>
      <w:proofErr w:type="spellEnd"/>
      <w:r>
        <w:t xml:space="preserve">. br. 54 u naravi upravna zgrada br. 171, pomoćna zgrada – portirnica, gospodarska zgrada, gospodarska zgrada – vaga, hangar, pumpna stanica, spremnik, izgrađeno zemljište, trafostanica, spremnik, izgrađeno zemljište, izgrađeno zemljište, spremnik – mehanička radionica, spremnik, izgrađeno zemljište i dvorište Velike njive, ukupne površine 77362 m2 </w:t>
      </w:r>
    </w:p>
    <w:p w:rsidRDefault="0077561E" w:rsidP="0077561E" w:rsidR="0077561E">
      <w:pPr>
        <w:jc w:val="both"/>
      </w:pPr>
    </w:p>
    <w:p w:rsidRDefault="0077561E" w:rsidP="0077561E" w:rsidR="0077561E">
      <w:pPr>
        <w:jc w:val="both"/>
      </w:pPr>
      <w:r>
        <w:t>Na navedenoj nekretnini upisana su slijedeća založna prva vjerovnika:</w:t>
      </w:r>
    </w:p>
    <w:p w:rsidRDefault="0077561E" w:rsidP="0077561E" w:rsidR="0077561E">
      <w:pPr>
        <w:pStyle w:val="Odlomakpopisa"/>
        <w:numPr>
          <w:ilvl w:val="0"/>
          <w:numId w:val="11"/>
        </w:numPr>
        <w:jc w:val="both"/>
      </w:pPr>
      <w:r>
        <w:t>-  Erste&amp;</w:t>
      </w:r>
      <w:proofErr w:type="spellStart"/>
      <w:r>
        <w:t>Steiermarkische</w:t>
      </w:r>
      <w:proofErr w:type="spellEnd"/>
      <w:r>
        <w:t xml:space="preserve"> Bank d.d. Rijeka, Jadranski trg 3A</w:t>
      </w:r>
    </w:p>
    <w:p w:rsidRDefault="0077561E" w:rsidP="0077561E" w:rsidR="0077561E">
      <w:pPr>
        <w:pStyle w:val="Odlomakpopisa"/>
        <w:numPr>
          <w:ilvl w:val="0"/>
          <w:numId w:val="11"/>
        </w:numPr>
        <w:jc w:val="both"/>
      </w:pPr>
      <w:r>
        <w:t>- Nike Marina OIB: 18713559449, Vinkovci, Zlatana Sremca 31</w:t>
      </w:r>
    </w:p>
    <w:p w:rsidRDefault="0077561E" w:rsidP="0077561E" w:rsidR="0077561E">
      <w:pPr>
        <w:jc w:val="both"/>
      </w:pPr>
    </w:p>
    <w:p w:rsidRDefault="0077561E" w:rsidP="0077561E" w:rsidR="0077561E">
      <w:pPr>
        <w:jc w:val="both"/>
      </w:pPr>
    </w:p>
    <w:p w:rsidRDefault="0077561E" w:rsidP="0077561E" w:rsidR="0077561E">
      <w:pPr>
        <w:jc w:val="both"/>
      </w:pPr>
      <w:r>
        <w:t>-</w:t>
      </w:r>
      <w:r>
        <w:tab/>
        <w:t xml:space="preserve">k.o. </w:t>
      </w:r>
      <w:proofErr w:type="spellStart"/>
      <w:r>
        <w:t>Andrijaševci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75, </w:t>
      </w:r>
      <w:proofErr w:type="spellStart"/>
      <w:r>
        <w:t>kč</w:t>
      </w:r>
      <w:proofErr w:type="spellEnd"/>
      <w:r>
        <w:t xml:space="preserve">. br. 531/2, u naravi oranica Velike </w:t>
      </w:r>
      <w:proofErr w:type="spellStart"/>
      <w:r>
        <w:t>Laze</w:t>
      </w:r>
      <w:proofErr w:type="spellEnd"/>
      <w:r>
        <w:t>, na površini od 2158 m2 u vlasništvu dužnika</w:t>
      </w:r>
    </w:p>
    <w:p w:rsidRDefault="0077561E" w:rsidP="0077561E" w:rsidR="0077561E">
      <w:pPr>
        <w:jc w:val="both"/>
      </w:pPr>
    </w:p>
    <w:p w:rsidRDefault="0077561E" w:rsidP="0077561E" w:rsidR="0077561E">
      <w:pPr>
        <w:jc w:val="both"/>
      </w:pPr>
      <w:r>
        <w:t>Na navedenoj nekretnini upisano je založno pravo vjerovnika Silvije Mladina, Zlatana Sremca 31, Vinkovci.</w:t>
      </w:r>
    </w:p>
    <w:p w:rsidRDefault="0077561E" w:rsidP="0077561E" w:rsidR="0077561E">
      <w:pPr>
        <w:jc w:val="both"/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B536B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 w:rsidRPr="00DB536B">
        <w:rPr>
          <w:rFonts w:cs="Times New Roman" w:hAnsi="Times New Roman" w:ascii="Times New Roman"/>
          <w:sz w:val="24"/>
          <w:szCs w:val="24"/>
        </w:rPr>
        <w:t xml:space="preserve">Vukovar </w:t>
      </w:r>
      <w:r w:rsidR="00DB536B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77561E">
        <w:rPr>
          <w:rFonts w:cs="Times New Roman" w:hAnsi="Times New Roman" w:ascii="Times New Roman"/>
          <w:sz w:val="24"/>
          <w:szCs w:val="24"/>
        </w:rPr>
        <w:t>Vinkovci</w:t>
      </w:r>
      <w:r w:rsidR="00DB536B">
        <w:rPr>
          <w:rFonts w:cs="Times New Roman" w:hAnsi="Times New Roman" w:ascii="Times New Roman"/>
          <w:sz w:val="24"/>
          <w:szCs w:val="24"/>
        </w:rPr>
        <w:t>.</w:t>
      </w:r>
    </w:p>
    <w:p w:rsidRDefault="00DB536B" w:rsidP="00DB536B" w:rsidR="00DB536B">
      <w:pPr>
        <w:pStyle w:val="Odlomakpopisa"/>
      </w:pPr>
    </w:p>
    <w:p w:rsidRDefault="0077561E" w:rsidP="0077561E" w:rsidR="0077561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Poslovni broj: </w:t>
      </w: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74/18-32</w:t>
      </w:r>
    </w:p>
    <w:p w:rsidRDefault="00DB536B" w:rsidP="00DB536B" w:rsidR="00DB536B">
      <w:pPr>
        <w:pStyle w:val="Bezproreda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77561E" w:rsidP="00DB536B" w:rsidR="0077561E" w:rsidRPr="00DB536B">
      <w:pPr>
        <w:pStyle w:val="Bezproreda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7561E" w:rsidP="00D911B7" w:rsidR="0077561E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B536B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77561E">
        <w:rPr>
          <w:rFonts w:cs="Times New Roman" w:hAnsi="Times New Roman" w:ascii="Times New Roman"/>
          <w:sz w:val="24"/>
          <w:szCs w:val="24"/>
        </w:rPr>
        <w:t>20. studenog 2018</w:t>
      </w:r>
      <w:r w:rsidR="00B63567">
        <w:rPr>
          <w:rFonts w:cs="Times New Roman" w:hAnsi="Times New Roman" w:ascii="Times New Roman"/>
          <w:sz w:val="24"/>
          <w:szCs w:val="24"/>
        </w:rPr>
        <w:t xml:space="preserve">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77561E">
        <w:rPr>
          <w:rFonts w:cs="Times New Roman" w:hAnsi="Times New Roman" w:ascii="Times New Roman"/>
          <w:sz w:val="24"/>
          <w:szCs w:val="24"/>
        </w:rPr>
        <w:t xml:space="preserve"> i 104/17 dalje: SZ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7561E">
        <w:rPr>
          <w:rFonts w:cs="Times New Roman" w:hAnsi="Times New Roman" w:ascii="Times New Roman"/>
          <w:sz w:val="24"/>
          <w:szCs w:val="24"/>
        </w:rPr>
        <w:t>6. prosinca 2018. g.</w:t>
      </w:r>
    </w:p>
    <w:p w:rsidRDefault="0077561E" w:rsidP="000F5616" w:rsidR="0077561E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F768B5">
      <w:pPr>
        <w:tabs>
          <w:tab w:pos="3510" w:val="left"/>
        </w:tabs>
        <w:jc w:val="both"/>
      </w:pPr>
      <w:r w:rsidRPr="00F768B5">
        <w:tab/>
      </w:r>
    </w:p>
    <w:p w:rsidRDefault="00C85A8F" w:rsidP="00C85A8F" w:rsidR="00C85A8F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68B5">
        <w:rPr>
          <w:rFonts w:cs="Times New Roman" w:hAnsi="Times New Roman" w:ascii="Times New Roman"/>
          <w:sz w:val="24"/>
          <w:szCs w:val="24"/>
        </w:rPr>
        <w:t>DNA:</w:t>
      </w:r>
    </w:p>
    <w:p w:rsidRDefault="00D73536" w:rsidP="00C85A8F" w:rsidR="00D73536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536B" w:rsidP="00B63567" w:rsidR="00B63567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C85A8F" w:rsidRPr="00F768B5">
        <w:rPr>
          <w:rFonts w:cs="Times New Roman" w:hAnsi="Times New Roman" w:ascii="Times New Roman"/>
          <w:sz w:val="24"/>
          <w:szCs w:val="24"/>
        </w:rPr>
        <w:t xml:space="preserve">. ŽDO </w:t>
      </w:r>
      <w:r w:rsidR="00DF2793" w:rsidRPr="00F768B5">
        <w:rPr>
          <w:rFonts w:cs="Times New Roman" w:hAnsi="Times New Roman" w:ascii="Times New Roman"/>
          <w:sz w:val="24"/>
          <w:szCs w:val="24"/>
        </w:rPr>
        <w:t>Vukovar</w:t>
      </w:r>
    </w:p>
    <w:p w:rsidRDefault="00DB536B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B63567" w:rsidRPr="00F768B5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F768B5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DB536B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77561E">
        <w:rPr>
          <w:rFonts w:hAnsi="Times New Roman" w:ascii="Times New Roman"/>
          <w:sz w:val="24"/>
          <w:szCs w:val="24"/>
        </w:rPr>
        <w:t>Vinkovci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77561E" w:rsidP="00C85A8F" w:rsidR="007756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st. uprav. </w:t>
      </w:r>
      <w:proofErr w:type="spellStart"/>
      <w:r>
        <w:rPr>
          <w:rFonts w:hAnsi="Times New Roman" w:ascii="Times New Roman"/>
          <w:sz w:val="24"/>
          <w:szCs w:val="24"/>
        </w:rPr>
        <w:t>Mirsad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Demirović</w:t>
      </w:r>
      <w:proofErr w:type="spellEnd"/>
      <w:r>
        <w:rPr>
          <w:rFonts w:hAnsi="Times New Roman" w:ascii="Times New Roman"/>
          <w:sz w:val="24"/>
          <w:szCs w:val="24"/>
        </w:rPr>
        <w:t>, Kolodvorska 4, Gunja</w:t>
      </w:r>
    </w:p>
    <w:p w:rsidRDefault="0077561E" w:rsidP="00C85A8F" w:rsidR="007756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Pr="0077561E">
        <w:rPr>
          <w:rFonts w:hAnsi="Times New Roman" w:ascii="Times New Roman"/>
          <w:sz w:val="24"/>
          <w:szCs w:val="24"/>
        </w:rPr>
        <w:t>Erste&amp;</w:t>
      </w:r>
      <w:proofErr w:type="spellStart"/>
      <w:r w:rsidRPr="0077561E">
        <w:rPr>
          <w:rFonts w:hAnsi="Times New Roman" w:ascii="Times New Roman"/>
          <w:sz w:val="24"/>
          <w:szCs w:val="24"/>
        </w:rPr>
        <w:t>Steiermarkische</w:t>
      </w:r>
      <w:proofErr w:type="spellEnd"/>
      <w:r w:rsidRPr="0077561E">
        <w:rPr>
          <w:rFonts w:hAnsi="Times New Roman" w:ascii="Times New Roman"/>
          <w:sz w:val="24"/>
          <w:szCs w:val="24"/>
        </w:rPr>
        <w:t xml:space="preserve"> Bank </w:t>
      </w:r>
      <w:r>
        <w:rPr>
          <w:rFonts w:hAnsi="Times New Roman" w:ascii="Times New Roman"/>
          <w:sz w:val="24"/>
          <w:szCs w:val="24"/>
        </w:rPr>
        <w:t>d.d. Rijeka, Jadranski trg 3A</w:t>
      </w:r>
    </w:p>
    <w:p w:rsidRDefault="0077561E" w:rsidP="00C85A8F" w:rsidR="007756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 Niko Marin, Vinkovci, Zlatana Sremca 31</w:t>
      </w:r>
    </w:p>
    <w:p w:rsidRDefault="0077561E" w:rsidP="00C85A8F" w:rsidR="007756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 Silvije Mladina, Vinkovci, Zlatana Sremca 31</w:t>
      </w:r>
    </w:p>
    <w:p w:rsidRDefault="0077561E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8. R- 14.12.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8B00BA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EE9" w:rsidP="000F5616" w:rsidR="008F3EE9">
      <w:r>
        <w:separator/>
      </w:r>
    </w:p>
  </w:endnote>
  <w:endnote w:id="0" w:type="continuationSeparator">
    <w:p w:rsidRDefault="008F3EE9" w:rsidP="000F5616" w:rsidR="008F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EE9" w:rsidP="000F5616" w:rsidR="008F3EE9">
      <w:r>
        <w:separator/>
      </w:r>
    </w:p>
  </w:footnote>
  <w:footnote w:id="0" w:type="continuationSeparator">
    <w:p w:rsidRDefault="008F3EE9" w:rsidP="000F5616" w:rsidR="008F3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0BA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6A6C16"/>
    <w:multiLevelType w:val="hybridMultilevel"/>
    <w:tmpl w:val="A9F0018A"/>
    <w:lvl w:tplc="FDA090E2" w:ilvl="0">
      <w:start w:val="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93555"/>
    <w:rsid w:val="000B12FC"/>
    <w:rsid w:val="000F5616"/>
    <w:rsid w:val="002756C9"/>
    <w:rsid w:val="00282C7B"/>
    <w:rsid w:val="00345FED"/>
    <w:rsid w:val="004944A1"/>
    <w:rsid w:val="004C49E9"/>
    <w:rsid w:val="00505487"/>
    <w:rsid w:val="00547936"/>
    <w:rsid w:val="005A07F2"/>
    <w:rsid w:val="005A26F3"/>
    <w:rsid w:val="005E60C7"/>
    <w:rsid w:val="006F3A01"/>
    <w:rsid w:val="0077561E"/>
    <w:rsid w:val="007F308F"/>
    <w:rsid w:val="008B00BA"/>
    <w:rsid w:val="008C444A"/>
    <w:rsid w:val="008F3EE9"/>
    <w:rsid w:val="009C068D"/>
    <w:rsid w:val="00A15F6A"/>
    <w:rsid w:val="00A57F13"/>
    <w:rsid w:val="00A73B42"/>
    <w:rsid w:val="00B14A26"/>
    <w:rsid w:val="00B2529F"/>
    <w:rsid w:val="00B35539"/>
    <w:rsid w:val="00B37C00"/>
    <w:rsid w:val="00B63567"/>
    <w:rsid w:val="00B666B2"/>
    <w:rsid w:val="00C34E59"/>
    <w:rsid w:val="00C85A8F"/>
    <w:rsid w:val="00CE666F"/>
    <w:rsid w:val="00D32815"/>
    <w:rsid w:val="00D73536"/>
    <w:rsid w:val="00D911B7"/>
    <w:rsid w:val="00DB536B"/>
    <w:rsid w:val="00DC334D"/>
    <w:rsid w:val="00DF2793"/>
    <w:rsid w:val="00E5763B"/>
    <w:rsid w:val="00F02A6E"/>
    <w:rsid w:val="00F7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00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0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0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0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00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0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0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0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St-74/2018-30</izvorni_sadrzaj>
    <derivirana_varijabla naziv="DomainObject.PredzadnjaOdlukaIzPredmeta.Oznaka_1">St-74/2018-30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2447</properties:Characters>
  <properties:Lines>114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2018-12-06T10:06:00Z</dcterms:created>
  <dc:creator>Danijela Sekulić</dc:creator>
  <cp:lastModifiedBy>Danijela Sekulić</cp:lastModifiedBy>
  <cp:lastPrinted>2018-12-06T10:06:00Z</cp:lastPrinted>
  <dcterms:modified xmlns:xsi="http://www.w3.org/2001/XMLSchema-instance" xsi:type="dcterms:W3CDTF">2018-12-06T10:07:00Z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