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1d65" w14:paraId="4341d65" w:rsidRDefault="00AA6665" w:rsidP="006A0EB8" w:rsidR="006A0EB8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  <w:r>
        <w:t>REPUBLIKA HRVATSKA</w:t>
      </w:r>
    </w:p>
    <w:p w:rsidRDefault="006A0EB8" w:rsidP="006A0EB8" w:rsidR="006A0EB8">
      <w:pPr>
        <w:jc w:val="both"/>
      </w:pPr>
      <w:r>
        <w:t xml:space="preserve">Trgovački sud u Zagrebu </w:t>
      </w:r>
    </w:p>
    <w:p w:rsidRDefault="006A0EB8" w:rsidP="006A0EB8" w:rsidR="006A0EB8">
      <w:pPr>
        <w:jc w:val="both"/>
      </w:pPr>
      <w:r>
        <w:t xml:space="preserve">Zagreb, Amruševa 2/II                             </w:t>
      </w:r>
    </w:p>
    <w:p w:rsidRDefault="006A0EB8" w:rsidP="00AA6665" w:rsidR="006A0EB8">
      <w:pPr>
        <w:ind w:left="7080"/>
        <w:jc w:val="both"/>
      </w:pPr>
      <w:r>
        <w:t>18. St-1112/2013-</w:t>
      </w: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 w:rsidR="00AA6665">
        <w:t xml:space="preserve"> </w:t>
      </w:r>
      <w:r>
        <w:t xml:space="preserve"> Z A K L J U Č A K</w:t>
      </w: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</w:p>
    <w:p w:rsidRDefault="006A0EB8" w:rsidP="006A0EB8" w:rsidR="006A0EB8">
      <w:pPr>
        <w:ind w:firstLine="708"/>
        <w:jc w:val="both"/>
      </w:pPr>
      <w:r>
        <w:t>Trgovački sud u Zagrebu, sudac Danijela Uzelac, u stečajnom postupku nad stečajnim dužnikom ORION GRUPA d.o.o. za trg</w:t>
      </w:r>
      <w:r w:rsidR="00AA6665">
        <w:t>ovinu i građenje u stečaju, OIB</w:t>
      </w:r>
      <w:r>
        <w:t xml:space="preserve"> 89775200621,  Zagreb, Jaruščica 7a, 7. svibnja 2019.</w:t>
      </w: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 z a k l j u č i o      j e</w:t>
      </w:r>
    </w:p>
    <w:p w:rsidRDefault="006A0EB8" w:rsidP="006A0EB8" w:rsidR="006A0EB8">
      <w:pPr>
        <w:jc w:val="both"/>
      </w:pPr>
    </w:p>
    <w:p w:rsidRDefault="006A0EB8" w:rsidP="006A0EB8" w:rsidR="006A0EB8">
      <w:pPr>
        <w:jc w:val="both"/>
      </w:pPr>
    </w:p>
    <w:p w:rsidRDefault="00AA6665" w:rsidP="006A0EB8" w:rsidR="006A0EB8">
      <w:pPr>
        <w:ind w:firstLine="708"/>
        <w:jc w:val="both"/>
      </w:pPr>
      <w:r>
        <w:t>Nalaže se stečajnoj upraviteljici</w:t>
      </w:r>
      <w:r w:rsidR="006A0EB8">
        <w:t xml:space="preserve"> Mirjani Zuziji iz Velike Gorice, Slavka Kolara 25, u roku 5 dana od dostave ovog zaključka dostaviti ovom sudu pisano izvješće o tijeku stečajnoga postupka i o stanju stečajne mase, koje je u skladu s odredbom čl. 89. st. 2. u vezi s odredbom čl. 441. st. 2. Stečajnog zakona ("N</w:t>
      </w:r>
      <w:r>
        <w:t>arodne novine" broj 71/15) dužna</w:t>
      </w:r>
      <w:r w:rsidR="006A0EB8">
        <w:t xml:space="preserve"> podnositi najmanje jedanput u tri mjeseca.</w:t>
      </w:r>
    </w:p>
    <w:p w:rsidRDefault="006A0EB8" w:rsidP="006A0EB8" w:rsidR="006A0EB8">
      <w:pPr>
        <w:jc w:val="both"/>
      </w:pPr>
    </w:p>
    <w:p w:rsidRDefault="00AA6665" w:rsidP="006A0EB8" w:rsidR="006A0EB8">
      <w:pPr>
        <w:ind w:firstLine="708" w:left="2124"/>
        <w:jc w:val="both"/>
      </w:pPr>
      <w:r>
        <w:t xml:space="preserve">        </w:t>
      </w:r>
      <w:r w:rsidR="006A0EB8">
        <w:t>U Zagrebu 7. svibnja 2019.</w:t>
      </w:r>
    </w:p>
    <w:p w:rsidRDefault="006A0EB8" w:rsidP="006A0EB8" w:rsidR="006A0E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6A0EB8" w:rsidP="006A0EB8" w:rsidR="006A0EB8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Danijela Uzelac</w:t>
      </w:r>
      <w:r w:rsidR="0074612C">
        <w:t>, v.r.</w:t>
      </w:r>
    </w:p>
    <w:p w:rsidRDefault="006A0EB8" w:rsidP="006A0EB8" w:rsidR="006A0EB8">
      <w:pPr>
        <w:jc w:val="both"/>
      </w:pPr>
      <w:r>
        <w:t xml:space="preserve">   </w:t>
      </w:r>
    </w:p>
    <w:p w:rsidRDefault="006A0EB8" w:rsidP="006A0EB8" w:rsidR="006A0E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A0EB8" w:rsidP="006A0EB8" w:rsidR="006A0EB8">
      <w:pPr>
        <w:jc w:val="both"/>
      </w:pPr>
      <w:r>
        <w:t>Uputa o pravnom lijeku: Protiv zaključka nije dopuštena žalba (čl. 11. st. 9. Stečajnog zakona ("Narodne novine" broj: 44/96, 161/98, 29/99, 129/00, 123/03, 197/03, 187/04, 82/06, 116/10, 25/12 i 133/12).</w:t>
      </w:r>
    </w:p>
    <w:p w:rsidRDefault="006A0EB8" w:rsidP="006A0EB8" w:rsidR="006A0EB8">
      <w:pPr>
        <w:jc w:val="both"/>
      </w:pPr>
    </w:p>
    <w:p w:rsidRDefault="0074612C" w:rsidP="0074612C" w:rsidR="0074612C">
      <w:pPr>
        <w:jc w:val="right"/>
      </w:pPr>
      <w:r>
        <w:t>Za točnost otpravka:</w:t>
      </w:r>
    </w:p>
    <w:p w:rsidRDefault="0074612C" w:rsidP="0074612C" w:rsidR="0074612C">
      <w:pPr>
        <w:jc w:val="right"/>
      </w:pPr>
      <w:r>
        <w:t>Katarina Franjić</w:t>
      </w:r>
    </w:p>
    <w:p w:rsidRDefault="0074612C" w:rsidP="006A0EB8" w:rsidR="0074612C">
      <w:pPr>
        <w:jc w:val="both"/>
      </w:pPr>
    </w:p>
    <w:p w:rsidRDefault="0004655B" w:rsidP="006A0EB8" w:rsidR="0004655B">
      <w:pPr>
        <w:jc w:val="both"/>
      </w:pPr>
    </w:p>
    <w:sectPr w:rsidR="000465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2A4C"/>
    <w:rsid w:val="0004655B"/>
    <w:rsid w:val="0065282B"/>
    <w:rsid w:val="00682A4C"/>
    <w:rsid w:val="006A0EB8"/>
    <w:rsid w:val="0074612C"/>
    <w:rsid w:val="00AA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1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61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61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61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Masarykova 15,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Masarykova 15,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St-1112/2013-152</izvorni_sadrzaj>
    <derivirana_varijabla naziv="DomainObject.PredzadnjaOdlukaIzPredmeta.Oznaka_1">St-1112/2013-152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187</properties:Words>
  <properties:Characters>858</properties:Characters>
  <properties:Lines>40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2019-05-07T12:15:00Z</dcterms:created>
  <dc:creator>Danijela Uzelac</dc:creator>
  <dc:description/>
  <cp:keywords/>
  <cp:lastModifiedBy>Katarina Franjić</cp:lastModifiedBy>
  <cp:lastPrinted>2019-05-07T12:21:00Z</cp:lastPrinted>
  <dcterms:modified xmlns:xsi="http://www.w3.org/2001/XMLSchema-instance" xsi:type="dcterms:W3CDTF">2019-05-07T12:23:00Z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(st-112-13 zaključak nalog stečajnom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