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18b7" w14:paraId="13e18b7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>TRGOVAČKI SUD  U PAZINU</w:t>
      </w:r>
    </w:p>
    <w:p w:rsidRDefault="00E94491" w:rsidP="00E94491" w:rsidR="00E94491">
      <w:pPr>
        <w:jc w:val="both"/>
      </w:pPr>
      <w:r>
        <w:t xml:space="preserve">           Pazin, Dršćevka 1                                              </w:t>
      </w:r>
    </w:p>
    <w:p w:rsidRDefault="00D37596" w:rsidP="009D794D" w:rsidR="00D37596" w:rsidRPr="00B167AD">
      <w:pPr>
        <w:jc w:val="both"/>
      </w:pPr>
    </w:p>
    <w:p w:rsidRDefault="00D37596" w:rsidP="00E94491" w:rsidR="00D37596" w:rsidRPr="00B167AD">
      <w:r w:rsidRPr="00B167AD">
        <w:t xml:space="preserve">            </w:t>
      </w:r>
      <w:r w:rsidRPr="00B167AD">
        <w:tab/>
        <w:t xml:space="preserve">    </w:t>
      </w:r>
      <w:r w:rsidR="00E94491">
        <w:t xml:space="preserve"> 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2B5398">
        <w:t>FUNDAMENTUM d.o.o., Pula, Portarata 8, OIB: 65724141</w:t>
      </w:r>
      <w:r w:rsidR="00B167AD" w:rsidRPr="00B167AD">
        <w:t xml:space="preserve">, </w:t>
      </w:r>
      <w:r w:rsidR="000923D4" w:rsidRPr="00B167AD">
        <w:t xml:space="preserve">temeljem članka </w:t>
      </w:r>
      <w:r w:rsidR="005C75A8">
        <w:t>103. st.1.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AF6A06">
        <w:t>22. studenog</w:t>
      </w:r>
      <w:r w:rsidR="005C75A8">
        <w:t xml:space="preserve"> </w:t>
      </w:r>
      <w:r w:rsidR="00E94491">
        <w:t>2017</w:t>
      </w:r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2B5398">
        <w:t>FUNDAMENTUM d.o.o., Pula, Portarata 8, OIB: 65724141</w:t>
      </w:r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1306CE">
        <w:t>18. prosinca</w:t>
      </w:r>
      <w:r w:rsidR="00E94491">
        <w:t xml:space="preserve"> 2017</w:t>
      </w:r>
      <w:r w:rsidR="00B167AD">
        <w:t xml:space="preserve">. godine u </w:t>
      </w:r>
      <w:r w:rsidR="00141302">
        <w:t>12</w:t>
      </w:r>
      <w:r w:rsidR="00FB269A">
        <w:t>,</w:t>
      </w:r>
      <w:r w:rsidR="002B5398">
        <w:t>0</w:t>
      </w:r>
      <w:r w:rsidR="00FB269A">
        <w:t>0</w:t>
      </w:r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r w:rsidRPr="00B167AD">
        <w:t>Dršćevka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2B5398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Izvješće stečajnog upravitelja</w:t>
      </w:r>
      <w:r w:rsidR="00535408">
        <w:rPr>
          <w:color w:val="000000"/>
          <w:szCs w:val="20"/>
        </w:rPr>
        <w:t>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r w:rsidR="005C75A8">
        <w:t>103</w:t>
      </w:r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r w:rsidR="002B5398">
        <w:t>22. studeni</w:t>
      </w:r>
      <w:r w:rsidR="005C75A8">
        <w:t xml:space="preserve"> </w:t>
      </w:r>
      <w:r w:rsidR="00E94491">
        <w:t>2017.</w:t>
      </w:r>
    </w:p>
    <w:p w:rsidRDefault="009448BB" w:rsidP="00D37596" w:rsidR="00D37596" w:rsidRPr="00B167AD">
      <w:pPr>
        <w:jc w:val="center"/>
      </w:pPr>
      <w:r>
        <w:t xml:space="preserve">  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</w:t>
      </w:r>
      <w:r w:rsidR="00535408">
        <w:t xml:space="preserve"> </w:t>
      </w:r>
      <w:r w:rsidR="00141302">
        <w:t xml:space="preserve"> </w:t>
      </w:r>
      <w:r w:rsidR="002B5398">
        <w:t xml:space="preserve">  </w:t>
      </w:r>
      <w:r w:rsidR="00104375" w:rsidRPr="00B167AD">
        <w:t>Damir Rabar</w:t>
      </w:r>
      <w:r w:rsidR="001306CE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="00E94491">
      <w:t>1</w:t>
    </w:r>
    <w:r w:rsidRPr="00062910">
      <w:t xml:space="preserve"> St-</w:t>
    </w:r>
    <w:r w:rsidR="002B5398">
      <w:t>592</w:t>
    </w:r>
    <w:r w:rsidR="00E94491">
      <w:t>/1</w:t>
    </w:r>
    <w:r w:rsidR="00141302">
      <w:t>6</w:t>
    </w:r>
    <w:r w:rsidR="00E94491">
      <w:t>-</w:t>
    </w:r>
    <w:r w:rsidR="002B5398">
      <w:t>51</w:t>
    </w:r>
    <w:r w:rsidR="00BC5579" w:rsidRPr="00062910">
      <w:tab/>
    </w:r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306CE"/>
    <w:rsid w:val="00141302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65DA"/>
    <w:rsid w:val="0047418F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448BB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52B76"/>
    <w:rsid w:val="00A90C1B"/>
    <w:rsid w:val="00A94C57"/>
    <w:rsid w:val="00AC2030"/>
    <w:rsid w:val="00AC4465"/>
    <w:rsid w:val="00AD18DD"/>
    <w:rsid w:val="00AF6A06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6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6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6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6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6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7F17D-3214-4D8D-91A8-294EC55BC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766</properties:Characters>
  <properties:Lines>45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2017-11-22T08:01:00Z</dcterms:created>
  <dc:creator>jjeromela</dc:creator>
  <cp:lastModifiedBy>Lorena Paris Aničić</cp:lastModifiedBy>
  <cp:lastPrinted>2017-10-17T12:05:00Z</cp:lastPrinted>
  <dcterms:modified xmlns:xsi="http://www.w3.org/2001/XMLSchema-instance" xsi:type="dcterms:W3CDTF">2017-11-22T08:12:00Z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