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6f2d" w14:paraId="fce6f2d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3D519A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3D519A">
        <w:t>793/16-4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3D519A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3D519A">
        <w:rPr>
          <w:lang w:val="hr-HR"/>
        </w:rPr>
        <w:t xml:space="preserve">ZAGORJE-PRIJEVOZ d.o.o., OIB </w:t>
      </w:r>
      <w:r w:rsidR="003D519A" w:rsidRPr="003D519A">
        <w:rPr>
          <w:lang w:val="hr-HR"/>
        </w:rPr>
        <w:t>39067182718</w:t>
      </w:r>
      <w:r w:rsidR="003D519A">
        <w:rPr>
          <w:lang w:val="hr-HR"/>
        </w:rPr>
        <w:t>, Križevci, Zagorska 156</w:t>
      </w:r>
      <w:r w:rsidRPr="00F274ED">
        <w:rPr>
          <w:lang w:val="hr-HR"/>
        </w:rPr>
        <w:t xml:space="preserve">, dana </w:t>
      </w:r>
      <w:r w:rsidR="003D519A">
        <w:rPr>
          <w:lang w:val="hr-HR"/>
        </w:rPr>
        <w:t>14. lipnja 2016.</w:t>
      </w:r>
    </w:p>
    <w:p w:rsidRDefault="00F274ED" w:rsidP="00F274ED" w:rsidR="00F274ED">
      <w:pPr>
        <w:spacing w:after="0"/>
        <w:rPr>
          <w:lang w:val="hr-HR"/>
        </w:rPr>
      </w:pPr>
    </w:p>
    <w:p w:rsidRDefault="003D519A" w:rsidP="00F274ED" w:rsidR="003D519A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3D519A">
        <w:rPr>
          <w:lang w:val="hr-HR"/>
        </w:rPr>
        <w:t xml:space="preserve">ZAGORJE-PRIJEVOZ d.o.o., OIB </w:t>
      </w:r>
      <w:r w:rsidR="003D519A" w:rsidRPr="003D519A">
        <w:rPr>
          <w:lang w:val="hr-HR"/>
        </w:rPr>
        <w:t>39067182718</w:t>
      </w:r>
      <w:r w:rsidR="003D519A">
        <w:rPr>
          <w:lang w:val="hr-HR"/>
        </w:rPr>
        <w:t>, Križevci, Zagorska 156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3D519A" w:rsidP="00F274ED" w:rsidR="00F274ED" w:rsidRPr="003D519A">
      <w:pPr>
        <w:spacing w:after="0"/>
        <w:jc w:val="center"/>
        <w:rPr>
          <w:b/>
          <w:u w:val="single"/>
          <w:lang w:val="hr-HR"/>
        </w:rPr>
      </w:pPr>
      <w:r w:rsidRPr="003D519A">
        <w:rPr>
          <w:b/>
          <w:u w:val="single"/>
          <w:lang w:val="hr-HR"/>
        </w:rPr>
        <w:t>30. kolovoza 2016. u 10,05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3D519A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>
        <w:rPr>
          <w:lang w:val="hr-HR"/>
        </w:rPr>
        <w:t xml:space="preserve">član uprave dužnika, Ivica </w:t>
      </w:r>
      <w:proofErr w:type="spellStart"/>
      <w:r>
        <w:rPr>
          <w:lang w:val="hr-HR"/>
        </w:rPr>
        <w:t>Sokač</w:t>
      </w:r>
      <w:proofErr w:type="spellEnd"/>
      <w:r>
        <w:rPr>
          <w:lang w:val="hr-HR"/>
        </w:rPr>
        <w:t>, OIB 09224338746, Križevci, zagorska 156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</w:t>
      </w:r>
      <w:r w:rsidR="003D519A">
        <w:rPr>
          <w:lang w:val="hr-HR"/>
        </w:rPr>
        <w:t>članu uprave dužnika</w:t>
      </w:r>
      <w:r w:rsidRPr="00F274ED">
        <w:rPr>
          <w:lang w:val="hr-HR"/>
        </w:rPr>
        <w:t xml:space="preserve">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3D519A">
        <w:rPr>
          <w:lang w:val="hr-HR"/>
        </w:rPr>
        <w:t xml:space="preserve">ZAGORJE-PRIJEVOZ d.o.o., OIB </w:t>
      </w:r>
      <w:r w:rsidR="003D519A" w:rsidRPr="003D519A">
        <w:rPr>
          <w:lang w:val="hr-HR"/>
        </w:rPr>
        <w:t>39067182718</w:t>
      </w:r>
      <w:r w:rsidR="003D519A">
        <w:rPr>
          <w:lang w:val="hr-HR"/>
        </w:rPr>
        <w:t>, Križevci, Zagorska 156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 xml:space="preserve">IV. Ako se </w:t>
      </w:r>
      <w:r w:rsidR="003D519A">
        <w:rPr>
          <w:rFonts w:eastAsia="Times New Roman"/>
          <w:lang w:eastAsia="hr-HR" w:val="hr-HR"/>
        </w:rPr>
        <w:t>član uprave</w:t>
      </w:r>
      <w:r w:rsidRPr="00F274ED">
        <w:rPr>
          <w:rFonts w:eastAsia="Times New Roman"/>
          <w:lang w:eastAsia="hr-HR" w:val="hr-HR"/>
        </w:rPr>
        <w:t xml:space="preserve">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3D519A" w:rsidP="00F274ED" w:rsidR="003D519A">
      <w:pPr>
        <w:spacing w:after="0"/>
        <w:jc w:val="center"/>
        <w:rPr>
          <w:lang w:val="hr-HR"/>
        </w:rPr>
      </w:pPr>
    </w:p>
    <w:p w:rsidRDefault="003D519A" w:rsidP="00F274ED" w:rsidR="003D519A">
      <w:pPr>
        <w:spacing w:after="0"/>
        <w:jc w:val="center"/>
        <w:rPr>
          <w:lang w:val="hr-HR"/>
        </w:rPr>
      </w:pPr>
    </w:p>
    <w:p w:rsidRDefault="003D519A" w:rsidP="00F274ED" w:rsidR="003D519A">
      <w:pPr>
        <w:spacing w:after="0"/>
        <w:jc w:val="center"/>
        <w:rPr>
          <w:lang w:val="hr-HR"/>
        </w:rPr>
      </w:pPr>
    </w:p>
    <w:p w:rsidRDefault="003D519A" w:rsidP="00F274ED" w:rsidR="003D519A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3D519A">
        <w:rPr>
          <w:lang w:val="hr-HR"/>
        </w:rPr>
        <w:t>20. svibnja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3D519A">
        <w:rPr>
          <w:lang w:val="hr-HR"/>
        </w:rPr>
        <w:t>1. rujna 2015.</w:t>
      </w:r>
      <w:r w:rsidRPr="00F274ED">
        <w:rPr>
          <w:lang w:val="hr-HR"/>
        </w:rPr>
        <w:t xml:space="preserve"> ima evidentirane neizvršene osnove za plaćanje</w:t>
      </w:r>
      <w:r w:rsidR="003D519A">
        <w:rPr>
          <w:lang w:val="hr-HR"/>
        </w:rPr>
        <w:t xml:space="preserve"> u neprekinutom razdoblju od 651 dan, </w:t>
      </w:r>
      <w:r w:rsidRPr="00F274ED">
        <w:rPr>
          <w:lang w:val="hr-HR"/>
        </w:rPr>
        <w:t xml:space="preserve">u ukupnom iznosu od </w:t>
      </w:r>
      <w:r w:rsidR="003D519A">
        <w:rPr>
          <w:lang w:val="hr-HR"/>
        </w:rPr>
        <w:t>191.026,30</w:t>
      </w:r>
      <w:r w:rsidRPr="00F274ED">
        <w:rPr>
          <w:lang w:val="hr-HR"/>
        </w:rPr>
        <w:t xml:space="preserve"> kn</w:t>
      </w:r>
      <w:r w:rsidR="003D519A">
        <w:rPr>
          <w:lang w:val="hr-HR"/>
        </w:rPr>
        <w:t xml:space="preserve"> i ima 2 zaposlena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3D519A">
        <w:rPr>
          <w:lang w:val="hr-HR"/>
        </w:rPr>
        <w:t>14.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3D519A">
              <w:t>, v.r.</w:t>
            </w:r>
          </w:p>
          <w:p w:rsidRDefault="003D519A" w:rsidP="00D10FC5" w:rsidR="003D519A">
            <w:pPr>
              <w:spacing w:after="0"/>
              <w:jc w:val="center"/>
            </w:pPr>
          </w:p>
          <w:p w:rsidRDefault="003D519A" w:rsidP="00D10FC5" w:rsidR="003D519A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 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3D519A">
        <w:rPr>
          <w:lang w:val="hr-HR"/>
        </w:rPr>
        <w:t>ZAGORJE-PRIJEVOZ d.o.o., Križevci, Zagorska 156</w:t>
      </w:r>
    </w:p>
    <w:p w:rsidRDefault="003D519A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>
        <w:rPr>
          <w:lang w:val="hr-HR"/>
        </w:rPr>
        <w:t xml:space="preserve">član uprave dužnika, Ivica </w:t>
      </w:r>
      <w:proofErr w:type="spellStart"/>
      <w:r>
        <w:rPr>
          <w:lang w:val="hr-HR"/>
        </w:rPr>
        <w:t>Sokač</w:t>
      </w:r>
      <w:proofErr w:type="spellEnd"/>
      <w:r>
        <w:rPr>
          <w:lang w:val="hr-HR"/>
        </w:rPr>
        <w:t>, Križevci, Zagorska ulica 156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3D519A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28" w:rsidP="00537B78" w:rsidR="00F25C28">
      <w:r>
        <w:separator/>
      </w:r>
    </w:p>
  </w:endnote>
  <w:endnote w:id="0" w:type="continuationSeparator">
    <w:p w:rsidRDefault="00F25C28" w:rsidP="00537B78" w:rsidR="00F25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28" w:rsidP="00537B78" w:rsidR="00F25C28">
      <w:r>
        <w:separator/>
      </w:r>
    </w:p>
  </w:footnote>
  <w:footnote w:id="0" w:type="continuationSeparator">
    <w:p w:rsidRDefault="00F25C28" w:rsidP="00537B78" w:rsidR="00F25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3D519A">
      <w:rPr>
        <w:rStyle w:val="PozadinaSvijetloCrvena"/>
        <w:shd w:fill="auto" w:color="auto" w:val="clear"/>
      </w:rPr>
      <w:t>ST-793/16-4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19A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ZAGORJE-PRIJEVOZ društvo s ograničenom odgovornošću za prijevoz i promet</izvorni_sadrzaj>
    <derivirana_varijabla naziv="DomainObject.Predmet.ProtustrankaFormated_1">  ZAGORJE-PRIJEVOZ društvo s ograničenom odgovornošću za prijevoz i promet</derivirana_varijabla>
  </DomainObject.Predmet.ProtustrankaFormated>
  <DomainObject.Predmet.ProtustrankaFormatedOIB>
    <izvorni_sadrzaj>  ZAGORJE-PRIJEVOZ društvo s ograničenom odgovornošću za prijevoz i promet, OIB 39067182718</izvorni_sadrzaj>
    <derivirana_varijabla naziv="DomainObject.Predmet.ProtustrankaFormatedOIB_1">  ZAGORJE-PRIJEVOZ društvo s ograničenom odgovornošću za prijevoz i promet, OIB 39067182718</derivirana_varijabla>
  </DomainObject.Predmet.ProtustrankaFormatedOIB>
  <DomainObject.Predmet.ProtustrankaFormatedWithAdress>
    <izvorni_sadrzaj> ZAGORJE-PRIJEVOZ društvo s ograničenom odgovornošću za prijevoz i promet, Zagorska 156, 48260 Križevci</izvorni_sadrzaj>
    <derivirana_varijabla naziv="DomainObject.Predmet.ProtustrankaFormatedWithAdress_1"> ZAGORJE-PRIJEVOZ društvo s ograničenom odgovornošću za prijevoz i promet, Zagorska 156, 48260 Križevci</derivirana_varijabla>
  </DomainObject.Predmet.ProtustrankaFormatedWithAdress>
  <DomainObject.Predmet.ProtustrankaFormatedWithAdressOIB>
    <izvorni_sadrzaj> ZAGORJE-PRIJEVOZ društvo s ograničenom odgovornošću za prijevoz i promet, OIB 39067182718, Zagorska 156, 48260 Križevci</izvorni_sadrzaj>
    <derivirana_varijabla naziv="DomainObject.Predmet.ProtustrankaFormatedWithAdressOIB_1"> ZAGORJE-PRIJEVOZ društvo s ograničenom odgovornošću za prijevoz i promet, OIB 39067182718, Zagorska 156, 48260 Križevci</derivirana_varijabla>
  </DomainObject.Predmet.ProtustrankaFormatedWithAdressOIB>
  <DomainObject.Predmet.ProtustrankaWithAdress>
    <izvorni_sadrzaj>ZAGORJE-PRIJEVOZ društvo s ograničenom odgovornošću za prijevoz i promet Zagorska 156, 48260 Križevci</izvorni_sadrzaj>
    <derivirana_varijabla naziv="DomainObject.Predmet.ProtustrankaWithAdress_1">ZAGORJE-PRIJEVOZ društvo s ograničenom odgovornošću za prijevoz i promet Zagorska 156, 48260 Križevci</derivirana_varijabla>
  </DomainObject.Predmet.ProtustrankaWithAdress>
  <DomainObject.Predmet.ProtustrankaWithAdressOIB>
    <izvorni_sadrzaj>ZAGORJE-PRIJEVOZ društvo s ograničenom odgovornošću za prijevoz i promet, OIB 39067182718, Zagorska 156, 48260 Križevci</izvorni_sadrzaj>
    <derivirana_varijabla naziv="DomainObject.Predmet.ProtustrankaWithAdressOIB_1">ZAGORJE-PRIJEVOZ društvo s ograničenom odgovornošću za prijevoz i promet, OIB 39067182718, Zagorska 156, 48260 Križevci</derivirana_varijabla>
  </DomainObject.Predmet.ProtustrankaWithAdressOIB>
  <DomainObject.Predmet.ProtustrankaNazivFormated>
    <izvorni_sadrzaj>ZAGORJE-PRIJEVOZ društvo s ograničenom odgovornošću za prijevoz i promet</izvorni_sadrzaj>
    <derivirana_varijabla naziv="DomainObject.Predmet.ProtustrankaNazivFormated_1">ZAGORJE-PRIJEVOZ društvo s ograničenom odgovornošću za prijevoz i promet</derivirana_varijabla>
  </DomainObject.Predmet.ProtustrankaNazivFormated>
  <DomainObject.Predmet.ProtustrankaNazivFormatedOIB>
    <izvorni_sadrzaj>ZAGORJE-PRIJEVOZ društvo s ograničenom odgovornošću za prijevoz i promet, OIB 39067182718</izvorni_sadrzaj>
    <derivirana_varijabla naziv="DomainObject.Predmet.ProtustrankaNazivFormatedOIB_1">ZAGORJE-PRIJEVOZ društvo s ograničenom odgovornošću za prijevoz i promet, OIB 39067182718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191026.30</izvorni_sadrzaj>
    <derivirana_varijabla naziv="DomainObject.Predmet.TrenutnaVrijednost_1">191026.30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ZAGORJE-PRIJEVOZ društvo s ograničenom odgovornošću za prijevoz i promet</item>
    </izvorni_sadrzaj>
    <derivirana_varijabla naziv="DomainObject.Predmet.ProtuStrankaListFormated_1">
      <item>ZAGORJE-PRIJEVOZ društvo s ograničenom odgovornošću za prijevoz i promet</item>
    </derivirana_varijabla>
  </DomainObject.Predmet.ProtuStrankaListFormated>
  <DomainObject.Predmet.ProtuStrankaListFormatedOIB>
    <izvorni_sadrzaj>
      <item>ZAGORJE-PRIJEVOZ društvo s ograničenom odgovornošću za prijevoz i promet, OIB 39067182718</item>
    </izvorni_sadrzaj>
    <derivirana_varijabla naziv="DomainObject.Predmet.ProtuStrankaListFormatedOIB_1">
      <item>ZAGORJE-PRIJEVOZ društvo s ograničenom odgovornošću za prijevoz i promet, OIB 39067182718</item>
    </derivirana_varijabla>
  </DomainObject.Predmet.ProtuStrankaListFormatedOIB>
  <DomainObject.Predmet.ProtuStrankaListFormatedWithAdress>
    <izvorni_sadrzaj>
      <item>ZAGORJE-PRIJEVOZ društvo s ograničenom odgovornošću za prijevoz i promet, Zagorska 156, 48260 Križevci</item>
    </izvorni_sadrzaj>
    <derivirana_varijabla naziv="DomainObject.Predmet.ProtuStrankaListFormatedWithAdress_1">
      <item>ZAGORJE-PRIJEVOZ društvo s ograničenom odgovornošću za prijevoz i promet, Zagorska 156, 48260 Križevci</item>
    </derivirana_varijabla>
  </DomainObject.Predmet.ProtuStrankaListFormatedWithAdress>
  <DomainObject.Predmet.ProtuStrankaListFormatedWithAdressOIB>
    <izvorni_sadrzaj>
      <item>ZAGORJE-PRIJEVOZ društvo s ograničenom odgovornošću za prijevoz i promet, OIB 39067182718, Zagorska 156, 48260 Križevci</item>
    </izvorni_sadrzaj>
    <derivirana_varijabla naziv="DomainObject.Predmet.ProtuStrankaListFormatedWithAdressOIB_1">
      <item>ZAGORJE-PRIJEVOZ društvo s ograničenom odgovornošću za prijevoz i promet, OIB 39067182718, Zagorska 156, 48260 Križevci</item>
    </derivirana_varijabla>
  </DomainObject.Predmet.ProtuStrankaListFormatedWithAdressOIB>
  <DomainObject.Predmet.ProtuStrankaListNazivFormated>
    <izvorni_sadrzaj>
      <item>ZAGORJE-PRIJEVOZ društvo s ograničenom odgovornošću za prijevoz i promet</item>
    </izvorni_sadrzaj>
    <derivirana_varijabla naziv="DomainObject.Predmet.ProtuStrankaListNazivFormated_1">
      <item>ZAGORJE-PRIJEVOZ društvo s ograničenom odgovornošću za prijevoz i promet</item>
    </derivirana_varijabla>
  </DomainObject.Predmet.ProtuStrankaListNazivFormated>
  <DomainObject.Predmet.ProtuStrankaListNazivFormatedOIB>
    <izvorni_sadrzaj>
      <item>ZAGORJE-PRIJEVOZ društvo s ograničenom odgovornošću za prijevoz i promet, OIB 39067182718</item>
    </izvorni_sadrzaj>
    <derivirana_varijabla naziv="DomainObject.Predmet.ProtuStrankaListNazivFormatedOIB_1">
      <item>ZAGORJE-PRIJEVOZ društvo s ograničenom odgovornošću za prijevoz i promet, OIB 39067182718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ZAGORJE-PRIJEVOZ društvo s ograničenom odgovornošću za prijevoz i promet</izvorni_sadrzaj>
    <derivirana_varijabla naziv="DomainObject.Predmet.ProtustrankaIDrugi_1">ZAGORJE-PRIJEVOZ društvo s ograničenom odgovornošću za prijevoz i promet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ZAGORJE-PRIJEVOZ društvo s ograničenom odgovornošću za prijevoz i promet, OIB 39067182718, Zagorska 156, 48260 Križevci</izvorni_sadrzaj>
    <derivirana_varijabla naziv="DomainObject.Predmet.ProtustrankaIDrugiAdressOIB_1">ZAGORJE-PRIJEVOZ društvo s ograničenom odgovornošću za prijevoz i promet, OIB 39067182718, Zagorska 156,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ZAGORJE-PRIJEVOZ društvo s ograničenom odgovornošću za prijevoz i promet</item>
      <item>sudski registar</item>
    </izvorni_sadrzaj>
    <derivirana_varijabla naziv="DomainObject.Predmet.SudioniciListNaziv_1">
      <item>Financijska agencija</item>
      <item>ZAGORJE-PRIJEVOZ društvo s ograničenom odgovornošću za prijevoz i promet</item>
      <item>sudski registar</item>
    </derivirana_varijabla>
  </DomainObject.Predmet.SudioniciListNaziv>
  <DomainObject.Predmet.SudioniciListAdressOIB>
    <izvorni_sadrzaj>
      <item>Financijska agencija, OIB 85821130368</item>
      <item>ZAGORJE-PRIJEVOZ društvo s ograničenom odgovornošću za prijevoz i promet, OIB 39067182718, Zagorska 156,48260 Križevci</item>
      <item>sudski registar</item>
    </izvorni_sadrzaj>
    <derivirana_varijabla naziv="DomainObject.Predmet.SudioniciListAdressOIB_1">
      <item>Financijska agencija, OIB 85821130368</item>
      <item>ZAGORJE-PRIJEVOZ društvo s ograničenom odgovornošću za prijevoz i promet, OIB 39067182718, Zagorska 156,48260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CFB61-9DA7-45C8-9026-DD5EEFEF8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2608</properties:Characters>
  <properties:Lines>90</properties:Lines>
  <properties:Paragraphs>31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2016-06-14T08:54:00Z</cp:lastPrinted>
  <dcterms:modified xmlns:xsi="http://www.w3.org/2001/XMLSchema-instance" xsi:type="dcterms:W3CDTF">2016-06-14T08:54:00Z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