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a4b9" w14:paraId="f95a4b9" w:rsidRDefault="007C5A85" w:rsidP="00FC1537" w:rsidR="007C5A85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-558/15-6</w:t>
      </w:r>
    </w:p>
    <w:p w:rsidRDefault="007C5A85" w:rsidP="00E87D86" w:rsidR="007C5A85" w:rsidRPr="00FC1537">
      <w:pPr>
        <w:jc w:val="both"/>
      </w:pPr>
    </w:p>
    <w:p w:rsidRDefault="007C5A85" w:rsidP="00E87D86" w:rsidR="007C5A85" w:rsidRPr="00FC1537">
      <w:pPr>
        <w:jc w:val="both"/>
      </w:pPr>
    </w:p>
    <w:p w:rsidRDefault="007C5A85" w:rsidP="00E87D86" w:rsidR="007C5A85" w:rsidRPr="00FC1537">
      <w:pPr>
        <w:jc w:val="both"/>
      </w:pPr>
    </w:p>
    <w:p w:rsidRDefault="007C5A85" w:rsidP="00E87D86" w:rsidR="007C5A85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7C5A85" w:rsidP="00E87D86" w:rsidR="007C5A85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7C5A85" w:rsidP="00FC1537" w:rsidR="007C5A85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C5A85" w:rsidP="00E87D86" w:rsidR="007C5A85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C5A85" w:rsidP="00E87D86" w:rsidR="007C5A85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C5A85" w:rsidP="00FC1537" w:rsidR="007C5A85" w:rsidRPr="00FC1537">
      <w:pPr>
        <w:jc w:val="center"/>
      </w:pPr>
      <w:r>
        <w:t>R E P U B L I K A   H R V A T S K A</w:t>
      </w:r>
    </w:p>
    <w:p w:rsidRDefault="007C5A85" w:rsidP="00E87D86" w:rsidR="007C5A85"/>
    <w:p w:rsidRDefault="007C5A85" w:rsidP="001F7D4E" w:rsidR="007C5A85">
      <w:pPr>
        <w:jc w:val="center"/>
      </w:pPr>
      <w:r>
        <w:t>O G L A S</w:t>
      </w:r>
    </w:p>
    <w:p w:rsidRDefault="007C5A85" w:rsidP="001F7D4E" w:rsidR="007C5A85">
      <w:pPr>
        <w:jc w:val="center"/>
      </w:pPr>
    </w:p>
    <w:p w:rsidRDefault="007C5A85" w:rsidP="001F7D4E" w:rsidR="007C5A85" w:rsidRPr="00FC1537">
      <w:pPr>
        <w:jc w:val="center"/>
      </w:pPr>
    </w:p>
    <w:p w:rsidRDefault="007C5A85" w:rsidP="00E87D86" w:rsidR="007C5A85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>FORMOSA d.o.o.</w:t>
      </w:r>
      <w:r w:rsidR="00EB0FA2">
        <w:t>,</w:t>
      </w:r>
      <w:r>
        <w:t xml:space="preserve"> Zadar, Ulica Brne Karnarutića 6, Zadar, OIB: 06373406387,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</w:t>
      </w:r>
      <w:r w:rsidR="00CB61F2">
        <w:t>5</w:t>
      </w:r>
      <w:r>
        <w:t>. studenoga 2015</w:t>
      </w:r>
      <w:r w:rsidRPr="00FC1537">
        <w:t xml:space="preserve">., dana </w:t>
      </w:r>
      <w:r w:rsidR="00CB61F2">
        <w:t>22</w:t>
      </w:r>
      <w:r>
        <w:t xml:space="preserve">. prosinca 2015., objavio je </w:t>
      </w:r>
    </w:p>
    <w:p w:rsidRDefault="007C5A85" w:rsidP="00E87D86" w:rsidR="007C5A85">
      <w:pPr>
        <w:ind w:firstLine="720"/>
        <w:jc w:val="both"/>
      </w:pPr>
    </w:p>
    <w:p w:rsidRDefault="007C5A85" w:rsidP="00E87D86" w:rsidR="007C5A85">
      <w:pPr>
        <w:ind w:firstLine="720"/>
        <w:jc w:val="both"/>
      </w:pPr>
    </w:p>
    <w:p w:rsidRDefault="007C5A85" w:rsidP="00083422" w:rsidR="007C5A85" w:rsidRPr="00FC1537">
      <w:pPr>
        <w:jc w:val="center"/>
      </w:pPr>
      <w:r>
        <w:t>o g l a s</w:t>
      </w:r>
    </w:p>
    <w:p w:rsidRDefault="007C5A85" w:rsidP="005C42A8" w:rsidR="007C5A85">
      <w:pPr>
        <w:ind w:firstLine="315"/>
        <w:jc w:val="both"/>
      </w:pPr>
    </w:p>
    <w:p w:rsidRDefault="007C5A85" w:rsidP="005C42A8" w:rsidR="007C5A85">
      <w:pPr>
        <w:ind w:firstLine="315"/>
        <w:jc w:val="both"/>
      </w:pPr>
    </w:p>
    <w:p w:rsidRDefault="007C5A85" w:rsidP="00DE074C" w:rsidR="007C5A85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FORMOSA d.o.o. Zadar, Ulica Brne Karnarutića 6, Zadar, OIB: 06373406387, </w:t>
      </w:r>
      <w:r w:rsidRPr="00FC1537">
        <w:t xml:space="preserve">iznosi </w:t>
      </w:r>
      <w:r>
        <w:rPr>
          <w:b/>
        </w:rPr>
        <w:t>2</w:t>
      </w:r>
      <w:r w:rsidRPr="0011713A">
        <w:rPr>
          <w:b/>
        </w:rPr>
        <w:t>.</w:t>
      </w:r>
      <w:r>
        <w:rPr>
          <w:b/>
        </w:rPr>
        <w:t>920</w:t>
      </w:r>
      <w:r w:rsidRPr="0011713A">
        <w:rPr>
          <w:b/>
        </w:rPr>
        <w:t>,</w:t>
      </w:r>
      <w:r>
        <w:rPr>
          <w:b/>
        </w:rPr>
        <w:t xml:space="preserve">77 </w:t>
      </w:r>
      <w:r>
        <w:t>kuna.</w:t>
      </w:r>
    </w:p>
    <w:p w:rsidRDefault="007C5A85" w:rsidP="00E87D86" w:rsidR="007C5A85" w:rsidRPr="00FC1537">
      <w:pPr>
        <w:jc w:val="both"/>
      </w:pPr>
    </w:p>
    <w:p w:rsidRDefault="007C5A85" w:rsidP="00CD5142" w:rsidR="007C5A85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Chiang-Ning Tang iz Budimpešte, Nador utca 24, Mađarska, </w:t>
      </w:r>
      <w:r w:rsidRPr="00FC1537">
        <w:t>dužnika</w:t>
      </w:r>
      <w:r>
        <w:t xml:space="preserve"> FORMOSA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7C5A85" w:rsidP="00CD5142" w:rsidR="007C5A85">
      <w:pPr>
        <w:jc w:val="both"/>
      </w:pPr>
    </w:p>
    <w:p w:rsidRDefault="007C5A85" w:rsidP="00CB61F2" w:rsidR="00CB61F2">
      <w:pPr>
        <w:jc w:val="both"/>
      </w:pPr>
      <w:r>
        <w:tab/>
        <w:t>3</w:t>
      </w:r>
      <w:r w:rsidRPr="00FC1537">
        <w:t xml:space="preserve">. </w:t>
      </w:r>
      <w:r w:rsidR="00CB61F2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7C5A85" w:rsidP="00CD5142" w:rsidR="007C5A85">
      <w:pPr>
        <w:jc w:val="both"/>
      </w:pPr>
    </w:p>
    <w:p w:rsidRDefault="007C5A85" w:rsidP="00CD5142" w:rsidR="007C5A85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FORMOSA d.o.o. Zadar, Ulica Brne Karnarutića 6, Zadar, OIB: 06373406387,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FORMOSA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211-558-2015.</w:t>
      </w:r>
    </w:p>
    <w:p w:rsidRDefault="007C5A85" w:rsidP="00CD5142" w:rsidR="007C5A85">
      <w:pPr>
        <w:jc w:val="both"/>
      </w:pPr>
    </w:p>
    <w:p w:rsidRDefault="007C5A85" w:rsidP="005C42A8" w:rsidR="007C5A85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132. i 133. te čl. 286. do 299. S</w:t>
      </w:r>
      <w:r w:rsidR="00CB61F2">
        <w:t>Z</w:t>
      </w:r>
      <w:r>
        <w:t xml:space="preserve">-a na odgovarajući način. </w:t>
      </w:r>
    </w:p>
    <w:p w:rsidRDefault="007C5A85" w:rsidP="00E523B5" w:rsidR="007C5A85">
      <w:pPr>
        <w:ind w:firstLine="315"/>
        <w:jc w:val="both"/>
      </w:pPr>
    </w:p>
    <w:p w:rsidRDefault="007C5A85" w:rsidP="00E87D86" w:rsidR="007C5A85" w:rsidRPr="00FC1537">
      <w:pPr>
        <w:jc w:val="center"/>
      </w:pPr>
      <w:r w:rsidRPr="00FC1537">
        <w:t xml:space="preserve">U Zadru, </w:t>
      </w:r>
      <w:r w:rsidR="00CB61F2">
        <w:t>22</w:t>
      </w:r>
      <w:r>
        <w:t>. prosinca 2015</w:t>
      </w:r>
      <w:r w:rsidRPr="00FC1537">
        <w:t xml:space="preserve">. </w:t>
      </w:r>
    </w:p>
    <w:p w:rsidRDefault="007C5A85" w:rsidP="00E87D86" w:rsidR="007C5A85" w:rsidRPr="00FC1537">
      <w:pPr>
        <w:jc w:val="center"/>
      </w:pPr>
    </w:p>
    <w:p w:rsidRDefault="007C5A85" w:rsidP="00E87D86" w:rsidR="007C5A85" w:rsidRPr="00FC1537">
      <w:pPr>
        <w:jc w:val="right"/>
      </w:pPr>
    </w:p>
    <w:p w:rsidRDefault="007C5A85" w:rsidP="001945B8" w:rsidR="007C5A85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B61F2" w:rsidRPr="00FC1537">
        <w:t xml:space="preserve">Stečajni  </w:t>
      </w:r>
      <w:r w:rsidR="00CB61F2">
        <w:t>s</w:t>
      </w:r>
      <w:r w:rsidR="00CB61F2" w:rsidRPr="00FC1537">
        <w:t>udac</w:t>
      </w:r>
    </w:p>
    <w:p w:rsidRDefault="007C5A85" w:rsidP="001945B8" w:rsidR="007C5A85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7C5A85" w:rsidP="00B84EF6" w:rsidR="007C5A85" w:rsidRPr="00FC1537">
      <w:pPr>
        <w:jc w:val="right"/>
      </w:pPr>
    </w:p>
    <w:p w:rsidRDefault="007C5A85" w:rsidP="00B84EF6" w:rsidR="007C5A85" w:rsidRPr="00FC1537">
      <w:pPr>
        <w:jc w:val="right"/>
      </w:pPr>
    </w:p>
    <w:p w:rsidRDefault="007C5A85" w:rsidP="00B84EF6" w:rsidR="007C5A85" w:rsidRPr="00FC1537"/>
    <w:p w:rsidRDefault="007C5A85" w:rsidP="00E87D86" w:rsidR="007C5A85" w:rsidRPr="00FC1537">
      <w:pPr>
        <w:jc w:val="both"/>
      </w:pPr>
    </w:p>
    <w:p w:rsidRDefault="007C5A85" w:rsidP="00CB61F2" w:rsidR="007C5A85">
      <w:pPr>
        <w:jc w:val="both"/>
      </w:pPr>
    </w:p>
    <w:p w:rsidRDefault="007C5A85" w:rsidP="00FC1537" w:rsidR="007C5A85" w:rsidRPr="00CB61F2">
      <w:pPr>
        <w:ind w:firstLine="708" w:left="12"/>
        <w:jc w:val="both"/>
      </w:pPr>
      <w:r w:rsidRPr="00CB61F2">
        <w:t>DNA:</w:t>
      </w:r>
    </w:p>
    <w:p w:rsidRDefault="007C5A85" w:rsidP="00E87D86" w:rsidR="007C5A85" w:rsidRPr="00CB61F2">
      <w:pPr>
        <w:numPr>
          <w:ilvl w:val="0"/>
          <w:numId w:val="2"/>
        </w:numPr>
        <w:jc w:val="both"/>
      </w:pPr>
      <w:r w:rsidRPr="00CB61F2">
        <w:t>e-oglasna ploča suda</w:t>
      </w:r>
    </w:p>
    <w:p w:rsidRDefault="007C5A85" w:rsidP="00E87D86" w:rsidR="007C5A85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7C5A85" w:rsidP="00E87D86" w:rsidR="007C5A85" w:rsidRPr="00083422">
      <w:pPr>
        <w:ind w:firstLine="720"/>
        <w:jc w:val="both"/>
        <w:rPr>
          <w:b/>
        </w:rPr>
      </w:pPr>
    </w:p>
    <w:p w:rsidRDefault="007C5A85" w:rsidP="00E87D86" w:rsidR="007C5A85" w:rsidRPr="00FC1537">
      <w:pPr>
        <w:ind w:firstLine="720"/>
        <w:jc w:val="both"/>
      </w:pPr>
    </w:p>
    <w:p w:rsidRDefault="007C5A85" w:rsidP="00E87D86" w:rsidR="007C5A85" w:rsidRPr="00FC1537"/>
    <w:p w:rsidRDefault="007C5A85" w:rsidP="00E87D86" w:rsidR="007C5A85" w:rsidRPr="00FC1537"/>
    <w:p w:rsidRDefault="007C5A85" w:rsidR="007C5A85" w:rsidRPr="00FC1537"/>
    <w:sectPr w:rsidSect="00381900" w:rsidR="007C5A85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A85" w:rsidP="00381900" w:rsidR="007C5A85">
      <w:r>
        <w:separator/>
      </w:r>
    </w:p>
  </w:endnote>
  <w:endnote w:id="0" w:type="continuationSeparator">
    <w:p w:rsidRDefault="007C5A85" w:rsidP="00381900" w:rsidR="007C5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1F2" w:rsidR="007C5A8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C1394">
      <w:rPr>
        <w:noProof/>
      </w:rPr>
      <w:t>2</w:t>
    </w:r>
    <w:r>
      <w:rPr>
        <w:noProof/>
      </w:rPr>
      <w:fldChar w:fldCharType="end"/>
    </w:r>
  </w:p>
  <w:p w:rsidRDefault="007C5A85" w:rsidR="007C5A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A85" w:rsidP="00381900" w:rsidR="007C5A85">
      <w:r>
        <w:separator/>
      </w:r>
    </w:p>
  </w:footnote>
  <w:footnote w:id="0" w:type="continuationSeparator">
    <w:p w:rsidRDefault="007C5A85" w:rsidP="00381900" w:rsidR="007C5A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1F2" w:rsidP="00FC1537" w:rsidR="007C5A8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C1394">
      <w:rPr>
        <w:noProof/>
      </w:rPr>
      <w:t>2</w:t>
    </w:r>
    <w:r>
      <w:rPr>
        <w:noProof/>
      </w:rPr>
      <w:fldChar w:fldCharType="end"/>
    </w:r>
    <w:r w:rsidR="007C5A85">
      <w:tab/>
    </w:r>
    <w:r w:rsidR="007C5A85">
      <w:tab/>
      <w:t xml:space="preserve">Poslovni broj: </w:t>
    </w:r>
    <w:r w:rsidR="007C5A85" w:rsidRPr="00FC1537">
      <w:t>1 St</w:t>
    </w:r>
    <w:r w:rsidR="007C5A85">
      <w:t>-558/15-6</w:t>
    </w:r>
  </w:p>
  <w:p w:rsidRDefault="007C5A85" w:rsidR="007C5A85">
    <w:pPr>
      <w:pStyle w:val="Zaglavlje"/>
      <w:jc w:val="center"/>
    </w:pPr>
  </w:p>
  <w:p w:rsidRDefault="007C5A85" w:rsidP="00FC1537" w:rsidR="007C5A85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83422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33241E"/>
    <w:rsid w:val="00381900"/>
    <w:rsid w:val="003927C8"/>
    <w:rsid w:val="003946C2"/>
    <w:rsid w:val="003E4669"/>
    <w:rsid w:val="004212FB"/>
    <w:rsid w:val="00445AD6"/>
    <w:rsid w:val="00477976"/>
    <w:rsid w:val="004928EC"/>
    <w:rsid w:val="004D697C"/>
    <w:rsid w:val="004F1927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C5A85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1394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C24CDB"/>
    <w:rsid w:val="00C95A52"/>
    <w:rsid w:val="00C96EEB"/>
    <w:rsid w:val="00CB61F2"/>
    <w:rsid w:val="00CC6FF6"/>
    <w:rsid w:val="00CD5142"/>
    <w:rsid w:val="00D22ABD"/>
    <w:rsid w:val="00D300E7"/>
    <w:rsid w:val="00D75C4C"/>
    <w:rsid w:val="00D7779A"/>
    <w:rsid w:val="00D872FF"/>
    <w:rsid w:val="00DA096F"/>
    <w:rsid w:val="00DE074C"/>
    <w:rsid w:val="00E24ACD"/>
    <w:rsid w:val="00E523B5"/>
    <w:rsid w:val="00E64ADC"/>
    <w:rsid w:val="00E85B2E"/>
    <w:rsid w:val="00E87D86"/>
    <w:rsid w:val="00E9786D"/>
    <w:rsid w:val="00EA5E65"/>
    <w:rsid w:val="00EB0FA2"/>
    <w:rsid w:val="00EF6429"/>
    <w:rsid w:val="00F46E88"/>
    <w:rsid w:val="00F76FE5"/>
    <w:rsid w:val="00F82299"/>
    <w:rsid w:val="00F854A7"/>
    <w:rsid w:val="00F941FD"/>
    <w:rsid w:val="00FC1537"/>
    <w:rsid w:val="00FC2C4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9C1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77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FORMOSA d.o.o. za poslove putničke agencije, turizam i ugostiteljstvo</izvorni_sadrzaj>
    <derivirana_varijabla naziv="DomainObject.Predmet.ProtustrankaFormated_1">  FORMOSA d.o.o. za poslove putničke agencije, turizam i ugostiteljstvo</derivirana_varijabla>
  </DomainObject.Predmet.ProtustrankaFormated>
  <DomainObject.Predmet.ProtustrankaFormatedOIB>
    <izvorni_sadrzaj>  FORMOSA d.o.o. za poslove putničke agencije, turizam i ugostiteljstvo, OIB 06373406387</izvorni_sadrzaj>
    <derivirana_varijabla naziv="DomainObject.Predmet.ProtustrankaFormatedOIB_1">  FORMOSA d.o.o. za poslove putničke agencije, turizam i ugostiteljstvo, OIB 06373406387</derivirana_varijabla>
  </DomainObject.Predmet.ProtustrankaFormatedOIB>
  <DomainObject.Predmet.ProtustrankaFormatedWithAdress>
    <izvorni_sadrzaj> FORMOSA d.o.o. za poslove putničke agencije, turizam i ugostiteljstvo, Ulica Brne Karnarutića 6, 23000 Zadar</izvorni_sadrzaj>
    <derivirana_varijabla naziv="DomainObject.Predmet.ProtustrankaFormatedWithAdress_1"> FORMOSA d.o.o. za poslove putničke agencije, turizam i ugostiteljstvo, Ulica Brne Karnarutića 6, 23000 Zadar</derivirana_varijabla>
  </DomainObject.Predmet.ProtustrankaFormatedWithAdress>
  <DomainObject.Predmet.ProtustrankaFormatedWithAdressOIB>
    <izvorni_sadrzaj> FORMOSA d.o.o. za poslove putničke agencije, turizam i ugostiteljstvo, OIB 06373406387, Ulica Brne Karnarutića 6, 23000 Zadar</izvorni_sadrzaj>
    <derivirana_varijabla naziv="DomainObject.Predmet.ProtustrankaFormatedWithAdressOIB_1"> FORMOSA d.o.o. za poslove putničke agencije, turizam i ugostiteljstvo, OIB 06373406387, Ulica Brne Karnarutića 6, 23000 Zadar</derivirana_varijabla>
  </DomainObject.Predmet.ProtustrankaFormatedWithAdressOIB>
  <DomainObject.Predmet.ProtustrankaWithAdress>
    <izvorni_sadrzaj>FORMOSA d.o.o. za poslove putničke agencije, turizam i ugostiteljstvo Ulica Brne Karnarutića 6, 23000 Zadar</izvorni_sadrzaj>
    <derivirana_varijabla naziv="DomainObject.Predmet.ProtustrankaWithAdress_1">FORMOSA d.o.o. za poslove putničke agencije, turizam i ugostiteljstvo Ulica Brne Karnarutića 6, 23000 Zadar</derivirana_varijabla>
  </DomainObject.Predmet.ProtustrankaWithAdress>
  <DomainObject.Predmet.ProtustrankaWithAdressOIB>
    <izvorni_sadrzaj>FORMOSA d.o.o. za poslove putničke agencije, turizam i ugostiteljstvo, OIB 06373406387, Ulica Brne Karnarutića 6, 23000 Zadar</izvorni_sadrzaj>
    <derivirana_varijabla naziv="DomainObject.Predmet.ProtustrankaWithAdressOIB_1">FORMOSA d.o.o. za poslove putničke agencije, turizam i ugostiteljstvo, OIB 06373406387, Ulica Brne Karnarutića 6, 23000 Zadar</derivirana_varijabla>
  </DomainObject.Predmet.ProtustrankaWithAdressOIB>
  <DomainObject.Predmet.ProtustrankaNazivFormated>
    <izvorni_sadrzaj>FORMOSA d.o.o. za poslove putničke agencije, turizam i ugostiteljstvo</izvorni_sadrzaj>
    <derivirana_varijabla naziv="DomainObject.Predmet.ProtustrankaNazivFormated_1">FORMOSA d.o.o. za poslove putničke agencije, turizam i ugostiteljstvo</derivirana_varijabla>
  </DomainObject.Predmet.ProtustrankaNazivFormated>
  <DomainObject.Predmet.ProtustrankaNazivFormatedOIB>
    <izvorni_sadrzaj>FORMOSA d.o.o. za poslove putničke agencije, turizam i ugostiteljstvo, OIB 06373406387</izvorni_sadrzaj>
    <derivirana_varijabla naziv="DomainObject.Predmet.ProtustrankaNazivFormatedOIB_1">FORMOSA d.o.o. za poslove putničke agencije, turizam i ugostiteljstvo, OIB 06373406387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2920.77</izvorni_sadrzaj>
    <derivirana_varijabla naziv="DomainObject.Predmet.TrenutnaVrijednost_1">2920.77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FORMOSA d.o.o. za poslove putničke agencije, turizam i ugostiteljstvo</item>
    </izvorni_sadrzaj>
    <derivirana_varijabla naziv="DomainObject.Predmet.ProtuStrankaListFormated_1">
      <item>FORMOSA d.o.o. za poslove putničke agencije, turizam i ugostiteljstvo</item>
    </derivirana_varijabla>
  </DomainObject.Predmet.ProtuStrankaListFormated>
  <DomainObject.Predmet.ProtuStrankaListFormatedOIB>
    <izvorni_sadrzaj>
      <item>FORMOSA d.o.o. za poslove putničke agencije, turizam i ugostiteljstvo, OIB 06373406387</item>
    </izvorni_sadrzaj>
    <derivirana_varijabla naziv="DomainObject.Predmet.ProtuStrankaListFormatedOIB_1">
      <item>FORMOSA d.o.o. za poslove putničke agencije, turizam i ugostiteljstvo, OIB 06373406387</item>
    </derivirana_varijabla>
  </DomainObject.Predmet.ProtuStrankaListFormatedOIB>
  <DomainObject.Predmet.ProtuStrankaListFormatedWithAdress>
    <izvorni_sadrzaj>
      <item>FORMOSA d.o.o. za poslove putničke agencije, turizam i ugostiteljstvo, Ulica Brne Karnarutića 6, 23000 Zadar</item>
    </izvorni_sadrzaj>
    <derivirana_varijabla naziv="DomainObject.Predmet.ProtuStrankaListFormatedWithAdress_1">
      <item>FORMOSA d.o.o. za poslove putničke agencije, turizam i ugostiteljstvo, Ulica Brne Karnarutića 6, 23000 Zadar</item>
    </derivirana_varijabla>
  </DomainObject.Predmet.ProtuStrankaListFormatedWithAdress>
  <DomainObject.Predmet.ProtuStrankaListFormatedWithAdressOIB>
    <izvorni_sadrzaj>
      <item>FORMOSA d.o.o. za poslove putničke agencije, turizam i ugostiteljstvo, OIB 06373406387, Ulica Brne Karnarutića 6, 23000 Zadar</item>
    </izvorni_sadrzaj>
    <derivirana_varijabla naziv="DomainObject.Predmet.ProtuStrankaListFormatedWithAdressOIB_1">
      <item>FORMOSA d.o.o. za poslove putničke agencije, turizam i ugostiteljstvo, OIB 06373406387, Ulica Brne Karnarutića 6, 23000 Zadar</item>
    </derivirana_varijabla>
  </DomainObject.Predmet.ProtuStrankaListFormatedWithAdressOIB>
  <DomainObject.Predmet.ProtuStrankaListNazivFormated>
    <izvorni_sadrzaj>
      <item>FORMOSA d.o.o. za poslove putničke agencije, turizam i ugostiteljstvo</item>
    </izvorni_sadrzaj>
    <derivirana_varijabla naziv="DomainObject.Predmet.ProtuStrankaListNazivFormated_1">
      <item>FORMOSA d.o.o. za poslove putničke agencije, turizam i ugostiteljstvo</item>
    </derivirana_varijabla>
  </DomainObject.Predmet.ProtuStrankaListNazivFormated>
  <DomainObject.Predmet.ProtuStrankaListNazivFormatedOIB>
    <izvorni_sadrzaj>
      <item>FORMOSA d.o.o. za poslove putničke agencije, turizam i ugostiteljstvo, OIB 06373406387</item>
    </izvorni_sadrzaj>
    <derivirana_varijabla naziv="DomainObject.Predmet.ProtuStrankaListNazivFormatedOIB_1">
      <item>FORMOSA d.o.o. za poslove putničke agencije, turizam i ugostiteljstvo, OIB 06373406387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FORMOSA d.o.o. za poslove putničke agencije, turizam i ugostiteljstvo</izvorni_sadrzaj>
    <derivirana_varijabla naziv="DomainObject.Predmet.ProtustrankaIDrugi_1">FORMOSA d.o.o. za poslove putničke agencije,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FORMOSA d.o.o. za poslove putničke agencije, turizam i ugostiteljstvo, OIB 06373406387, Ulica Brne Karnarutića 6, 23000 Zadar</izvorni_sadrzaj>
    <derivirana_varijabla naziv="DomainObject.Predmet.ProtustrankaIDrugiAdressOIB_1">FORMOSA d.o.o. za poslove putničke agencije, turizam i ugostiteljstvo, OIB 06373406387, Ulica Brne Karnarutića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FORMOSA d.o.o. za poslove putničke agencije, turizam i ugostiteljstvo</item>
    </izvorni_sadrzaj>
    <derivirana_varijabla naziv="DomainObject.Predmet.SudioniciListNaziv_1">
      <item>FINA</item>
      <item>FORMOSA d.o.o. za poslove putničke agencije, turizam i ugostiteljstvo</item>
    </derivirana_varijabla>
  </DomainObject.Predmet.SudioniciListNaziv>
  <DomainObject.Predmet.SudioniciListAdressOIB>
    <izvorni_sadrzaj>
      <item>FINA, OIB 85821130368</item>
      <item>FORMOSA d.o.o. za poslove putničke agencije, turizam i ugostiteljstvo, OIB 06373406387, Ulica Brne Karnarutića 6,23000 Zadar</item>
    </izvorni_sadrzaj>
    <derivirana_varijabla naziv="DomainObject.Predmet.SudioniciListAdressOIB_1">
      <item>FINA, OIB 85821130368</item>
      <item>FORMOSA d.o.o. za poslove putničke agencije, turizam i ugostiteljstvo, OIB 06373406387, Ulica Brne Karnarutića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06373406387</item>
    </izvorni_sadrzaj>
    <derivirana_varijabla naziv="DomainObject.Predmet.SudioniciListNazivOIB_1">
      <item>, OIB 85821130368</item>
      <item>, OIB 06373406387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2171</properties:Characters>
  <properties:Lines>70</properties:Lines>
  <properties:Paragraphs>18</properties:Paragraphs>
  <properties:TotalTime>9</properties:TotalTime>
  <properties:ScaleCrop>false</properties:ScaleCrop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2015-12-21T07:44:00Z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2015-12-24T08:37:00Z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