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c36f" w14:paraId="5cbc36f" w:rsidRDefault="00B006CA" w:rsidP="001D7C1D" w:rsidR="00B006C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30389D">
        <w:t>1152</w:t>
      </w:r>
      <w:r w:rsidR="00057916">
        <w:t>/18</w:t>
      </w:r>
      <w:r w:rsidR="00774A40">
        <w:t>-</w:t>
      </w:r>
      <w:r w:rsidR="0030389D">
        <w:t>2</w:t>
      </w:r>
      <w:r w:rsidR="0047587C">
        <w:t>9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315E16" w:rsidP="002C7B2D" w:rsidR="002C7B2D">
      <w:pPr>
        <w:ind w:firstLine="708"/>
        <w:jc w:val="both"/>
      </w:pPr>
      <w:r w:rsidRPr="00315E16">
        <w:t>Trgovački sud u Zagrebu, po sucu Nikolini Dorić Hadžisejdić, u predstečajnom postupku nad dužnikom MG ADRIA UGOSTITELJSTVO d.o.o., Zagreb, Zrinskogorska ulica 5, OIB: 04899875430, kojeg zastupa punomoćnik Bariša Pavičić, odvjetnik u Zagrebu, Petra i Tome E</w:t>
      </w:r>
      <w:r w:rsidR="0047587C">
        <w:t>rdodya 12, 5</w:t>
      </w:r>
      <w:r w:rsidRPr="00315E16">
        <w:t xml:space="preserve">. </w:t>
      </w:r>
      <w:r w:rsidR="0047587C">
        <w:t>travnja</w:t>
      </w:r>
      <w:r>
        <w:t xml:space="preserve"> 2019</w:t>
      </w:r>
      <w:r w:rsidRPr="00315E16">
        <w:t>.,</w:t>
      </w:r>
      <w:r w:rsidR="002C7B2D"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315E16" w:rsidRPr="00315E16">
        <w:t>MG ADRIA UGOSTITELJSTVO d.o.o., Zagreb, Zrinskogorska ulica 5, OIB: 04899875430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47587C" w:rsidP="001C645C" w:rsidR="004731E9">
      <w:pPr>
        <w:jc w:val="center"/>
        <w:rPr>
          <w:b/>
        </w:rPr>
      </w:pPr>
      <w:r>
        <w:rPr>
          <w:b/>
        </w:rPr>
        <w:t>26</w:t>
      </w:r>
      <w:r w:rsidR="004731E9">
        <w:rPr>
          <w:b/>
        </w:rPr>
        <w:t xml:space="preserve">. </w:t>
      </w:r>
      <w:r w:rsidR="00315E16">
        <w:rPr>
          <w:b/>
        </w:rPr>
        <w:t>travnja</w:t>
      </w:r>
      <w:r w:rsidR="00297675">
        <w:rPr>
          <w:b/>
        </w:rPr>
        <w:t xml:space="preserve"> </w:t>
      </w:r>
      <w:r w:rsidR="00040AC6" w:rsidRPr="00E15C0B">
        <w:rPr>
          <w:b/>
        </w:rPr>
        <w:t>201</w:t>
      </w:r>
      <w:r w:rsidR="00FB4A8A">
        <w:rPr>
          <w:b/>
        </w:rPr>
        <w:t>9</w:t>
      </w:r>
      <w:r w:rsidR="00040AC6">
        <w:t xml:space="preserve">. </w:t>
      </w:r>
      <w:r w:rsidR="002730D8">
        <w:rPr>
          <w:b/>
        </w:rPr>
        <w:t xml:space="preserve">u </w:t>
      </w:r>
      <w:r w:rsidR="006C2B68">
        <w:rPr>
          <w:b/>
        </w:rPr>
        <w:t>9</w:t>
      </w:r>
      <w:r w:rsidR="00F3228E">
        <w:rPr>
          <w:b/>
        </w:rPr>
        <w:t>:</w:t>
      </w:r>
      <w:r w:rsidR="00E87DAE">
        <w:rPr>
          <w:b/>
        </w:rPr>
        <w:t>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47587C" w:rsidP="00E87DAE" w:rsidR="002730D8">
      <w:pPr>
        <w:jc w:val="center"/>
      </w:pPr>
      <w:r>
        <w:t>soba broj 89/II</w:t>
      </w:r>
      <w:r w:rsidR="00E87DAE">
        <w:t xml:space="preserve">, </w:t>
      </w:r>
      <w:r w:rsidR="00F3228E" w:rsidRPr="002E27FE">
        <w:t>(ulična zgrada)</w:t>
      </w:r>
      <w:r w:rsidR="00F3228E"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9402D">
        <w:t>Zagreb</w:t>
      </w:r>
      <w:r w:rsidRPr="0009402D">
        <w:t xml:space="preserve">u </w:t>
      </w:r>
      <w:r w:rsidR="0047587C">
        <w:t>5</w:t>
      </w:r>
      <w:r w:rsidRPr="0009402D">
        <w:t xml:space="preserve">. </w:t>
      </w:r>
      <w:r w:rsidR="0047587C">
        <w:t>travnja</w:t>
      </w:r>
      <w:r w:rsidRPr="0009402D">
        <w:t xml:space="preserve"> </w:t>
      </w:r>
      <w:r w:rsidR="005C35E5" w:rsidRPr="0009402D">
        <w:t>201</w:t>
      </w:r>
      <w:r w:rsidR="00315E16">
        <w:t>9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E87DAE" w:rsidP="00E87DAE" w:rsidR="00E87DAE">
      <w:pPr>
        <w:jc w:val="right"/>
      </w:pPr>
      <w:r>
        <w:t>Nikolina Dorić Hadžisejdić</w:t>
      </w:r>
      <w:r w:rsidR="00B92ABA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B92ABA" w:rsidP="007B64C7" w:rsidR="00B92ABA">
      <w:pPr>
        <w:ind w:firstLine="708" w:left="3540"/>
        <w:jc w:val="right"/>
      </w:pPr>
      <w:r>
        <w:t>Za točnost otpravka-ovlašteni službenik:</w:t>
      </w:r>
    </w:p>
    <w:p w:rsidRDefault="00B92ABA" w:rsidP="007B64C7" w:rsidR="00B92ABA">
      <w:pPr>
        <w:ind w:firstLine="708" w:left="3540"/>
        <w:jc w:val="right"/>
      </w:pPr>
      <w:r>
        <w:t xml:space="preserve">                                       Valentina Gabud</w:t>
      </w:r>
    </w:p>
    <w:p w:rsidRDefault="001D7C1D" w:rsidP="001D7C1D" w:rsidR="001D7C1D"/>
    <w:sectPr w:rsidSect="00806A2A" w:rsidR="001D7C1D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A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315E16">
      <w:t>1152</w:t>
    </w:r>
    <w:r w:rsidR="00974647">
      <w:t>/1</w:t>
    </w:r>
    <w:r w:rsidR="00057916">
      <w:t>8</w:t>
    </w:r>
    <w:r w:rsidR="00E87DAE">
      <w:t>-</w:t>
    </w:r>
    <w:r w:rsidR="0047587C">
      <w:t>29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02D" w:rsidR="0009402D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02D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97675"/>
    <w:rsid w:val="002C1B18"/>
    <w:rsid w:val="002C4A56"/>
    <w:rsid w:val="002C7B2D"/>
    <w:rsid w:val="0030389D"/>
    <w:rsid w:val="00311D3C"/>
    <w:rsid w:val="00315E16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7587C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2B68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86AA5"/>
    <w:rsid w:val="00B92ABA"/>
    <w:rsid w:val="00BC21E9"/>
    <w:rsid w:val="00BC72A8"/>
    <w:rsid w:val="00BD5142"/>
    <w:rsid w:val="00BE1970"/>
    <w:rsid w:val="00BE7FFA"/>
    <w:rsid w:val="00BF15A9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St-1152/2018</izvorni_sadrzaj>
    <derivirana_varijabla naziv="DomainObject.Predmet.OznakaBroj_1">St-1152/2018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ADRIA UGOSTITELJSTVO d.o.o. zastupanog po punomoćniku Milutin Džebić; Bariša Pavičić</izvorni_sadrzaj>
    <derivirana_varijabla naziv="DomainObject.Predmet.ProtustrankaFormated_1">  MG ADRIA UGOSTITELJSTVO d.o.o. zastupanog po punomoćniku Milutin Džebić; Bariša Pavičić</derivirana_varijabla>
  </DomainObject.Predmet.ProtustrankaFormated>
  <DomainObject.Predmet.ProtustrankaFormatedOIB>
    <izvorni_sadrzaj>  MG ADRIA UGOSTITELJSTVO d.o.o., OIB 04899875430 zastupanog po punomoćniku Milutin Džebić; Bariša Pavičić</izvorni_sadrzaj>
    <derivirana_varijabla naziv="DomainObject.Predmet.ProtustrankaFormatedOIB_1">  MG ADRIA UGOSTITELJSTVO d.o.o., OIB 04899875430 zastupanog po punomoćniku Milutin Džebić; Bariša Pavičić</derivirana_varijabla>
  </DomainObject.Predmet.ProtustrankaFormatedOIB>
  <DomainObject.Predmet.ProtustrankaFormatedWithAdress>
    <izvorni_sadrzaj> MG ADRIA UGOSTITELJSTVO d.o.o., Zrinskogorska ulica 5, 10000 Zagreb zastupanog po punomoćniku Milutin Džebić; Bariša Pavičić</izvorni_sadrzaj>
    <derivirana_varijabla naziv="DomainObject.Predmet.ProtustrankaFormatedWithAdress_1"> MG ADRIA UGOSTITELJSTVO d.o.o., Zrinskogorska ulica 5, 10000 Zagreb zastupanog po punomoćniku Milutin Džebić; Bariša Pavičić</derivirana_varijabla>
  </DomainObject.Predmet.ProtustrankaFormatedWithAdress>
  <DomainObject.Predmet.ProtustrankaFormatedWithAdressOIB>
    <izvorni_sadrzaj> MG ADRIA UGOSTITELJSTVO d.o.o., OIB 04899875430, Zrinskogorska ulica 5, 10000 Zagreb zastupanog po punomoćniku Milutin Džebić; Bariša Pavičić</izvorni_sadrzaj>
    <derivirana_varijabla naziv="DomainObject.Predmet.ProtustrankaFormatedWithAdressOIB_1"> MG ADRIA UGOSTITELJSTVO d.o.o., OIB 04899875430, Zrinskogorska ulica 5, 10000 Zagreb zastupanog po punomoćniku Milutin Džebić; Bariša Pavičić</derivirana_varijabla>
  </DomainObject.Predmet.ProtustrankaFormatedWithAdressOIB>
  <DomainObject.Predmet.ProtustrankaWithAdress>
    <izvorni_sadrzaj>MG ADRIA UGOSTITELJSTVO d.o.o. Zrinskogorska ulica 5, 10000 Zagreb</izvorni_sadrzaj>
    <derivirana_varijabla naziv="DomainObject.Predmet.ProtustrankaWithAdress_1">MG ADRIA UGOSTITELJSTVO d.o.o. Zrinskogorska ulica 5, 10000 Zagreb</derivirana_varijabla>
  </DomainObject.Predmet.ProtustrankaWithAdress>
  <DomainObject.Predmet.ProtustrankaWithAdressOIB>
    <izvorni_sadrzaj>MG ADRIA UGOSTITELJSTVO d.o.o., OIB 04899875430, Zrinskogorska ulica 5, 10000 Zagreb</izvorni_sadrzaj>
    <derivirana_varijabla naziv="DomainObject.Predmet.ProtustrankaWithAdressOIB_1">MG ADRIA UGOSTITELJSTVO d.o.o., OIB 04899875430, Zrinskogorska ulica 5, 10000 Zagreb</derivirana_varijabla>
  </DomainObject.Predmet.ProtustrankaWithAdressOIB>
  <DomainObject.Predmet.ProtustrankaNazivFormated>
    <izvorni_sadrzaj>MG ADRIA UGOSTITELJSTVO d.o.o.</izvorni_sadrzaj>
    <derivirana_varijabla naziv="DomainObject.Predmet.ProtustrankaNazivFormated_1">MG ADRIA UGOSTITELJSTVO d.o.o.</derivirana_varijabla>
  </DomainObject.Predmet.ProtustrankaNazivFormated>
  <DomainObject.Predmet.ProtustrankaNazivFormatedOIB>
    <izvorni_sadrzaj>MG ADRIA UGOSTITELJSTVO d.o.o., OIB 04899875430</izvorni_sadrzaj>
    <derivirana_varijabla naziv="DomainObject.Predmet.ProtustrankaNazivFormatedOIB_1">MG ADRIA UGOSTITELJSTVO d.o.o., OIB 04899875430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 ADRIA UGOSTITELJSTVO d.o.o.; SPARTA TRGOVINA d.o.o. za trgovinu i usluge</izvorni_sadrzaj>
    <derivirana_varijabla naziv="DomainObject.Predmet.StrankaFormated_1">  MG ADRIA UGOSTITELJSTVO d.o.o.; SPARTA TRGOVINA d.o.o. za trgovinu i usluge</derivirana_varijabla>
  </DomainObject.Predmet.StrankaFormated>
  <DomainObject.Predmet.StrankaFormatedOIB>
    <izvorni_sadrzaj>  MG ADRIA UGOSTITELJSTVO d.o.o., OIB 04899875430; SPARTA TRGOVINA d.o.o. za trgovinu i usluge, OIB 24427573273</izvorni_sadrzaj>
    <derivirana_varijabla naziv="DomainObject.Predmet.StrankaFormatedOIB_1">  MG ADRIA UGOSTITELJSTVO d.o.o., OIB 04899875430; SPARTA TRGOVINA d.o.o. za trgovinu i usluge, OIB 24427573273</derivirana_varijabla>
  </DomainObject.Predmet.StrankaFormatedOIB>
  <DomainObject.Predmet.StrankaFormatedWithAdress>
    <izvorni_sadrzaj> MG ADRIA UGOSTITELJSTVO d.o.o., Zrinskogorska ulica 5, 10000 Zagreb; SPARTA TRGOVINA d.o.o. za trgovinu i usluge, Gramača 3b, 10000 Zagreb</izvorni_sadrzaj>
    <derivirana_varijabla naziv="DomainObject.Predmet.StrankaFormatedWithAdress_1"> MG ADRIA UGOSTITELJSTVO d.o.o., Zrinskogorska ulica 5, 10000 Zagreb; SPARTA TRGOVINA d.o.o. za trgovinu i usluge, Gramača 3b, 10000 Zagreb</derivirana_varijabla>
  </DomainObject.Predmet.StrankaFormatedWithAdress>
  <DomainObject.Predmet.StrankaFormatedWithAdressOIB>
    <izvorni_sadrzaj> MG ADRIA UGOSTITELJSTVO d.o.o., OIB 04899875430, Zrinskogorska ulica 5, 10000 Zagreb; SPARTA TRGOVINA d.o.o. za trgovinu i usluge, OIB 24427573273, Gramača 3b, 10000 Zagreb</izvorni_sadrzaj>
    <derivirana_varijabla naziv="DomainObject.Predmet.StrankaFormatedWithAdressOIB_1"> MG ADRIA UGOSTITELJSTVO d.o.o., OIB 04899875430, Zrinskogorska ulica 5, 10000 Zagreb; SPARTA TRGOVINA d.o.o. za trgovinu i usluge, OIB 24427573273, Gramača 3b, 10000 Zagreb</derivirana_varijabla>
  </DomainObject.Predmet.StrankaFormatedWithAdressOIB>
  <DomainObject.Predmet.StrankaWithAdress>
    <izvorni_sadrzaj>MG ADRIA UGOSTITELJSTVO d.o.o. Zrinskogorska ulica 5,10000 Zagreb,SPARTA TRGOVINA d.o.o. za trgovinu i usluge Gramača 3b,10000 Zagreb</izvorni_sadrzaj>
    <derivirana_varijabla naziv="DomainObject.Predmet.StrankaWithAdress_1">MG ADRIA UGOSTITELJSTVO d.o.o. Zrinskogorska ulica 5,10000 Zagreb,SPARTA TRGOVINA d.o.o. za trgovinu i usluge Gramača 3b,10000 Zagreb</derivirana_varijabla>
  </DomainObject.Predmet.StrankaWithAdress>
  <DomainObject.Predmet.StrankaWithAdressOIB>
    <izvorni_sadrzaj>MG ADRIA UGOSTITELJSTVO d.o.o., OIB 04899875430, Zrinskogorska ulica 5,10000 Zagreb,SPARTA TRGOVINA d.o.o. za trgovinu i usluge, OIB 24427573273, Gramača 3b,10000 Zagreb</izvorni_sadrzaj>
    <derivirana_varijabla naziv="DomainObject.Predmet.StrankaWithAdressOIB_1">MG ADRIA UGOSTITELJSTVO d.o.o., OIB 04899875430, Zrinskogorska ulica 5,10000 Zagreb,SPARTA TRGOVINA d.o.o. za trgovinu i usluge, OIB 24427573273, Gramača 3b,10000 Zagreb</derivirana_varijabla>
  </DomainObject.Predmet.StrankaWithAdressOIB>
  <DomainObject.Predmet.StrankaNazivFormated>
    <izvorni_sadrzaj>MG ADRIA UGOSTITELJSTVO d.o.o.,SPARTA TRGOVINA d.o.o. za trgovinu i usluge</izvorni_sadrzaj>
    <derivirana_varijabla naziv="DomainObject.Predmet.StrankaNazivFormated_1">MG ADRIA UGOSTITELJSTVO d.o.o.,SPARTA TRGOVINA d.o.o. za trgovinu i usluge</derivirana_varijabla>
  </DomainObject.Predmet.StrankaNazivFormated>
  <DomainObject.Predmet.StrankaNazivFormatedOIB>
    <izvorni_sadrzaj>MG ADRIA UGOSTITELJSTVO d.o.o., OIB 04899875430,SPARTA TRGOVINA d.o.o. za trgovinu i usluge, OIB 24427573273</izvorni_sadrzaj>
    <derivirana_varijabla naziv="DomainObject.Predmet.StrankaNazivFormatedOIB_1">MG ADRIA UGOSTITELJSTVO d.o.o., OIB 04899875430,SPARTA TRGOVINA d.o.o. za trgovinu i usluge, OIB 24427573273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MG ADRIA UGOSTITELJSTVO d.o.o.</item>
      <item>SPARTA TRGOVINA d.o.o. za trgovinu i usluge</item>
    </izvorni_sadrzaj>
    <derivirana_varijabla naziv="DomainObject.Predmet.StrankaListFormated_1">
      <item>MG ADRIA UGOSTITELJSTVO d.o.o.</item>
      <item>SPARTA TRGOVINA d.o.o. za trgovinu i usluge</item>
    </derivirana_varijabla>
  </DomainObject.Predmet.StrankaListFormated>
  <DomainObject.Predmet.StrankaListFormatedOIB>
    <izvorni_sadrzaj>
      <item>MG ADRIA UGOSTITELJSTVO d.o.o., OIB 04899875430</item>
      <item>SPARTA TRGOVINA d.o.o. za trgovinu i usluge, OIB 24427573273</item>
    </izvorni_sadrzaj>
    <derivirana_varijabla naziv="DomainObject.Predmet.StrankaListFormatedOIB_1">
      <item>MG ADRIA UGOSTITELJSTVO d.o.o., OIB 04899875430</item>
      <item>SPARTA TRGOVINA d.o.o. za trgovinu i usluge, OIB 24427573273</item>
    </derivirana_varijabla>
  </DomainObject.Predmet.StrankaListFormatedOIB>
  <DomainObject.Predmet.StrankaListFormatedWithAdress>
    <izvorni_sadrzaj>
      <item>MG ADRIA UGOSTITELJSTVO d.o.o., Zrinskogorska ulica 5, 10000 Zagreb</item>
      <item>SPARTA TRGOVINA d.o.o. za trgovinu i usluge, Gramača 3b, 10000 Zagreb</item>
    </izvorni_sadrzaj>
    <derivirana_varijabla naziv="DomainObject.Predmet.StrankaListFormatedWithAdress_1">
      <item>MG ADRIA UGOSTITELJSTVO d.o.o., Zrinskogorska ulica 5, 10000 Zagreb</item>
      <item>SPARTA TRGOVINA d.o.o. za trgovinu i usluge, Gramača 3b, 10000 Zagreb</item>
    </derivirana_varijabla>
  </DomainObject.Predmet.StrankaListFormatedWithAdress>
  <DomainObject.Predmet.StrankaListFormatedWithAdressOIB>
    <izvorni_sadrzaj>
      <item>MG ADRIA UGOSTITELJSTVO d.o.o., OIB 04899875430, Zrinskogorska ulica 5, 10000 Zagreb</item>
      <item>SPARTA TRGOVINA d.o.o. za trgovinu i usluge, OIB 24427573273, Gramača 3b, 10000 Zagreb</item>
    </izvorni_sadrzaj>
    <derivirana_varijabla naziv="DomainObject.Predmet.StrankaListFormatedWithAdressOIB_1">
      <item>MG ADRIA UGOSTITELJSTVO d.o.o., OIB 04899875430, Zrinskogorska ulica 5, 10000 Zagreb</item>
      <item>SPARTA TRGOVINA d.o.o. za trgovinu i usluge, OIB 24427573273, Gramača 3b, 10000 Zagreb</item>
    </derivirana_varijabla>
  </DomainObject.Predmet.StrankaListFormatedWithAdressOIB>
  <DomainObject.Predmet.StrankaListNazivFormated>
    <izvorni_sadrzaj>
      <item>MG ADRIA UGOSTITELJSTVO d.o.o.</item>
      <item>SPARTA TRGOVINA d.o.o. za trgovinu i usluge</item>
    </izvorni_sadrzaj>
    <derivirana_varijabla naziv="DomainObject.Predmet.StrankaListNazivFormated_1">
      <item>MG ADRIA UGOSTITELJSTVO d.o.o.</item>
      <item>SPARTA TRGOVINA d.o.o. za trgovinu i usluge</item>
    </derivirana_varijabla>
  </DomainObject.Predmet.StrankaListNazivFormated>
  <DomainObject.Predmet.StrankaListNazivFormatedOIB>
    <izvorni_sadrzaj>
      <item>MG ADRIA UGOSTITELJSTVO d.o.o., OIB 04899875430</item>
      <item>SPARTA TRGOVINA d.o.o. za trgovinu i usluge, OIB 24427573273</item>
    </izvorni_sadrzaj>
    <derivirana_varijabla naziv="DomainObject.Predmet.StrankaListNazivFormatedOIB_1">
      <item>MG ADRIA UGOSTITELJSTVO d.o.o., OIB 04899875430</item>
      <item>SPARTA TRGOVINA d.o.o. za trgovinu i usluge, OIB 24427573273</item>
    </derivirana_varijabla>
  </DomainObject.Predmet.StrankaListNazivFormatedOIB>
  <DomainObject.Predmet.ProtuStrankaListFormated>
    <izvorni_sadrzaj>
      <item>MG ADRIA UGOSTITELJSTVO d.o.o. zastupanog po punomoćniku Milutin Džebić; Bariša Pavičić</item>
    </izvorni_sadrzaj>
    <derivirana_varijabla naziv="DomainObject.Predmet.ProtuStrankaListFormated_1">
      <item>MG ADRIA UGOSTITELJSTVO d.o.o. zastupanog po punomoćniku Milutin Džebić; Bariša Pavičić</item>
    </derivirana_varijabla>
  </DomainObject.Predmet.ProtuStrankaListFormated>
  <DomainObject.Predmet.ProtuStrankaListFormatedOIB>
    <izvorni_sadrzaj>
      <item>MG ADRIA UGOSTITELJSTVO d.o.o., OIB 04899875430 zastupanog po punomoćniku Milutin Džebić; Bariša Pavičić</item>
    </izvorni_sadrzaj>
    <derivirana_varijabla naziv="DomainObject.Predmet.ProtuStrankaListFormatedOIB_1">
      <item>MG ADRIA UGOSTITELJSTVO d.o.o., OIB 04899875430 zastupanog po punomoćniku Milutin Džebić; Bariša Pavičić</item>
    </derivirana_varijabla>
  </DomainObject.Predmet.ProtuStrankaListFormatedOIB>
  <DomainObject.Predmet.ProtuStrankaListFormatedWithAdress>
    <izvorni_sadrzaj>
      <item>MG ADRIA UGOSTITELJSTVO d.o.o., Zrinskogorska ulica 5, 10000 Zagreb zastupanog po punomoćniku Milutin Džebić; Bariša Pavičić</item>
    </izvorni_sadrzaj>
    <derivirana_varijabla naziv="DomainObject.Predmet.ProtuStrankaListFormatedWithAdress_1">
      <item>MG ADRIA UGOSTITELJSTVO d.o.o., Zrinskogorska ulica 5, 10000 Zagreb zastupanog po punomoćniku Milutin Džebić; Bariša Pavičić</item>
    </derivirana_varijabla>
  </DomainObject.Predmet.ProtuStrankaListFormatedWithAdress>
  <DomainObject.Predmet.ProtuStrankaListFormatedWithAdressOIB>
    <izvorni_sadrzaj>
      <item>MG ADRIA UGOSTITELJSTVO d.o.o., OIB 04899875430, Zrinskogorska ulica 5, 10000 Zagreb zastupanog po punomoćniku Milutin Džebić; Bariša Pavičić</item>
    </izvorni_sadrzaj>
    <derivirana_varijabla naziv="DomainObject.Predmet.ProtuStrankaListFormatedWithAdressOIB_1">
      <item>MG ADRIA UGOSTITELJSTVO d.o.o., OIB 04899875430, Zrinskogorska ulica 5, 10000 Zagreb zastupanog po punomoćniku Milutin Džebić; Bariša Pavičić</item>
    </derivirana_varijabla>
  </DomainObject.Predmet.ProtuStrankaListFormatedWithAdressOIB>
  <DomainObject.Predmet.ProtuStrankaListNazivFormated>
    <izvorni_sadrzaj>
      <item>MG ADRIA UGOSTITELJSTVO d.o.o.</item>
    </izvorni_sadrzaj>
    <derivirana_varijabla naziv="DomainObject.Predmet.ProtuStrankaListNazivFormated_1">
      <item>MG ADRIA UGOSTITELJSTVO d.o.o.</item>
    </derivirana_varijabla>
  </DomainObject.Predmet.ProtuStrankaListNazivFormated>
  <DomainObject.Predmet.ProtuStrankaListNazivFormatedOIB>
    <izvorni_sadrzaj>
      <item>MG ADRIA UGOSTITELJSTVO d.o.o., OIB 04899875430</item>
    </izvorni_sadrzaj>
    <derivirana_varijabla naziv="DomainObject.Predmet.ProtuStrankaListNazivFormatedOIB_1">
      <item>MG ADRIA UGOSTITELJSTVO d.o.o., OIB 04899875430</item>
    </derivirana_varijabla>
  </DomainObject.Predmet.ProtuStrankaListNazivFormatedOIB>
  <DomainObject.Predmet.OstaliListFormated>
    <izvorni_sadrzaj>
      <item>Milutin Džebić punomoćnik sudionika u postupku MG ADRIA UGOSTITELJSTVO d.o.o.</item>
      <item>Bariša Pavičić punomoćnik sudionika u postupku MG ADRIA UGOSTITELJSTVO d.o.o.</item>
    </izvorni_sadrzaj>
    <derivirana_varijabla naziv="DomainObject.Predmet.OstaliListFormated_1">
      <item>Milutin Džebić punomoćnik sudionika u postupku MG ADRIA UGOSTITELJSTVO d.o.o.</item>
      <item>Bariša Pavičić punomoćnik sudionika u postupku MG ADRIA UGOSTITELJSTVO d.o.o.</item>
    </derivirana_varijabla>
  </DomainObject.Predmet.OstaliListFormated>
  <DomainObject.Predmet.OstaliListFormatedOIB>
    <izvorni_sadrzaj>
      <item>Milutin Džebić, OIB 81352612168 punomoćnik sudionika u postupku MG ADRIA UGOSTITELJSTVO d.o.o.</item>
      <item>Bariša Pavičić punomoćnik sudionika u postupku MG ADRIA UGOSTITELJSTVO d.o.o.</item>
    </izvorni_sadrzaj>
    <derivirana_varijabla naziv="DomainObject.Predmet.OstaliListFormatedOIB_1">
      <item>Milutin Džebić, OIB 81352612168 punomoćnik sudionika u postupku MG ADRIA UGOSTITELJSTVO d.o.o.</item>
      <item>Bariša Pavičić punomoćnik sudionika u postupku MG ADRIA UGOSTITELJSTVO d.o.o.</item>
    </derivirana_varijabla>
  </DomainObject.Predmet.OstaliListFormatedOIB>
  <DomainObject.Predmet.OstaliListFormatedWithAdress>
    <izvorni_sadrzaj>
      <item>Milutin Džebić, Zrinskogorska Ulica 5, 10000 Zagreb punomoćnik sudionika u postupku MG ADRIA UGOSTITELJSTVO d.o.o.</item>
      <item>Bariša Pavičić, Petra i Tome Erdody 12, 10000 Zagreb punomoćnik sudionika u postupku MG ADRIA UGOSTITELJSTVO d.o.o.</item>
    </izvorni_sadrzaj>
    <derivirana_varijabla naziv="DomainObject.Predmet.OstaliListFormatedWithAdress_1">
      <item>Milutin Džebić, Zrinskogorska Ulica 5, 10000 Zagreb punomoćnik sudionika u postupku MG ADRIA UGOSTITELJSTVO d.o.o.</item>
      <item>Bariša Pavičić, Petra i Tome Erdody 12, 10000 Zagreb punomoćnik sudionika u postupku MG ADRIA UGOSTITELJSTVO d.o.o.</item>
    </derivirana_varijabla>
  </DomainObject.Predmet.OstaliListFormatedWithAdress>
  <DomainObject.Predmet.OstaliListFormatedWithAdressOIB>
    <izvorni_sadrzaj>
      <item>Milutin Džebić, OIB 81352612168, Zrinskogorska Ulica 5, 10000 Zagreb punomoćnik sudionika u postupku MG ADRIA UGOSTITELJSTVO d.o.o.</item>
      <item>Bariša Pavičić, Petra i Tome Erdody 12, 10000 Zagreb punomoćnik sudionika u postupku MG ADRIA UGOSTITELJSTVO d.o.o.</item>
    </izvorni_sadrzaj>
    <derivirana_varijabla naziv="DomainObject.Predmet.OstaliListFormatedWithAdressOIB_1">
      <item>Milutin Džebić, OIB 81352612168, Zrinskogorska Ulica 5, 10000 Zagreb punomoćnik sudionika u postupku MG ADRIA UGOSTITELJSTVO d.o.o.</item>
      <item>Bariša Pavičić, Petra i Tome Erdody 12, 10000 Zagreb punomoćnik sudionika u postupku MG ADRIA UGOSTITELJSTVO d.o.o.</item>
    </derivirana_varijabla>
  </DomainObject.Predmet.OstaliListFormatedWithAdressOIB>
  <DomainObject.Predmet.OstaliListNazivFormated>
    <izvorni_sadrzaj>
      <item>Milutin Džebić</item>
      <item>Bariša Pavičić</item>
    </izvorni_sadrzaj>
    <derivirana_varijabla naziv="DomainObject.Predmet.OstaliListNazivFormated_1">
      <item>Milutin Džebić</item>
      <item>Bariša Pavičić</item>
    </derivirana_varijabla>
  </DomainObject.Predmet.OstaliListNazivFormated>
  <DomainObject.Predmet.OstaliListNazivFormatedOIB>
    <izvorni_sadrzaj>
      <item>Milutin Džebić, OIB 81352612168</item>
      <item>Bariša Pavičić</item>
    </izvorni_sadrzaj>
    <derivirana_varijabla naziv="DomainObject.Predmet.OstaliListNazivFormatedOIB_1">
      <item>Milutin Džebić, OIB 81352612168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 ADRIA UGOSTITELJSTVO d.o.o. i dr.</izvorni_sadrzaj>
    <derivirana_varijabla naziv="DomainObject.Predmet.StrankaIDrugi_1">MG ADRIA UGOSTITELJSTVO d.o.o. i dr.</derivirana_varijabla>
  </DomainObject.Predmet.StrankaIDrugi>
  <DomainObject.Predmet.ProtustrankaIDrugi>
    <izvorni_sadrzaj>MG ADRIA UGOSTITELJSTVO d.o.o.</izvorni_sadrzaj>
    <derivirana_varijabla naziv="DomainObject.Predmet.ProtustrankaIDrugi_1">MG ADRIA UGOSTITELJSTVO d.o.o.</derivirana_varijabla>
  </DomainObject.Predmet.ProtustrankaIDrugi>
  <DomainObject.Predmet.StrankaIDrugiAdressOIB>
    <izvorni_sadrzaj>MG ADRIA UGOSTITELJSTVO d.o.o., OIB 04899875430, Zrinskogorska ulica 5, 10000 Zagreb i dr.</izvorni_sadrzaj>
    <derivirana_varijabla naziv="DomainObject.Predmet.StrankaIDrugiAdressOIB_1">MG ADRIA UGOSTITELJSTVO d.o.o., OIB 04899875430, Zrinskogorska ulica 5, 10000 Zagreb i dr.</derivirana_varijabla>
  </DomainObject.Predmet.StrankaIDrugiAdressOIB>
  <DomainObject.Predmet.ProtustrankaIDrugiAdressOIB>
    <izvorni_sadrzaj>MG ADRIA UGOSTITELJSTVO d.o.o., OIB 04899875430, Zrinskogorska ulica 5, 10000 Zagreb</izvorni_sadrzaj>
    <derivirana_varijabla naziv="DomainObject.Predmet.ProtustrankaIDrugiAdressOIB_1">MG ADRIA UGOSTITELJSTVO d.o.o., OIB 04899875430, Zrinskogorska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ADRIA UGOSTITELJSTVO d.o.o.</item>
      <item>MG ADRIA UGOSTITELJSTVO d.o.o.</item>
      <item>Milutin Džebić</item>
      <item>SPARTA TRGOVINA d.o.o. za trgovinu i usluge</item>
      <item>Bariša Pavičić</item>
    </izvorni_sadrzaj>
    <derivirana_varijabla naziv="DomainObject.Predmet.SudioniciListNaziv_1">
      <item>MG ADRIA UGOSTITELJSTVO d.o.o.</item>
      <item>MG ADRIA UGOSTITELJSTVO d.o.o.</item>
      <item>Milutin Džebić</item>
      <item>SPARTA TRGOVINA d.o.o. za trgovinu i usluge</item>
      <item>Bariša Pavičić</item>
    </derivirana_varijabla>
  </DomainObject.Predmet.SudioniciListNaziv>
  <DomainObject.Predmet.SudioniciListAdressOIB>
    <izvorni_sadrzaj>
      <item>MG ADRIA UGOSTITELJSTVO d.o.o., OIB 04899875430, Zrinskogorska ulica 5,10000 Zagreb</item>
      <item>MG ADRIA UGOSTITELJSTVO d.o.o., OIB 04899875430, Zrinskogorska ulica 5,10000 Zagreb</item>
      <item>Milutin Džebić, OIB 81352612168, Zrinskogorska Ulica 5,10000 Zagreb</item>
      <item>SPARTA TRGOVINA d.o.o. za trgovinu i usluge, OIB 24427573273, Gramača 3b,10000 Zagreb</item>
      <item>Bariša Pavičić, Petra i Tome Erdody 12,10000 Zagreb</item>
    </izvorni_sadrzaj>
    <derivirana_varijabla naziv="DomainObject.Predmet.SudioniciListAdressOIB_1">
      <item>MG ADRIA UGOSTITELJSTVO d.o.o., OIB 04899875430, Zrinskogorska ulica 5,10000 Zagreb</item>
      <item>MG ADRIA UGOSTITELJSTVO d.o.o., OIB 04899875430, Zrinskogorska ulica 5,10000 Zagreb</item>
      <item>Milutin Džebić, OIB 81352612168, Zrinskogorska Ulica 5,10000 Zagreb</item>
      <item>SPARTA TRGOVINA d.o.o. za trgovinu i usluge, OIB 24427573273, Gramača 3b,10000 Zagreb</item>
      <item>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04899875430</item>
      <item>, OIB 04899875430</item>
      <item>, OIB 81352612168</item>
      <item>, OIB 24427573273</item>
      <item>, OIB null</item>
    </izvorni_sadrzaj>
    <derivirana_varijabla naziv="DomainObject.Predmet.SudioniciListNazivOIB_1">
      <item>, OIB 04899875430</item>
      <item>, OIB 04899875430</item>
      <item>, OIB 81352612168</item>
      <item>, OIB 24427573273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3029</properties:Characters>
  <properties:Lines>73</properties:Lines>
  <properties:Paragraphs>31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2019-04-05T08:55:00Z</cp:lastPrinted>
  <dcterms:modified xmlns:xsi="http://www.w3.org/2001/XMLSchema-instance" xsi:type="dcterms:W3CDTF">2019-04-05T08:55:00Z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