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2566" w14:paraId="26b2566" w:rsidRDefault="004204EE" w:rsidP="004204EE" w:rsidR="004204EE" w:rsidRPr="001B0A26">
      <w:pPr>
        <w15:collapsed w:val="false"/>
        <w:rPr>
          <w:color w:val="FF0000"/>
        </w:rPr>
      </w:pPr>
      <w:bookmarkStart w:name="_GoBack" w:id="0"/>
      <w:bookmarkEnd w:id="0"/>
      <w:r w:rsidRPr="001B0A26">
        <w:rPr>
          <w:bCs/>
          <w:color w:val="FF0000"/>
        </w:rPr>
        <w:t xml:space="preserve">    </w:t>
      </w:r>
      <w:r w:rsidRPr="001B0A26">
        <w:rPr>
          <w:color w:val="FF0000"/>
          <w:sz w:val="22"/>
        </w:rPr>
        <w:t xml:space="preserve">                </w:t>
      </w:r>
      <w:r w:rsidRPr="001B0A26">
        <w:rPr>
          <w:noProof/>
          <w:color w:val="FF0000"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04EE" w:rsidP="004204EE" w:rsidR="004204EE" w:rsidRPr="001B0A26">
      <w:pPr>
        <w:jc w:val="both"/>
      </w:pPr>
      <w:r w:rsidRPr="001B0A26">
        <w:t xml:space="preserve">  REPUBLIKA HRVATSKA</w:t>
      </w:r>
    </w:p>
    <w:p w:rsidRDefault="004204EE" w:rsidP="004204EE" w:rsidR="004204EE" w:rsidRPr="001B0A26">
      <w:pPr>
        <w:jc w:val="both"/>
      </w:pPr>
      <w:r w:rsidRPr="001B0A26">
        <w:t>TRGOVAČKI SUD  U PAZINU</w:t>
      </w:r>
    </w:p>
    <w:p w:rsidRDefault="004204EE" w:rsidP="004204EE" w:rsidR="004204EE" w:rsidRPr="001B0A26">
      <w:pPr>
        <w:jc w:val="both"/>
      </w:pPr>
      <w:r w:rsidRPr="001B0A26">
        <w:t xml:space="preserve">           Pazin, Dršćevka 1                                              </w:t>
      </w:r>
    </w:p>
    <w:p w:rsidRDefault="004204EE" w:rsidP="004204EE" w:rsidR="004204EE" w:rsidRPr="001B0A26">
      <w:pPr>
        <w:rPr>
          <w:noProof/>
          <w:sz w:val="22"/>
        </w:rPr>
      </w:pPr>
    </w:p>
    <w:p w:rsidRDefault="004204EE" w:rsidP="004204EE" w:rsidR="004204EE" w:rsidRPr="001B0A26">
      <w:pPr>
        <w:rPr>
          <w:sz w:val="22"/>
        </w:rPr>
      </w:pPr>
    </w:p>
    <w:p w:rsidRDefault="004204EE" w:rsidP="004204EE" w:rsidR="004204EE" w:rsidRPr="001B0A26">
      <w:pPr>
        <w:jc w:val="center"/>
      </w:pPr>
      <w:r w:rsidRPr="001B0A26">
        <w:t>R E P U B L I K A  H R V A T S K A</w:t>
      </w:r>
    </w:p>
    <w:p w:rsidRDefault="004204EE" w:rsidP="004204EE" w:rsidR="004204EE" w:rsidRPr="001B0A26">
      <w:r w:rsidRPr="001B0A26">
        <w:t xml:space="preserve">              </w:t>
      </w:r>
      <w:r w:rsidRPr="001B0A26">
        <w:tab/>
      </w:r>
      <w:r w:rsidRPr="001B0A26">
        <w:tab/>
        <w:t xml:space="preserve"> </w:t>
      </w:r>
      <w:r w:rsidRPr="001B0A26">
        <w:tab/>
      </w:r>
      <w:r w:rsidRPr="001B0A26">
        <w:tab/>
        <w:t xml:space="preserve">                           </w:t>
      </w:r>
    </w:p>
    <w:p w:rsidRDefault="004204EE" w:rsidP="004204EE" w:rsidR="004204EE" w:rsidRPr="001B0A26">
      <w:pPr>
        <w:jc w:val="center"/>
        <w:rPr>
          <w:bCs/>
        </w:rPr>
      </w:pPr>
      <w:r w:rsidRPr="001B0A26">
        <w:rPr>
          <w:bCs/>
        </w:rPr>
        <w:t>R J E Š E N J E</w:t>
      </w:r>
    </w:p>
    <w:p w:rsidRDefault="004204EE" w:rsidP="004204EE" w:rsidR="004204EE" w:rsidRPr="001B0A26">
      <w:pPr>
        <w:jc w:val="both"/>
      </w:pPr>
    </w:p>
    <w:p w:rsidRDefault="004204EE" w:rsidP="004204EE" w:rsidR="004204EE" w:rsidRPr="00BB7522">
      <w:pPr>
        <w:jc w:val="both"/>
      </w:pPr>
      <w:r w:rsidRPr="001B0A26">
        <w:tab/>
        <w:t xml:space="preserve">Trgovački sud u Pazinu, po stečajnom sucu Damiru Rabaru, u stečajnom postupku nad dužnikom </w:t>
      </w:r>
      <w:r w:rsidR="00EF1B68">
        <w:t xml:space="preserve">MOTOR YACHT CHARTER DK d. o. o. Pula, Cesta Prekomorskih brigada 12, OIB </w:t>
      </w:r>
      <w:r w:rsidR="00EF1B68" w:rsidRPr="00BB7522">
        <w:t>75777022900</w:t>
      </w:r>
      <w:r w:rsidRPr="00BB7522">
        <w:t xml:space="preserve">, </w:t>
      </w:r>
      <w:r w:rsidR="00EF1B68" w:rsidRPr="00BB7522">
        <w:t>1</w:t>
      </w:r>
      <w:r w:rsidR="00BB7522" w:rsidRPr="00BB7522">
        <w:t>8</w:t>
      </w:r>
      <w:r w:rsidRPr="00BB7522">
        <w:t xml:space="preserve">. </w:t>
      </w:r>
      <w:r w:rsidR="00EF1B68" w:rsidRPr="00BB7522">
        <w:t xml:space="preserve">srpnja </w:t>
      </w:r>
      <w:r w:rsidRPr="00BB7522">
        <w:t>201</w:t>
      </w:r>
      <w:r w:rsidR="007D191B" w:rsidRPr="00BB7522">
        <w:t>7</w:t>
      </w:r>
      <w:r w:rsidRPr="00BB7522">
        <w:t xml:space="preserve">. </w:t>
      </w:r>
    </w:p>
    <w:p w:rsidRDefault="007D191B" w:rsidP="004204EE" w:rsidR="007D191B" w:rsidRPr="001B0A26">
      <w:pPr>
        <w:jc w:val="both"/>
        <w:rPr>
          <w:color w:val="FF0000"/>
        </w:rPr>
      </w:pPr>
    </w:p>
    <w:p w:rsidRDefault="004204EE" w:rsidP="004204EE" w:rsidR="004204EE" w:rsidRPr="0099122D">
      <w:pPr>
        <w:jc w:val="center"/>
        <w:rPr>
          <w:bCs/>
        </w:rPr>
      </w:pPr>
      <w:r w:rsidRPr="001B0A26">
        <w:rPr>
          <w:bCs/>
        </w:rPr>
        <w:t>r i j e š i o   j e</w:t>
      </w:r>
    </w:p>
    <w:p w:rsidRDefault="004204EE" w:rsidP="004204EE" w:rsidR="004204EE" w:rsidRPr="0099122D">
      <w:pPr>
        <w:jc w:val="both"/>
        <w:rPr>
          <w:bCs/>
        </w:rPr>
      </w:pPr>
    </w:p>
    <w:p w:rsidRDefault="004204EE" w:rsidP="0099122D" w:rsidR="004204EE" w:rsidRPr="0099122D">
      <w:pPr>
        <w:ind w:firstLine="720"/>
        <w:jc w:val="both"/>
      </w:pPr>
      <w:r w:rsidRPr="0099122D">
        <w:rPr>
          <w:bCs/>
        </w:rPr>
        <w:t xml:space="preserve">I. Odobrava se obračun stvarnih troškova stečajnoj upraviteljici Jasni Kučević iz Pule, Kaštanjer 64, u ukupnom iznosu od </w:t>
      </w:r>
      <w:r w:rsidR="00EF1B68" w:rsidRPr="0099122D">
        <w:rPr>
          <w:bCs/>
        </w:rPr>
        <w:t>870,00</w:t>
      </w:r>
      <w:r w:rsidRPr="0099122D">
        <w:rPr>
          <w:bCs/>
        </w:rPr>
        <w:t xml:space="preserve"> kn neto, sukladno Obračunu od </w:t>
      </w:r>
      <w:r w:rsidR="00EF1B68" w:rsidRPr="0099122D">
        <w:rPr>
          <w:bCs/>
        </w:rPr>
        <w:t>6</w:t>
      </w:r>
      <w:r w:rsidRPr="0099122D">
        <w:rPr>
          <w:bCs/>
        </w:rPr>
        <w:t xml:space="preserve">. </w:t>
      </w:r>
      <w:r w:rsidR="00EF1B68" w:rsidRPr="0099122D">
        <w:rPr>
          <w:bCs/>
        </w:rPr>
        <w:t xml:space="preserve">srpnja </w:t>
      </w:r>
      <w:r w:rsidRPr="0099122D">
        <w:rPr>
          <w:bCs/>
        </w:rPr>
        <w:t>201</w:t>
      </w:r>
      <w:r w:rsidR="007D191B" w:rsidRPr="0099122D">
        <w:rPr>
          <w:bCs/>
        </w:rPr>
        <w:t>7</w:t>
      </w:r>
      <w:r w:rsidRPr="0099122D">
        <w:rPr>
          <w:bCs/>
        </w:rPr>
        <w:t xml:space="preserve">., </w:t>
      </w:r>
      <w:r w:rsidRPr="0099122D">
        <w:t xml:space="preserve">nastalih u obavljanju dužnosti stečajnog upravitelja nad dužnikom </w:t>
      </w:r>
      <w:r w:rsidR="007D191B" w:rsidRPr="0099122D">
        <w:t xml:space="preserve">Stečajna masa iza </w:t>
      </w:r>
      <w:r w:rsidR="00EF1B68" w:rsidRPr="0099122D">
        <w:t>MOTOR YACHT CHARTER DK d. o. o. Pula, Cesta Prekomorskih brigada 12, OIB 75777022900</w:t>
      </w:r>
      <w:r w:rsidRPr="0099122D">
        <w:t>.</w:t>
      </w:r>
    </w:p>
    <w:p w:rsidRDefault="00981393" w:rsidP="00981393" w:rsidR="00981393" w:rsidRPr="001B0A26">
      <w:pPr>
        <w:jc w:val="both"/>
        <w:rPr>
          <w:color w:val="FF0000"/>
        </w:rPr>
      </w:pPr>
      <w:r w:rsidRPr="001B0A26">
        <w:rPr>
          <w:color w:val="FF0000"/>
        </w:rPr>
        <w:tab/>
      </w:r>
    </w:p>
    <w:p w:rsidRDefault="00981393" w:rsidP="00981393" w:rsidR="00981393" w:rsidRPr="001B0A26">
      <w:pPr>
        <w:jc w:val="both"/>
      </w:pPr>
      <w:r w:rsidRPr="001B0A26">
        <w:tab/>
        <w:t xml:space="preserve">II. Nalaže se računovodstvu Trgovačkog suda u Rijeci da po pravomoćnosti ovog rješenja stečajnom upravitelju </w:t>
      </w:r>
      <w:r w:rsidR="00E5765D" w:rsidRPr="001B0A26">
        <w:rPr>
          <w:bCs/>
        </w:rPr>
        <w:t>Jasni Kučević iz Pule, Kaštanjer 64</w:t>
      </w:r>
      <w:r w:rsidR="001D2CC0">
        <w:rPr>
          <w:bCs/>
        </w:rPr>
        <w:t>,</w:t>
      </w:r>
      <w:r w:rsidR="00E5765D" w:rsidRPr="001B0A26">
        <w:rPr>
          <w:bCs/>
        </w:rPr>
        <w:t xml:space="preserve"> </w:t>
      </w:r>
      <w:r w:rsidRPr="001B0A26">
        <w:t>isplati iznose iz točke I. ovog rješenja, iz sredstava Fonda za pokriće troškova stečajnog postupka iz članka 111. Stečajnog zakona, te da dokaz o plaćanju računa dostavi u spis.</w:t>
      </w:r>
    </w:p>
    <w:p w:rsidRDefault="004204EE" w:rsidP="004204EE" w:rsidR="004204EE" w:rsidRPr="001B0A26">
      <w:pPr>
        <w:ind w:firstLine="720"/>
        <w:jc w:val="both"/>
      </w:pPr>
    </w:p>
    <w:p w:rsidRDefault="004204EE" w:rsidP="004204EE" w:rsidR="004204EE" w:rsidRPr="001B0A26">
      <w:pPr>
        <w:jc w:val="center"/>
      </w:pPr>
      <w:r w:rsidRPr="001B0A26">
        <w:t>Obrazloženje</w:t>
      </w:r>
    </w:p>
    <w:p w:rsidRDefault="004204EE" w:rsidP="004204EE" w:rsidR="004204EE" w:rsidRPr="001B0A26">
      <w:pPr>
        <w:jc w:val="both"/>
      </w:pPr>
    </w:p>
    <w:p w:rsidRDefault="004204EE" w:rsidP="004204EE" w:rsidR="004204EE" w:rsidRPr="001B0A26">
      <w:pPr>
        <w:jc w:val="both"/>
        <w:rPr>
          <w:color w:val="FF0000"/>
        </w:rPr>
      </w:pPr>
      <w:r w:rsidRPr="001B0A26">
        <w:tab/>
        <w:t>S</w:t>
      </w:r>
      <w:r w:rsidRPr="001B0A26">
        <w:rPr>
          <w:bCs/>
        </w:rPr>
        <w:t>tečajna upraviteljica Jasna Kučević iz Pule,</w:t>
      </w:r>
      <w:r w:rsidRPr="0099122D">
        <w:rPr>
          <w:bCs/>
        </w:rPr>
        <w:t xml:space="preserve"> Kaštanjer 64,</w:t>
      </w:r>
      <w:r w:rsidRPr="0099122D">
        <w:t xml:space="preserve"> dostavila je obračun stvarnih troškova od </w:t>
      </w:r>
      <w:r w:rsidR="0099122D" w:rsidRPr="0099122D">
        <w:rPr>
          <w:bCs/>
        </w:rPr>
        <w:t>6</w:t>
      </w:r>
      <w:r w:rsidR="007D191B" w:rsidRPr="0099122D">
        <w:rPr>
          <w:bCs/>
        </w:rPr>
        <w:t xml:space="preserve">. </w:t>
      </w:r>
      <w:r w:rsidR="0099122D" w:rsidRPr="0099122D">
        <w:rPr>
          <w:bCs/>
        </w:rPr>
        <w:t xml:space="preserve">srpnja </w:t>
      </w:r>
      <w:r w:rsidR="007D191B" w:rsidRPr="0099122D">
        <w:rPr>
          <w:bCs/>
        </w:rPr>
        <w:t>2017</w:t>
      </w:r>
      <w:r w:rsidRPr="0099122D">
        <w:rPr>
          <w:bCs/>
        </w:rPr>
        <w:t xml:space="preserve">. </w:t>
      </w:r>
      <w:r w:rsidRPr="0099122D">
        <w:t xml:space="preserve">nastalih u obavljanju dužnosti stečajnog upravitelja u ukupnom iznosu od </w:t>
      </w:r>
      <w:r w:rsidR="0099122D" w:rsidRPr="0099122D">
        <w:rPr>
          <w:bCs/>
        </w:rPr>
        <w:t>870,00</w:t>
      </w:r>
      <w:r w:rsidR="00F6690F" w:rsidRPr="0099122D">
        <w:rPr>
          <w:bCs/>
        </w:rPr>
        <w:t xml:space="preserve"> </w:t>
      </w:r>
      <w:r w:rsidRPr="0099122D">
        <w:rPr>
          <w:bCs/>
        </w:rPr>
        <w:t>kn neto</w:t>
      </w:r>
      <w:r w:rsidRPr="0099122D">
        <w:t>. Iz obračuna proizlazi da je riječ o troškovima putovanja, te troškov</w:t>
      </w:r>
      <w:r w:rsidR="00F6690F" w:rsidRPr="0099122D">
        <w:t>ima</w:t>
      </w:r>
      <w:r w:rsidRPr="0099122D">
        <w:t xml:space="preserve"> telefona</w:t>
      </w:r>
      <w:r w:rsidR="00F6690F" w:rsidRPr="0099122D">
        <w:t xml:space="preserve">, poštarine, izrade pečata te upravnih </w:t>
      </w:r>
      <w:r w:rsidR="0099122D" w:rsidRPr="0099122D">
        <w:t>biljega</w:t>
      </w:r>
      <w:r w:rsidRPr="0099122D">
        <w:t>.</w:t>
      </w:r>
      <w:r w:rsidRPr="001B0A26">
        <w:rPr>
          <w:color w:val="FF0000"/>
        </w:rPr>
        <w:t xml:space="preserve"> </w:t>
      </w:r>
    </w:p>
    <w:p w:rsidRDefault="004204EE" w:rsidP="004204EE" w:rsidR="004204EE" w:rsidRPr="001B0A26">
      <w:pPr>
        <w:jc w:val="both"/>
      </w:pPr>
    </w:p>
    <w:p w:rsidRDefault="004204EE" w:rsidP="004204EE" w:rsidR="004204EE" w:rsidRPr="001B0A26">
      <w:pPr>
        <w:jc w:val="both"/>
      </w:pPr>
      <w:r w:rsidRPr="001B0A26">
        <w:tab/>
        <w:t>Obračun</w:t>
      </w:r>
      <w:r w:rsidR="00DC4570">
        <w:t xml:space="preserve">u </w:t>
      </w:r>
      <w:r w:rsidRPr="001B0A26">
        <w:t>su priloženi</w:t>
      </w:r>
      <w:r w:rsidR="00DC4570">
        <w:t xml:space="preserve"> </w:t>
      </w:r>
      <w:r w:rsidR="0022105F" w:rsidRPr="001B0A26">
        <w:t>računi za izradu pečata</w:t>
      </w:r>
      <w:r w:rsidR="00DC4570">
        <w:t>, cestarine i</w:t>
      </w:r>
      <w:r w:rsidR="0022105F" w:rsidRPr="001B0A26">
        <w:t xml:space="preserve"> poštarine</w:t>
      </w:r>
      <w:r w:rsidRPr="001B0A26">
        <w:t>.</w:t>
      </w:r>
    </w:p>
    <w:p w:rsidRDefault="004204EE" w:rsidP="004204EE" w:rsidR="004204EE" w:rsidRPr="001B0A26">
      <w:pPr>
        <w:jc w:val="both"/>
      </w:pPr>
    </w:p>
    <w:p w:rsidRDefault="004204EE" w:rsidP="004204EE" w:rsidR="004204EE" w:rsidRPr="001B0A26">
      <w:pPr>
        <w:jc w:val="both"/>
      </w:pPr>
      <w:r w:rsidRPr="001B0A26">
        <w:tab/>
        <w:t xml:space="preserve">Na temelju navedenih pisanih, obrazloženih i dokumentiranih obračuna stečajnog upravitelja a sukladno odredbi čl. </w:t>
      </w:r>
      <w:r w:rsidR="00A975DC" w:rsidRPr="001B0A26">
        <w:t>94</w:t>
      </w:r>
      <w:r w:rsidRPr="001B0A26">
        <w:t xml:space="preserve">. st. 1. i st. 3. Stečajnog zakona donesena je odluka kao u izreci. </w:t>
      </w:r>
    </w:p>
    <w:p w:rsidRDefault="004204EE" w:rsidP="004204EE" w:rsidR="004204EE" w:rsidRPr="001B0A26">
      <w:pPr>
        <w:jc w:val="both"/>
      </w:pPr>
    </w:p>
    <w:p w:rsidRDefault="004204EE" w:rsidP="004204EE" w:rsidR="004204EE" w:rsidRPr="00BB7522">
      <w:pPr>
        <w:jc w:val="center"/>
      </w:pPr>
      <w:r w:rsidRPr="00BB7522">
        <w:t xml:space="preserve">U Pazinu, dana </w:t>
      </w:r>
      <w:r w:rsidR="00DC4570" w:rsidRPr="00BB7522">
        <w:t>1</w:t>
      </w:r>
      <w:r w:rsidR="00BB7522" w:rsidRPr="00BB7522">
        <w:t>8</w:t>
      </w:r>
      <w:r w:rsidRPr="00BB7522">
        <w:t xml:space="preserve">. </w:t>
      </w:r>
      <w:r w:rsidR="00DC4570" w:rsidRPr="00BB7522">
        <w:t xml:space="preserve">srpnja </w:t>
      </w:r>
      <w:r w:rsidRPr="00BB7522">
        <w:t>201</w:t>
      </w:r>
      <w:r w:rsidR="0022105F" w:rsidRPr="00BB7522">
        <w:t>7</w:t>
      </w:r>
      <w:r w:rsidRPr="00BB7522">
        <w:t xml:space="preserve">. </w:t>
      </w:r>
    </w:p>
    <w:p w:rsidRDefault="004204EE" w:rsidP="004204EE" w:rsidR="004204EE" w:rsidRPr="001B0A26">
      <w:pPr>
        <w:jc w:val="center"/>
      </w:pPr>
    </w:p>
    <w:p w:rsidRDefault="004204EE" w:rsidP="004204EE" w:rsidR="004204EE" w:rsidRPr="001B0A26">
      <w:pPr>
        <w:jc w:val="both"/>
      </w:pPr>
      <w:r w:rsidRPr="001B0A26">
        <w:tab/>
      </w:r>
      <w:r w:rsidRPr="001B0A26">
        <w:tab/>
      </w:r>
      <w:r w:rsidRPr="001B0A26">
        <w:tab/>
      </w:r>
      <w:r w:rsidRPr="001B0A26">
        <w:tab/>
      </w:r>
      <w:r w:rsidRPr="001B0A26">
        <w:tab/>
      </w:r>
      <w:r w:rsidRPr="001B0A26">
        <w:tab/>
      </w:r>
      <w:r w:rsidRPr="001B0A26">
        <w:tab/>
      </w:r>
      <w:r w:rsidRPr="001B0A26">
        <w:tab/>
      </w:r>
      <w:r w:rsidRPr="001B0A26">
        <w:tab/>
        <w:t xml:space="preserve">      Stečajni sudac                 </w:t>
      </w:r>
    </w:p>
    <w:p w:rsidRDefault="004204EE" w:rsidP="004204EE" w:rsidR="004204EE" w:rsidRPr="001B0A26">
      <w:pPr>
        <w:ind w:left="2160"/>
        <w:jc w:val="both"/>
      </w:pPr>
      <w:r w:rsidRPr="001B0A26">
        <w:t xml:space="preserve">                               </w:t>
      </w:r>
      <w:r w:rsidRPr="001B0A26">
        <w:tab/>
      </w:r>
      <w:r w:rsidRPr="001B0A26">
        <w:tab/>
        <w:t xml:space="preserve">              </w:t>
      </w:r>
      <w:r w:rsidRPr="001B0A26">
        <w:tab/>
        <w:t xml:space="preserve">     Damir Rabar</w:t>
      </w:r>
      <w:r w:rsidR="00626262">
        <w:t>, v.r.</w:t>
      </w:r>
      <w:r w:rsidRPr="001B0A26">
        <w:t xml:space="preserve"> </w:t>
      </w: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r w:rsidRPr="001B0A26">
        <w:t>UPUTA O PRAVNOM LIJEKU:</w:t>
      </w:r>
    </w:p>
    <w:p w:rsidRDefault="004204EE" w:rsidP="004204EE" w:rsidR="004204EE" w:rsidRPr="001B0A26">
      <w:pPr>
        <w:ind w:firstLine="708"/>
        <w:jc w:val="both"/>
      </w:pPr>
      <w:r w:rsidRPr="001B0A26">
        <w:t xml:space="preserve">Protiv  ovog  rješenja </w:t>
      </w:r>
      <w:r w:rsidR="00A975DC" w:rsidRPr="001B0A26">
        <w:t xml:space="preserve">žalbu mogu </w:t>
      </w:r>
      <w:r w:rsidRPr="001B0A26">
        <w:t xml:space="preserve">podnijeti </w:t>
      </w:r>
      <w:r w:rsidR="00A975DC" w:rsidRPr="001B0A26">
        <w:t xml:space="preserve">stečajni upravitelj, dužnik pojedinac i svaki stečajni vjerovnik, </w:t>
      </w:r>
      <w:r w:rsidRPr="001B0A26">
        <w:t>u roku od 8 dana od  dana primitka istog. Žalba  se podnosi putem ovog  suda u tri istovjetna primjerka, a o žalbi odlučuje Visoki trgovački sud  Republike  Hrvatske.</w:t>
      </w:r>
    </w:p>
    <w:p w:rsidRDefault="004204EE" w:rsidP="00906CDE" w:rsidR="004204EE" w:rsidRPr="001B0A26"/>
    <w:p w:rsidRDefault="00BA02FE" w:rsidP="00BA02FE" w:rsidR="00BA02FE" w:rsidRPr="00906CDE">
      <w:r w:rsidRPr="00906CDE">
        <w:t>DNA:</w:t>
      </w:r>
    </w:p>
    <w:p w:rsidRDefault="00BA02FE" w:rsidP="00BA02FE" w:rsidR="00BA02FE" w:rsidRPr="00906CDE">
      <w:r w:rsidRPr="00906CDE">
        <w:t>- stečajni upravitelj</w:t>
      </w:r>
      <w:r w:rsidR="00E20F52" w:rsidRPr="00906CDE">
        <w:t xml:space="preserve"> Jasna Kučević, Pula, Kaštanjer 64,</w:t>
      </w:r>
    </w:p>
    <w:p w:rsidRDefault="00BA02FE" w:rsidP="00BA02FE" w:rsidR="00BA02FE" w:rsidRPr="00906CDE">
      <w:r w:rsidRPr="00906CDE">
        <w:t>- e-Oglasna ploča 8 dana</w:t>
      </w:r>
      <w:r w:rsidR="00E20F52" w:rsidRPr="00906CDE">
        <w:t>,</w:t>
      </w:r>
    </w:p>
    <w:p w:rsidRDefault="00BA02FE" w:rsidP="00BA02FE" w:rsidR="00BA02FE" w:rsidRPr="00906CDE">
      <w:r w:rsidRPr="00906CDE">
        <w:t>- računovodstvu Trgovačkog suda u Rijeci</w:t>
      </w:r>
      <w:r w:rsidR="00E20F52" w:rsidRPr="00906CDE">
        <w:t>, po pravomoćnosti.</w:t>
      </w:r>
    </w:p>
    <w:p w:rsidRDefault="004204EE" w:rsidP="004204EE" w:rsidR="004204EE" w:rsidRPr="001B0A26"/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4204EE" w:rsidP="004204EE" w:rsidR="004204EE" w:rsidRPr="001B0A26">
      <w:pPr>
        <w:rPr>
          <w:color w:val="FF0000"/>
        </w:rPr>
      </w:pPr>
    </w:p>
    <w:p w:rsidRDefault="00A334FA" w:rsidR="00E63FBF" w:rsidRPr="001B0A26">
      <w:pPr>
        <w:rPr>
          <w:color w:val="FF0000"/>
        </w:rPr>
      </w:pPr>
    </w:p>
    <w:sectPr w:rsidSect="00BB7522" w:rsidR="00E63FBF" w:rsidRPr="001B0A26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EDF" w:rsidR="00143EDF">
      <w:r>
        <w:separator/>
      </w:r>
    </w:p>
  </w:endnote>
  <w:endnote w:id="0" w:type="continuationSeparator">
    <w:p w:rsidRDefault="00143EDF" w:rsidR="00143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EDF" w:rsidR="00143EDF">
      <w:r>
        <w:separator/>
      </w:r>
    </w:p>
  </w:footnote>
  <w:footnote w:id="0" w:type="continuationSeparator">
    <w:p w:rsidRDefault="00143EDF" w:rsidR="00143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78010258"/>
      <w:docPartObj>
        <w:docPartGallery w:val="Page Numbers (Top of Page)"/>
        <w:docPartUnique/>
      </w:docPartObj>
    </w:sdtPr>
    <w:sdtEndPr/>
    <w:sdtContent>
      <w:p w:rsidRDefault="00BB7522" w:rsidP="00BB7522" w:rsidR="00BB7522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4FA">
          <w:rPr>
            <w:noProof/>
          </w:rPr>
          <w:t>2</w:t>
        </w:r>
        <w:r>
          <w:fldChar w:fldCharType="end"/>
        </w:r>
        <w:r>
          <w:tab/>
          <w:t>Posl. broj: 1 St-362/16-33</w:t>
        </w:r>
      </w:p>
      <w:p w:rsidRDefault="00A334FA" w:rsidR="00BB7522">
        <w:pPr>
          <w:pStyle w:val="Zaglavlje"/>
          <w:jc w:val="center"/>
        </w:pPr>
      </w:p>
    </w:sdtContent>
  </w:sdt>
  <w:p w:rsidRDefault="00A334FA" w:rsidP="00C219D0" w:rsidR="00C219D0">
    <w:pPr>
      <w:pStyle w:val="Zaglavlje"/>
      <w:tabs>
        <w:tab w:pos="5825" w:val="left"/>
      </w:tabs>
      <w:ind w:firstLine="4536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522" w:rsidP="00BB7522" w:rsidR="00C219D0">
    <w:pPr>
      <w:pStyle w:val="Zaglavlje"/>
      <w:jc w:val="right"/>
    </w:pPr>
    <w:r>
      <w:t>Posl. broj: 1 St-362/16-33</w:t>
    </w:r>
  </w:p>
  <w:p w:rsidRDefault="00A334FA" w:rsidR="00C219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1A0D24"/>
    <w:multiLevelType w:val="hybridMultilevel"/>
    <w:tmpl w:val="CE6EEEC0"/>
    <w:lvl w:tplc="D8E420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04EE"/>
    <w:rsid w:val="00127DD1"/>
    <w:rsid w:val="00143EDF"/>
    <w:rsid w:val="001B0A26"/>
    <w:rsid w:val="001D2CC0"/>
    <w:rsid w:val="0022105F"/>
    <w:rsid w:val="002E2FFC"/>
    <w:rsid w:val="004204EE"/>
    <w:rsid w:val="005A1CB9"/>
    <w:rsid w:val="00626262"/>
    <w:rsid w:val="007D191B"/>
    <w:rsid w:val="00904509"/>
    <w:rsid w:val="00906CDE"/>
    <w:rsid w:val="00981393"/>
    <w:rsid w:val="0099122D"/>
    <w:rsid w:val="009B76CE"/>
    <w:rsid w:val="00A054ED"/>
    <w:rsid w:val="00A334FA"/>
    <w:rsid w:val="00A717E8"/>
    <w:rsid w:val="00A975DC"/>
    <w:rsid w:val="00B10835"/>
    <w:rsid w:val="00B40AF8"/>
    <w:rsid w:val="00BA02FE"/>
    <w:rsid w:val="00BB7522"/>
    <w:rsid w:val="00DC4570"/>
    <w:rsid w:val="00E20F52"/>
    <w:rsid w:val="00E4692C"/>
    <w:rsid w:val="00E5765D"/>
    <w:rsid w:val="00EF1B68"/>
    <w:rsid w:val="00F36C20"/>
    <w:rsid w:val="00F6690F"/>
    <w:rsid w:val="00FA4CE5"/>
    <w:rsid w:val="00FC4C69"/>
    <w:rsid w:val="00FC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04E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4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4E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4E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75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752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4FA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4FA"/>
    <w:rPr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4FA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4FA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04E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4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4E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4E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75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752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4FA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4FA"/>
    <w:rPr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4FA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4FA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777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174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634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 YACHT CHARTER DK d. o. o. PULA</izvorni_sadrzaj>
    <derivirana_varijabla naziv="DomainObject.Predmet.ProtustrankaFormated_1">  MOTOR YACHT CHARTER DK d. o. o. PULA</derivirana_varijabla>
  </DomainObject.Predmet.ProtustrankaFormated>
  <DomainObject.Predmet.ProtustrankaFormatedOIB>
    <izvorni_sadrzaj>  MOTOR YACHT CHARTER DK d. o. o. PULA, OIB 75777022900</izvorni_sadrzaj>
    <derivirana_varijabla naziv="DomainObject.Predmet.ProtustrankaFormatedOIB_1">  MOTOR YACHT CHARTER DK d. o. o. PULA, OIB 75777022900</derivirana_varijabla>
  </DomainObject.Predmet.ProtustrankaFormatedOIB>
  <DomainObject.Predmet.ProtustrankaFormatedWithAdress>
    <izvorni_sadrzaj> MOTOR YACHT CHARTER DK d. o. o. PULA, Cesta Prekomorskih brigada 12, 52100 Pula</izvorni_sadrzaj>
    <derivirana_varijabla naziv="DomainObject.Predmet.ProtustrankaFormatedWithAdress_1"> MOTOR YACHT CHARTER DK d. o. o. PULA, Cesta Prekomorskih brigada 12, 52100 Pula</derivirana_varijabla>
  </DomainObject.Predmet.ProtustrankaFormatedWithAdress>
  <DomainObject.Predmet.ProtustrankaFormatedWithAdressOIB>
    <izvorni_sadrzaj> MOTOR YACHT CHARTER DK d. o. o. PULA, OIB 75777022900, Cesta Prekomorskih brigada 12, 52100 Pula</izvorni_sadrzaj>
    <derivirana_varijabla naziv="DomainObject.Predmet.ProtustrankaFormatedWithAdressOIB_1"> MOTOR YACHT CHARTER DK d. o. o. PULA, OIB 75777022900, Cesta Prekomorskih brigada 12, 52100 Pula</derivirana_varijabla>
  </DomainObject.Predmet.ProtustrankaFormatedWithAdressOIB>
  <DomainObject.Predmet.ProtustrankaWithAdress>
    <izvorni_sadrzaj>MOTOR YACHT CHARTER DK d. o. o. PULA Cesta Prekomorskih brigada 12, 52100 Pula</izvorni_sadrzaj>
    <derivirana_varijabla naziv="DomainObject.Predmet.ProtustrankaWithAdress_1">MOTOR YACHT CHARTER DK d. o. o. PULA Cesta Prekomorskih brigada 12, 52100 Pula</derivirana_varijabla>
  </DomainObject.Predmet.ProtustrankaWithAdress>
  <DomainObject.Predmet.ProtustrankaWithAdressOIB>
    <izvorni_sadrzaj>MOTOR YACHT CHARTER DK d. o. o. PULA, OIB 75777022900, Cesta Prekomorskih brigada 12, 52100 Pula</izvorni_sadrzaj>
    <derivirana_varijabla naziv="DomainObject.Predmet.ProtustrankaWithAdressOIB_1">MOTOR YACHT CHARTER DK d. o. o. PULA, OIB 75777022900, Cesta Prekomorskih brigada 12, 52100 Pula</derivirana_varijabla>
  </DomainObject.Predmet.ProtustrankaWithAdressOIB>
  <DomainObject.Predmet.ProtustrankaNazivFormated>
    <izvorni_sadrzaj>MOTOR YACHT CHARTER DK d. o. o. PULA</izvorni_sadrzaj>
    <derivirana_varijabla naziv="DomainObject.Predmet.ProtustrankaNazivFormated_1">MOTOR YACHT CHARTER DK d. o. o. PULA</derivirana_varijabla>
  </DomainObject.Predmet.ProtustrankaNazivFormated>
  <DomainObject.Predmet.ProtustrankaNazivFormatedOIB>
    <izvorni_sadrzaj>MOTOR YACHT CHARTER DK d. o. o. PULA, OIB 75777022900</izvorni_sadrzaj>
    <derivirana_varijabla naziv="DomainObject.Predmet.ProtustrankaNazivFormatedOIB_1">MOTOR YACHT CHARTER DK d. o. o. PULA, OIB 75777022900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3887411.52</izvorni_sadrzaj>
    <derivirana_varijabla naziv="DomainObject.Predmet.TrenutnaVrijednost_1">3887411.52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MOTOR YACHT CHARTER DK d. o. o. PULA</item>
    </izvorni_sadrzaj>
    <derivirana_varijabla naziv="DomainObject.Predmet.ProtuStrankaListFormated_1">
      <item>MOTOR YACHT CHARTER DK d. o. o. PULA</item>
    </derivirana_varijabla>
  </DomainObject.Predmet.ProtuStrankaListFormated>
  <DomainObject.Predmet.ProtuStrankaListFormatedOIB>
    <izvorni_sadrzaj>
      <item>MOTOR YACHT CHARTER DK d. o. o. PULA, OIB 75777022900</item>
    </izvorni_sadrzaj>
    <derivirana_varijabla naziv="DomainObject.Predmet.ProtuStrankaListFormatedOIB_1">
      <item>MOTOR YACHT CHARTER DK d. o. o. PULA, OIB 75777022900</item>
    </derivirana_varijabla>
  </DomainObject.Predmet.ProtuStrankaListFormatedOIB>
  <DomainObject.Predmet.ProtuStrankaListFormatedWithAdress>
    <izvorni_sadrzaj>
      <item>MOTOR YACHT CHARTER DK d. o. o. PULA, Cesta Prekomorskih brigada 12, 52100 Pula</item>
    </izvorni_sadrzaj>
    <derivirana_varijabla naziv="DomainObject.Predmet.ProtuStrankaListFormatedWithAdress_1">
      <item>MOTOR YACHT CHARTER DK d. o. o. PULA, Cesta Prekomorskih brigada 12, 52100 Pula</item>
    </derivirana_varijabla>
  </DomainObject.Predmet.ProtuStrankaListFormatedWithAdress>
  <DomainObject.Predmet.ProtuStrankaListFormatedWithAdressOIB>
    <izvorni_sadrzaj>
      <item>MOTOR YACHT CHARTER DK d. o. o. PULA, OIB 75777022900, Cesta Prekomorskih brigada 12, 52100 Pula</item>
    </izvorni_sadrzaj>
    <derivirana_varijabla naziv="DomainObject.Predmet.ProtuStrankaListFormatedWithAdressOIB_1">
      <item>MOTOR YACHT CHARTER DK d. o. o. PULA, OIB 75777022900, Cesta Prekomorskih brigada 12, 52100 Pula</item>
    </derivirana_varijabla>
  </DomainObject.Predmet.ProtuStrankaListFormatedWithAdressOIB>
  <DomainObject.Predmet.ProtuStrankaListNazivFormated>
    <izvorni_sadrzaj>
      <item>MOTOR YACHT CHARTER DK d. o. o. PULA</item>
    </izvorni_sadrzaj>
    <derivirana_varijabla naziv="DomainObject.Predmet.ProtuStrankaListNazivFormated_1">
      <item>MOTOR YACHT CHARTER DK d. o. o. PULA</item>
    </derivirana_varijabla>
  </DomainObject.Predmet.ProtuStrankaListNazivFormated>
  <DomainObject.Predmet.ProtuStrankaListNazivFormatedOIB>
    <izvorni_sadrzaj>
      <item>MOTOR YACHT CHARTER DK d. o. o. PULA, OIB 75777022900</item>
    </izvorni_sadrzaj>
    <derivirana_varijabla naziv="DomainObject.Predmet.ProtuStrankaListNazivFormatedOIB_1">
      <item>MOTOR YACHT CHARTER DK d. o. o. PULA, OIB 75777022900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MOTOR YACHT CHARTER DK d. o. o. PULA</izvorni_sadrzaj>
    <derivirana_varijabla naziv="DomainObject.Predmet.ProtustrankaIDrugi_1">MOTOR YACHT CHARTER DK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MOTOR YACHT CHARTER DK d. o. o. PULA, OIB 75777022900, Cesta Prekomorskih brigada 12, 52100 Pula</izvorni_sadrzaj>
    <derivirana_varijabla naziv="DomainObject.Predmet.ProtustrankaIDrugiAdressOIB_1">MOTOR YACHT CHARTER DK d. o. o. PULA, OIB 75777022900,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 YACHT CHARTER DK d. o. o. PULA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MOTOR YACHT CHARTER DK d. o. o. PULA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MOTOR YACHT CHARTER DK d. o. o. PULA, OIB 75777022900, Cesta Prekomorskih brigada 12,52100 Pula</item>
      <item>ŽUPANIJSKO DRŽAVNO ODVJETNIŠTVO U PULI - POLA, Rovinjska 2a,52100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MOTOR YACHT CHARTER DK d. o. o. PULA, OIB 75777022900, Cesta Prekomorskih brigada 12,52100 Pula</item>
      <item>ŽUPANIJSKO DRŽAVNO ODVJETNIŠTVO U PULI - POLA, Rovinjska 2a,52100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75777022900</item>
      <item>, OIB null</item>
      <item>, OIB 52634238587</item>
    </izvorni_sadrzaj>
    <derivirana_varijabla naziv="DomainObject.Predmet.SudioniciListNazivOIB_1">
      <item>, OIB 75777022900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1760</properties:Characters>
  <properties:Lines>69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2017-07-18T11:56:00Z</dcterms:created>
  <dc:creator>Damir Rabar</dc:creator>
  <cp:lastModifiedBy>Lorena Paris Aničić</cp:lastModifiedBy>
  <cp:lastPrinted>2017-07-18T12:13:00Z</cp:lastPrinted>
  <dcterms:modified xmlns:xsi="http://www.w3.org/2001/XMLSchema-instance" xsi:type="dcterms:W3CDTF">2017-07-18T12:14:00Z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