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7e477" w14:paraId="207e477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970EA7" w:rsidR="006B4A8A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970EA7">
        <w:rPr>
          <w:sz w:val="24"/>
        </w:rPr>
        <w:t>915/17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970EA7">
        <w:rPr>
          <w:sz w:val="24"/>
          <w:szCs w:val="24"/>
          <w:lang w:val="pt-BR"/>
        </w:rPr>
        <w:t xml:space="preserve">TALIR d.o.o., </w:t>
      </w:r>
      <w:r w:rsidR="001A2999">
        <w:rPr>
          <w:sz w:val="24"/>
          <w:szCs w:val="24"/>
          <w:lang w:val="pt-BR"/>
        </w:rPr>
        <w:t xml:space="preserve">Zagreb, Medvedgradska 32, OIB: </w:t>
      </w:r>
      <w:r w:rsidR="00682709" w:rsidRPr="00682709">
        <w:rPr>
          <w:sz w:val="24"/>
          <w:szCs w:val="24"/>
        </w:rPr>
        <w:t>51627050403</w:t>
      </w:r>
      <w:r w:rsidR="00BA7CB0">
        <w:rPr>
          <w:sz w:val="24"/>
          <w:szCs w:val="24"/>
        </w:rPr>
        <w:t xml:space="preserve">, </w:t>
      </w:r>
      <w:r w:rsidR="005E7832">
        <w:rPr>
          <w:sz w:val="24"/>
          <w:szCs w:val="24"/>
        </w:rPr>
        <w:t>27. rujna 2018.</w:t>
      </w:r>
      <w:r w:rsidR="000924C9">
        <w:rPr>
          <w:sz w:val="24"/>
          <w:szCs w:val="24"/>
        </w:rPr>
        <w:t>,</w:t>
      </w:r>
    </w:p>
    <w:p w:rsidRDefault="00142E57" w:rsidP="00CF56FE" w:rsidR="00142E5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8C6E5D" w:rsidR="00387DC3">
      <w:pPr>
        <w:ind w:firstLine="708"/>
        <w:jc w:val="both"/>
        <w:rPr>
          <w:sz w:val="24"/>
          <w:szCs w:val="24"/>
        </w:rPr>
      </w:pPr>
      <w:r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B23C8D">
        <w:rPr>
          <w:sz w:val="24"/>
          <w:szCs w:val="24"/>
          <w:lang w:val="pt-BR"/>
        </w:rPr>
        <w:t xml:space="preserve">TALIR d.o.o., Zagreb, Medvedgradska 32, OIB: </w:t>
      </w:r>
      <w:r w:rsidR="00B23C8D" w:rsidRPr="00682709">
        <w:rPr>
          <w:sz w:val="24"/>
          <w:szCs w:val="24"/>
        </w:rPr>
        <w:t>51627050403</w:t>
      </w:r>
      <w:r w:rsidR="00387DC3">
        <w:rPr>
          <w:sz w:val="24"/>
          <w:szCs w:val="24"/>
        </w:rPr>
        <w:t>.</w:t>
      </w:r>
    </w:p>
    <w:p w:rsidRDefault="00387DC3" w:rsidP="008C6E5D" w:rsidR="00387DC3">
      <w:pPr>
        <w:ind w:firstLine="708"/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4834C6">
        <w:rPr>
          <w:sz w:val="24"/>
          <w:szCs w:val="24"/>
        </w:rPr>
        <w:t>27</w:t>
      </w:r>
      <w:r w:rsidR="003B7317">
        <w:rPr>
          <w:sz w:val="24"/>
          <w:szCs w:val="24"/>
        </w:rPr>
        <w:t xml:space="preserve">. </w:t>
      </w:r>
      <w:r w:rsidR="005E7832">
        <w:rPr>
          <w:sz w:val="24"/>
          <w:szCs w:val="24"/>
        </w:rPr>
        <w:t>rujna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5E7832">
        <w:rPr>
          <w:sz w:val="24"/>
          <w:szCs w:val="24"/>
        </w:rPr>
        <w:t>8</w:t>
      </w:r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D66A03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F470B2" w:rsidP="00CF56FE" w:rsidR="00294BA9">
      <w:pPr>
        <w:jc w:val="both"/>
        <w:rPr>
          <w:sz w:val="24"/>
        </w:rPr>
      </w:pPr>
      <w:r>
        <w:rPr>
          <w:sz w:val="24"/>
        </w:rPr>
        <w:t xml:space="preserve">Protiv zaključka </w:t>
      </w:r>
      <w:r w:rsidR="007125DA">
        <w:rPr>
          <w:sz w:val="24"/>
        </w:rPr>
        <w:t>nije dopušten</w:t>
      </w:r>
      <w:r>
        <w:rPr>
          <w:sz w:val="24"/>
        </w:rPr>
        <w:t xml:space="preserve"> pravni lijek</w:t>
      </w:r>
      <w:r w:rsidR="007125DA">
        <w:rPr>
          <w:sz w:val="24"/>
        </w:rPr>
        <w:t xml:space="preserve"> (čl. 1</w:t>
      </w:r>
      <w:r w:rsidR="008408BB">
        <w:rPr>
          <w:sz w:val="24"/>
        </w:rPr>
        <w:t>9.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D66A03" w:rsidP="00D66A03" w:rsidR="00D66A03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D66A03" w:rsidP="00D66A03" w:rsidR="00105245" w:rsidRPr="00587A55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430BB5" w:rsidR="00105245" w:rsidRPr="00587A55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83F"/>
    <w:rsid w:val="00010102"/>
    <w:rsid w:val="00021061"/>
    <w:rsid w:val="00021B8D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55102"/>
    <w:rsid w:val="00061D14"/>
    <w:rsid w:val="0006290D"/>
    <w:rsid w:val="00065B44"/>
    <w:rsid w:val="0007197F"/>
    <w:rsid w:val="00082B1E"/>
    <w:rsid w:val="0009076F"/>
    <w:rsid w:val="000924C9"/>
    <w:rsid w:val="0009348E"/>
    <w:rsid w:val="000A0A61"/>
    <w:rsid w:val="000A19F2"/>
    <w:rsid w:val="000A23AD"/>
    <w:rsid w:val="000A6083"/>
    <w:rsid w:val="000B0687"/>
    <w:rsid w:val="000C0D16"/>
    <w:rsid w:val="000C2CA9"/>
    <w:rsid w:val="000C3210"/>
    <w:rsid w:val="000C640D"/>
    <w:rsid w:val="000C7001"/>
    <w:rsid w:val="000D1879"/>
    <w:rsid w:val="000D2F83"/>
    <w:rsid w:val="000D5090"/>
    <w:rsid w:val="000D61B8"/>
    <w:rsid w:val="000E0148"/>
    <w:rsid w:val="000E2C76"/>
    <w:rsid w:val="000E42D5"/>
    <w:rsid w:val="000E4A2B"/>
    <w:rsid w:val="000E4EF5"/>
    <w:rsid w:val="000E530D"/>
    <w:rsid w:val="000E6E2E"/>
    <w:rsid w:val="000E6F7E"/>
    <w:rsid w:val="000E78BC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35A"/>
    <w:rsid w:val="00123529"/>
    <w:rsid w:val="00125559"/>
    <w:rsid w:val="001334EB"/>
    <w:rsid w:val="00135BFD"/>
    <w:rsid w:val="00140204"/>
    <w:rsid w:val="00141639"/>
    <w:rsid w:val="00142E57"/>
    <w:rsid w:val="00144270"/>
    <w:rsid w:val="00145D95"/>
    <w:rsid w:val="0014739C"/>
    <w:rsid w:val="001474FA"/>
    <w:rsid w:val="00147F1F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2999"/>
    <w:rsid w:val="001A2E60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9BC"/>
    <w:rsid w:val="001D1C82"/>
    <w:rsid w:val="001D2E02"/>
    <w:rsid w:val="001E02FC"/>
    <w:rsid w:val="001E57C5"/>
    <w:rsid w:val="001E6223"/>
    <w:rsid w:val="001E6B00"/>
    <w:rsid w:val="001E7C6D"/>
    <w:rsid w:val="001F0F37"/>
    <w:rsid w:val="001F398D"/>
    <w:rsid w:val="001F57ED"/>
    <w:rsid w:val="001F5DE0"/>
    <w:rsid w:val="001F735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442F"/>
    <w:rsid w:val="00224EB5"/>
    <w:rsid w:val="00225694"/>
    <w:rsid w:val="00226DEF"/>
    <w:rsid w:val="00231E90"/>
    <w:rsid w:val="00233A51"/>
    <w:rsid w:val="00242F37"/>
    <w:rsid w:val="00244430"/>
    <w:rsid w:val="00247D0E"/>
    <w:rsid w:val="0025027E"/>
    <w:rsid w:val="00252DBB"/>
    <w:rsid w:val="002578D1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B34AB"/>
    <w:rsid w:val="002C1CF8"/>
    <w:rsid w:val="002C203F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379F"/>
    <w:rsid w:val="00305FF2"/>
    <w:rsid w:val="0031304E"/>
    <w:rsid w:val="00313736"/>
    <w:rsid w:val="00317C2B"/>
    <w:rsid w:val="00321158"/>
    <w:rsid w:val="003449F2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166"/>
    <w:rsid w:val="00377FD3"/>
    <w:rsid w:val="0038418E"/>
    <w:rsid w:val="00385110"/>
    <w:rsid w:val="00387DC3"/>
    <w:rsid w:val="003941E8"/>
    <w:rsid w:val="00394940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EF4"/>
    <w:rsid w:val="00412337"/>
    <w:rsid w:val="00413988"/>
    <w:rsid w:val="00414A26"/>
    <w:rsid w:val="00425F5C"/>
    <w:rsid w:val="004267AB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44539"/>
    <w:rsid w:val="00450BD5"/>
    <w:rsid w:val="0045260E"/>
    <w:rsid w:val="00453A62"/>
    <w:rsid w:val="00453AB3"/>
    <w:rsid w:val="004566B3"/>
    <w:rsid w:val="00460E6C"/>
    <w:rsid w:val="00465456"/>
    <w:rsid w:val="00474E9B"/>
    <w:rsid w:val="00475264"/>
    <w:rsid w:val="00477073"/>
    <w:rsid w:val="00482D71"/>
    <w:rsid w:val="004834C6"/>
    <w:rsid w:val="00484459"/>
    <w:rsid w:val="004874E3"/>
    <w:rsid w:val="00490D0A"/>
    <w:rsid w:val="004918E2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F6305"/>
    <w:rsid w:val="0050050B"/>
    <w:rsid w:val="0050747A"/>
    <w:rsid w:val="00507B96"/>
    <w:rsid w:val="0052330E"/>
    <w:rsid w:val="00523599"/>
    <w:rsid w:val="005301C0"/>
    <w:rsid w:val="00536147"/>
    <w:rsid w:val="005459AC"/>
    <w:rsid w:val="00546DDA"/>
    <w:rsid w:val="0055060B"/>
    <w:rsid w:val="0055329A"/>
    <w:rsid w:val="0056105B"/>
    <w:rsid w:val="00562E17"/>
    <w:rsid w:val="00565665"/>
    <w:rsid w:val="0056577E"/>
    <w:rsid w:val="00570A62"/>
    <w:rsid w:val="005723B3"/>
    <w:rsid w:val="00580215"/>
    <w:rsid w:val="0058118F"/>
    <w:rsid w:val="005849B0"/>
    <w:rsid w:val="00587A55"/>
    <w:rsid w:val="005903C5"/>
    <w:rsid w:val="00590AC2"/>
    <w:rsid w:val="00590C16"/>
    <w:rsid w:val="00591205"/>
    <w:rsid w:val="0059208E"/>
    <w:rsid w:val="00596669"/>
    <w:rsid w:val="005A127F"/>
    <w:rsid w:val="005A1FC5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E7832"/>
    <w:rsid w:val="005F60B9"/>
    <w:rsid w:val="005F6F19"/>
    <w:rsid w:val="0060103C"/>
    <w:rsid w:val="00606779"/>
    <w:rsid w:val="0060715B"/>
    <w:rsid w:val="00611205"/>
    <w:rsid w:val="00621072"/>
    <w:rsid w:val="00623ECA"/>
    <w:rsid w:val="006271B2"/>
    <w:rsid w:val="00633466"/>
    <w:rsid w:val="006411D9"/>
    <w:rsid w:val="00643287"/>
    <w:rsid w:val="00643F03"/>
    <w:rsid w:val="00645253"/>
    <w:rsid w:val="00654CD3"/>
    <w:rsid w:val="0065528C"/>
    <w:rsid w:val="0066091E"/>
    <w:rsid w:val="00671B25"/>
    <w:rsid w:val="00673881"/>
    <w:rsid w:val="00676F68"/>
    <w:rsid w:val="0067706E"/>
    <w:rsid w:val="00682709"/>
    <w:rsid w:val="00683725"/>
    <w:rsid w:val="0068519E"/>
    <w:rsid w:val="0069606C"/>
    <w:rsid w:val="006A061C"/>
    <w:rsid w:val="006A0FE2"/>
    <w:rsid w:val="006A3483"/>
    <w:rsid w:val="006B33A1"/>
    <w:rsid w:val="006B4A8A"/>
    <w:rsid w:val="006B50D8"/>
    <w:rsid w:val="006B6249"/>
    <w:rsid w:val="006B6CB9"/>
    <w:rsid w:val="006C1F85"/>
    <w:rsid w:val="006D0F4C"/>
    <w:rsid w:val="006D242B"/>
    <w:rsid w:val="006D7505"/>
    <w:rsid w:val="006E00A2"/>
    <w:rsid w:val="006E45D2"/>
    <w:rsid w:val="006E5584"/>
    <w:rsid w:val="006E5E23"/>
    <w:rsid w:val="006F2EEC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0509"/>
    <w:rsid w:val="007468B0"/>
    <w:rsid w:val="00753D8A"/>
    <w:rsid w:val="00755DE0"/>
    <w:rsid w:val="00756A16"/>
    <w:rsid w:val="0076081A"/>
    <w:rsid w:val="00761F03"/>
    <w:rsid w:val="00765040"/>
    <w:rsid w:val="007736ED"/>
    <w:rsid w:val="00773B76"/>
    <w:rsid w:val="00774C49"/>
    <w:rsid w:val="007753CA"/>
    <w:rsid w:val="00776D15"/>
    <w:rsid w:val="00777A39"/>
    <w:rsid w:val="0078193C"/>
    <w:rsid w:val="00782DAD"/>
    <w:rsid w:val="0079139B"/>
    <w:rsid w:val="00793BB0"/>
    <w:rsid w:val="0079412D"/>
    <w:rsid w:val="007975B9"/>
    <w:rsid w:val="007A1BC8"/>
    <w:rsid w:val="007A20E4"/>
    <w:rsid w:val="007A3771"/>
    <w:rsid w:val="007B010E"/>
    <w:rsid w:val="007B38E0"/>
    <w:rsid w:val="007C1DAB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839"/>
    <w:rsid w:val="007E39E4"/>
    <w:rsid w:val="007E5D47"/>
    <w:rsid w:val="007F1314"/>
    <w:rsid w:val="007F5A6D"/>
    <w:rsid w:val="00800A44"/>
    <w:rsid w:val="00800A4D"/>
    <w:rsid w:val="0081510C"/>
    <w:rsid w:val="008210C2"/>
    <w:rsid w:val="008221CA"/>
    <w:rsid w:val="0083015F"/>
    <w:rsid w:val="00830E53"/>
    <w:rsid w:val="00832267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3C53"/>
    <w:rsid w:val="00890C84"/>
    <w:rsid w:val="008935AC"/>
    <w:rsid w:val="00895963"/>
    <w:rsid w:val="008A18A6"/>
    <w:rsid w:val="008A2884"/>
    <w:rsid w:val="008B1A9E"/>
    <w:rsid w:val="008B5163"/>
    <w:rsid w:val="008C040B"/>
    <w:rsid w:val="008C1E33"/>
    <w:rsid w:val="008C25FC"/>
    <w:rsid w:val="008C6E5D"/>
    <w:rsid w:val="008D07BB"/>
    <w:rsid w:val="008D17C5"/>
    <w:rsid w:val="008D2B79"/>
    <w:rsid w:val="008E0C44"/>
    <w:rsid w:val="008E3C60"/>
    <w:rsid w:val="0090567E"/>
    <w:rsid w:val="009120AB"/>
    <w:rsid w:val="00913A5E"/>
    <w:rsid w:val="0093028D"/>
    <w:rsid w:val="00932CA2"/>
    <w:rsid w:val="009340D3"/>
    <w:rsid w:val="009365EA"/>
    <w:rsid w:val="00937A83"/>
    <w:rsid w:val="0094342D"/>
    <w:rsid w:val="00943F46"/>
    <w:rsid w:val="009461F5"/>
    <w:rsid w:val="00950561"/>
    <w:rsid w:val="00955F7E"/>
    <w:rsid w:val="009560BC"/>
    <w:rsid w:val="009643FE"/>
    <w:rsid w:val="00970406"/>
    <w:rsid w:val="00970703"/>
    <w:rsid w:val="00970E44"/>
    <w:rsid w:val="00970EA7"/>
    <w:rsid w:val="00975F7A"/>
    <w:rsid w:val="0098299C"/>
    <w:rsid w:val="00983351"/>
    <w:rsid w:val="00984AF7"/>
    <w:rsid w:val="00985F50"/>
    <w:rsid w:val="0098602D"/>
    <w:rsid w:val="00987E8F"/>
    <w:rsid w:val="00995C91"/>
    <w:rsid w:val="009A1429"/>
    <w:rsid w:val="009A4F06"/>
    <w:rsid w:val="009B3124"/>
    <w:rsid w:val="009B6662"/>
    <w:rsid w:val="009C4B0C"/>
    <w:rsid w:val="009C507F"/>
    <w:rsid w:val="009C6B5F"/>
    <w:rsid w:val="009D0A10"/>
    <w:rsid w:val="009D3583"/>
    <w:rsid w:val="009D3CE4"/>
    <w:rsid w:val="009D5805"/>
    <w:rsid w:val="009D686D"/>
    <w:rsid w:val="009D69A3"/>
    <w:rsid w:val="009E1797"/>
    <w:rsid w:val="009E1874"/>
    <w:rsid w:val="009F477F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56FE6"/>
    <w:rsid w:val="00A60E78"/>
    <w:rsid w:val="00A62CE1"/>
    <w:rsid w:val="00A63B35"/>
    <w:rsid w:val="00A66B3A"/>
    <w:rsid w:val="00A67396"/>
    <w:rsid w:val="00A722A9"/>
    <w:rsid w:val="00A73E17"/>
    <w:rsid w:val="00A74ED8"/>
    <w:rsid w:val="00A852CD"/>
    <w:rsid w:val="00A87E8F"/>
    <w:rsid w:val="00A91BD1"/>
    <w:rsid w:val="00A97EA5"/>
    <w:rsid w:val="00AA0D89"/>
    <w:rsid w:val="00AA21FB"/>
    <w:rsid w:val="00AA4118"/>
    <w:rsid w:val="00AA4AD8"/>
    <w:rsid w:val="00AA62BD"/>
    <w:rsid w:val="00AA6F8D"/>
    <w:rsid w:val="00AB12F6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3775"/>
    <w:rsid w:val="00AD4A29"/>
    <w:rsid w:val="00AE1097"/>
    <w:rsid w:val="00AE188D"/>
    <w:rsid w:val="00AE369C"/>
    <w:rsid w:val="00AF065B"/>
    <w:rsid w:val="00AF69D0"/>
    <w:rsid w:val="00B02299"/>
    <w:rsid w:val="00B02DC8"/>
    <w:rsid w:val="00B02F2A"/>
    <w:rsid w:val="00B03C6F"/>
    <w:rsid w:val="00B13B69"/>
    <w:rsid w:val="00B150FB"/>
    <w:rsid w:val="00B17247"/>
    <w:rsid w:val="00B23C8D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75AE6"/>
    <w:rsid w:val="00B763CD"/>
    <w:rsid w:val="00B851F4"/>
    <w:rsid w:val="00B86452"/>
    <w:rsid w:val="00B90137"/>
    <w:rsid w:val="00B94E3D"/>
    <w:rsid w:val="00B94E43"/>
    <w:rsid w:val="00BA0E79"/>
    <w:rsid w:val="00BA3BA0"/>
    <w:rsid w:val="00BA4B76"/>
    <w:rsid w:val="00BA547B"/>
    <w:rsid w:val="00BA5A57"/>
    <w:rsid w:val="00BA5CA9"/>
    <w:rsid w:val="00BA7CB0"/>
    <w:rsid w:val="00BB2313"/>
    <w:rsid w:val="00BB3F75"/>
    <w:rsid w:val="00BB4474"/>
    <w:rsid w:val="00BB4764"/>
    <w:rsid w:val="00BB5D11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054B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0730"/>
    <w:rsid w:val="00CB54C2"/>
    <w:rsid w:val="00CB6504"/>
    <w:rsid w:val="00CB6DFD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04455"/>
    <w:rsid w:val="00D12DFA"/>
    <w:rsid w:val="00D16DD8"/>
    <w:rsid w:val="00D17166"/>
    <w:rsid w:val="00D17E89"/>
    <w:rsid w:val="00D24F73"/>
    <w:rsid w:val="00D30ED3"/>
    <w:rsid w:val="00D33644"/>
    <w:rsid w:val="00D35673"/>
    <w:rsid w:val="00D40E1B"/>
    <w:rsid w:val="00D413EC"/>
    <w:rsid w:val="00D4629E"/>
    <w:rsid w:val="00D61893"/>
    <w:rsid w:val="00D66A03"/>
    <w:rsid w:val="00D6743C"/>
    <w:rsid w:val="00D70237"/>
    <w:rsid w:val="00D70FCA"/>
    <w:rsid w:val="00D73A60"/>
    <w:rsid w:val="00D75043"/>
    <w:rsid w:val="00D77E5B"/>
    <w:rsid w:val="00D826A9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0ACA"/>
    <w:rsid w:val="00E42482"/>
    <w:rsid w:val="00E42F60"/>
    <w:rsid w:val="00E43476"/>
    <w:rsid w:val="00E47A19"/>
    <w:rsid w:val="00E50594"/>
    <w:rsid w:val="00E601B8"/>
    <w:rsid w:val="00E61BD1"/>
    <w:rsid w:val="00E61DC4"/>
    <w:rsid w:val="00E63F6E"/>
    <w:rsid w:val="00E657D0"/>
    <w:rsid w:val="00E65D5D"/>
    <w:rsid w:val="00E66F2E"/>
    <w:rsid w:val="00E86AB8"/>
    <w:rsid w:val="00E86BB8"/>
    <w:rsid w:val="00E87384"/>
    <w:rsid w:val="00E91273"/>
    <w:rsid w:val="00E91BC3"/>
    <w:rsid w:val="00E93AAB"/>
    <w:rsid w:val="00EA206D"/>
    <w:rsid w:val="00EA221F"/>
    <w:rsid w:val="00EB0E54"/>
    <w:rsid w:val="00EC5B03"/>
    <w:rsid w:val="00EC6B71"/>
    <w:rsid w:val="00EC7E37"/>
    <w:rsid w:val="00ED0001"/>
    <w:rsid w:val="00ED37C0"/>
    <w:rsid w:val="00ED49F1"/>
    <w:rsid w:val="00ED583A"/>
    <w:rsid w:val="00EE0D2B"/>
    <w:rsid w:val="00EE4E27"/>
    <w:rsid w:val="00EF6EB5"/>
    <w:rsid w:val="00F110D5"/>
    <w:rsid w:val="00F23214"/>
    <w:rsid w:val="00F2388E"/>
    <w:rsid w:val="00F24620"/>
    <w:rsid w:val="00F2738D"/>
    <w:rsid w:val="00F31EBC"/>
    <w:rsid w:val="00F3554E"/>
    <w:rsid w:val="00F408C0"/>
    <w:rsid w:val="00F40A98"/>
    <w:rsid w:val="00F41519"/>
    <w:rsid w:val="00F433D6"/>
    <w:rsid w:val="00F4409E"/>
    <w:rsid w:val="00F44CB5"/>
    <w:rsid w:val="00F465F1"/>
    <w:rsid w:val="00F470AA"/>
    <w:rsid w:val="00F470B2"/>
    <w:rsid w:val="00F47302"/>
    <w:rsid w:val="00F50AC7"/>
    <w:rsid w:val="00F56776"/>
    <w:rsid w:val="00F60181"/>
    <w:rsid w:val="00F61ECB"/>
    <w:rsid w:val="00F67D2B"/>
    <w:rsid w:val="00F711D0"/>
    <w:rsid w:val="00F7409F"/>
    <w:rsid w:val="00F756B5"/>
    <w:rsid w:val="00F77D03"/>
    <w:rsid w:val="00F80EE4"/>
    <w:rsid w:val="00F81B97"/>
    <w:rsid w:val="00F86025"/>
    <w:rsid w:val="00F862D9"/>
    <w:rsid w:val="00F90054"/>
    <w:rsid w:val="00F91F2B"/>
    <w:rsid w:val="00F95ABA"/>
    <w:rsid w:val="00FA3EBE"/>
    <w:rsid w:val="00FA69F6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6A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6A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6A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6A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6A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6A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6A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6A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6A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6A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St-915/2017-20</izvorni_sadrzaj>
    <derivirana_varijabla naziv="DomainObject.Oznaka_1">St-915/2017-20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St-915/2017</izvorni_sadrzaj>
    <derivirana_varijabla naziv="DomainObject.Predmet.OznakaBroj_1">St-915/2017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TALIR d.o.o. zastupanog po punomoćniku Zoran Pribilović</izvorni_sadrzaj>
    <derivirana_varijabla naziv="DomainObject.Predmet.ProtustrankaFormated_1">  TALIR d.o.o. zastupanog po punomoćniku Zoran Pribilović</derivirana_varijabla>
  </DomainObject.Predmet.ProtustrankaFormated>
  <DomainObject.Predmet.ProtustrankaFormatedOIB>
    <izvorni_sadrzaj>  TALIR d.o.o., OIB 51627050403 zastupanog po punomoćniku Zoran Pribilović</izvorni_sadrzaj>
    <derivirana_varijabla naziv="DomainObject.Predmet.ProtustrankaFormatedOIB_1">  TALIR d.o.o., OIB 51627050403 zastupanog po punomoćniku Zoran Pribilović</derivirana_varijabla>
  </DomainObject.Predmet.ProtustrankaFormatedOIB>
  <DomainObject.Predmet.ProtustrankaFormatedWithAdress>
    <izvorni_sadrzaj> TALIR d.o.o., Medvedgradska 32, 10000 Zagreb zastupanog po punomoćniku Zoran Pribilović</izvorni_sadrzaj>
    <derivirana_varijabla naziv="DomainObject.Predmet.ProtustrankaFormatedWithAdress_1"> TALIR d.o.o., Medvedgradska 32, 10000 Zagreb zastupanog po punomoćniku Zoran Pribilović</derivirana_varijabla>
  </DomainObject.Predmet.ProtustrankaFormatedWithAdress>
  <DomainObject.Predmet.ProtustrankaFormatedWithAdressOIB>
    <izvorni_sadrzaj> TALIR d.o.o., OIB 51627050403, Medvedgradska 32, 10000 Zagreb zastupanog po punomoćniku Zoran Pribilović</izvorni_sadrzaj>
    <derivirana_varijabla naziv="DomainObject.Predmet.ProtustrankaFormatedWithAdressOIB_1"> TALIR d.o.o., OIB 51627050403, Medvedgradska 32, 10000 Zagreb zastupanog po punomoćniku Zoran Pribilović</derivirana_varijabla>
  </DomainObject.Predmet.ProtustrankaFormatedWithAdressOIB>
  <DomainObject.Predmet.ProtustrankaWithAdress>
    <izvorni_sadrzaj>TALIR d.o.o. Medvedgradska 32, 10000 Zagreb</izvorni_sadrzaj>
    <derivirana_varijabla naziv="DomainObject.Predmet.ProtustrankaWithAdress_1">TALIR d.o.o. Medvedgradska 32, 10000 Zagreb</derivirana_varijabla>
  </DomainObject.Predmet.ProtustrankaWithAdress>
  <DomainObject.Predmet.ProtustrankaWithAdressOIB>
    <izvorni_sadrzaj>TALIR d.o.o., OIB 51627050403, Medvedgradska 32, 10000 Zagreb</izvorni_sadrzaj>
    <derivirana_varijabla naziv="DomainObject.Predmet.ProtustrankaWithAdressOIB_1">TALIR d.o.o., OIB 51627050403, Medvedgradska 32, 10000 Zagreb</derivirana_varijabla>
  </DomainObject.Predmet.ProtustrankaWithAdressOIB>
  <DomainObject.Predmet.ProtustrankaNazivFormated>
    <izvorni_sadrzaj>TALIR d.o.o.</izvorni_sadrzaj>
    <derivirana_varijabla naziv="DomainObject.Predmet.ProtustrankaNazivFormated_1">TALIR d.o.o.</derivirana_varijabla>
  </DomainObject.Predmet.ProtustrankaNazivFormated>
  <DomainObject.Predmet.ProtustrankaNazivFormatedOIB>
    <izvorni_sadrzaj>TALIR d.o.o., OIB 51627050403</izvorni_sadrzaj>
    <derivirana_varijabla naziv="DomainObject.Predmet.ProtustrankaNazivFormatedOIB_1">TALIR d.o.o., OIB 51627050403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d.d. zastupanog po punomoćniku BUTERIN&amp;POSAVEC odvjetničko društvo d.o.o.; H-ABDUCO d.o.o.</izvorni_sadrzaj>
    <derivirana_varijabla naziv="DomainObject.Predmet.StrankaFormated_1">  FINA Regionalni centar Zagreb; ERSTE&amp;STEIERMÄRKISCHE BANKA d.d. zastupanog po punomoćniku BUTERIN&amp;POSAVEC odvjetničko društvo d.o.o.; H-ABDUCO d.o.o.</derivirana_varijabla>
  </DomainObject.Predmet.StrankaFormated>
  <DomainObject.Predmet.StrankaFormatedOIB>
    <izvorni_sadrzaj>  FINA Regionalni centar Zagreb, OIB 85821130368; ERSTE&amp;STEIERMÄRKISCHE BANKA d.d., OIB 23057039320 zastupanog po punomoćniku BUTERIN&amp;POSAVEC odvjetničko društvo d.o.o.; H-ABDUCO d.o.o., OIB 13667298928</izvorni_sadrzaj>
    <derivirana_varijabla naziv="DomainObject.Predmet.StrankaFormatedOIB_1">  FINA Regionalni centar Zagreb, OIB 85821130368; ERSTE&amp;STEIERMÄRKISCHE BANKA d.d., OIB 23057039320 zastupanog po punomoćniku BUTERIN&amp;POSAVEC odvjetničko društvo d.o.o.; H-ABDUCO d.o.o., OIB 13667298928</derivirana_varijabla>
  </DomainObject.Predmet.StrankaFormatedOIB>
  <DomainObject.Predmet.StrankaFormatedWithAdress>
    <izvorni_sadrzaj> FINA Regionalni centar Zagreb, Trg svibanjskih žrtava 1995. 1, 10000 Zagreb; ERSTE&amp;STEIERMÄRKISCHE BANKA d.d., Jadranski Trg 3/a, 51000 Rijeka zastupanog po punomoćniku BUTERIN&amp;POSAVEC odvjetničko društvo d.o.o.; H-ABDUCO d.o.o., Slavonska avenija 6A, 10000 Zagreb</izvorni_sadrzaj>
    <derivirana_varijabla naziv="DomainObject.Predmet.StrankaFormatedWithAdress_1"> FINA Regionalni centar Zagreb, Trg svibanjskih žrtava 1995. 1, 10000 Zagreb; ERSTE&amp;STEIERMÄRKISCHE BANKA d.d., Jadranski Trg 3/a, 51000 Rijeka zastupanog po punomoćniku BUTERIN&amp;POSAVEC odvjetničko društvo d.o.o.; H-ABDUCO d.o.o., Slavonska avenija 6A, 10000 Zagreb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d.d., OIB 23057039320, Jadranski Trg 3/a, 51000 Rijeka zastupanog po punomoćniku BUTERIN&amp;POSAVEC odvjetničko društvo d.o.o.; H-ABDUCO d.o.o., OIB 13667298928, Slavonska avenija 6A, 10000 Zagreb</izvorni_sadrzaj>
    <derivirana_varijabla naziv="DomainObject.Predmet.StrankaFormatedWithAdressOIB_1"> FINA Regionalni centar Zagreb, OIB 85821130368, Trg svibanjskih žrtava 1995. 1, 10000 Zagreb; ERSTE&amp;STEIERMÄRKISCHE BANKA d.d., OIB 23057039320, Jadranski Trg 3/a, 51000 Rijeka zastupanog po punomoćniku BUTERIN&amp;POSAVEC odvjetničko društvo d.o.o.; H-ABDUCO d.o.o., OIB 13667298928, Slavonska avenija 6A, 10000 Zagreb</derivirana_varijabla>
  </DomainObject.Predmet.StrankaFormatedWithAdressOIB>
  <DomainObject.Predmet.StrankaWithAdress>
    <izvorni_sadrzaj>FINA Regionalni centar Zagreb Trg svibanjskih žrtava 1995. 1,10000 Zagreb,ERSTE&amp;STEIERMÄRKISCHE BANKA d.d. Jadranski Trg 3/a,51000 Rijeka,H-ABDUCO d.o.o. Slavonska avenija 6A,10000 Zagreb</izvorni_sadrzaj>
    <derivirana_varijabla naziv="DomainObject.Predmet.StrankaWithAdress_1">FINA Regionalni centar Zagreb Trg svibanjskih žrtava 1995. 1,10000 Zagreb,ERSTE&amp;STEIERMÄRKISCHE BANKA d.d. Jadranski Trg 3/a,51000 Rijeka,H-ABDUCO d.o.o. Slavonska avenija 6A,10000 Zagreb</derivirana_varijabla>
  </DomainObject.Predmet.StrankaWithAdress>
  <DomainObject.Predmet.StrankaWithAdressOIB>
    <izvorni_sadrzaj>FINA Regionalni centar Zagreb, OIB 85821130368, Trg svibanjskih žrtava 1995. 1,10000 Zagreb,ERSTE&amp;STEIERMÄRKISCHE BANKA d.d., OIB 23057039320, Jadranski Trg 3/a,51000 Rijeka,H-ABDUCO d.o.o., OIB 13667298928, Slavonska avenija 6A,10000 Zagreb</izvorni_sadrzaj>
    <derivirana_varijabla naziv="DomainObject.Predmet.StrankaWithAdressOIB_1">FINA Regionalni centar Zagreb, OIB 85821130368, Trg svibanjskih žrtava 1995. 1,10000 Zagreb,ERSTE&amp;STEIERMÄRKISCHE BANKA d.d., OIB 23057039320, Jadranski Trg 3/a,51000 Rijeka,H-ABDUCO d.o.o., OIB 13667298928, Slavonska avenija 6A,10000 Zagreb</derivirana_varijabla>
  </DomainObject.Predmet.StrankaWithAdressOIB>
  <DomainObject.Predmet.StrankaNazivFormated>
    <izvorni_sadrzaj>FINA Regionalni centar Zagreb,ERSTE&amp;STEIERMÄRKISCHE BANKA d.d.,H-ABDUCO d.o.o.</izvorni_sadrzaj>
    <derivirana_varijabla naziv="DomainObject.Predmet.StrankaNazivFormated_1">FINA Regionalni centar Zagreb,ERSTE&amp;STEIERMÄRKISCHE BANKA d.d.,H-ABDUCO d.o.o.</derivirana_varijabla>
  </DomainObject.Predmet.StrankaNazivFormated>
  <DomainObject.Predmet.StrankaNazivFormatedOIB>
    <izvorni_sadrzaj>FINA Regionalni centar Zagreb, OIB 85821130368,ERSTE&amp;STEIERMÄRKISCHE BANKA d.d., OIB 23057039320,H-ABDUCO d.o.o., OIB 13667298928</izvorni_sadrzaj>
    <derivirana_varijabla naziv="DomainObject.Predmet.StrankaNazivFormatedOIB_1">FINA Regionalni centar Zagreb, OIB 85821130368,ERSTE&amp;STEIERMÄRKISCHE BANKA d.d., OIB 23057039320,H-ABDUCO d.o.o.,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ERSTE&amp;STEIERMÄRKISCHE BANKA d.d. zastupanog po punomoćniku BUTERIN&amp;POSAVEC odvjetničko društvo d.o.o.</item>
      <item>H-ABDUCO d.o.o.</item>
    </izvorni_sadrzaj>
    <derivirana_varijabla naziv="DomainObject.Predmet.StrankaListFormated_1">
      <item>FINA Regionalni centar Zagreb</item>
      <item>ERSTE&amp;STEIERMÄRKISCHE BANKA d.d. zastupanog po punomoćniku BUTERIN&amp;POSAVEC odvjetničko društvo d.o.o.</item>
      <item>H-ABDUCO d.o.o.</item>
    </derivirana_varijabla>
  </DomainObject.Predmet.StrankaListFormated>
  <DomainObject.Predmet.StrankaListFormatedOIB>
    <izvorni_sadrzaj>
      <item>FINA Regionalni centar Zagreb, OIB 85821130368</item>
      <item>ERSTE&amp;STEIERMÄRKISCHE BANKA d.d., OIB 23057039320 zastupanog po punomoćniku BUTERIN&amp;POSAVEC odvjetničko društvo d.o.o.</item>
      <item>H-ABDUCO d.o.o., OIB 13667298928</item>
    </izvorni_sadrzaj>
    <derivirana_varijabla naziv="DomainObject.Predmet.StrankaListFormatedOIB_1">
      <item>FINA Regionalni centar Zagreb, OIB 85821130368</item>
      <item>ERSTE&amp;STEIERMÄRKISCHE BANKA d.d., OIB 23057039320 zastupanog po punomoćniku BUTERIN&amp;POSAVEC odvjetničko društvo d.o.o.</item>
      <item>H-ABDUCO d.o.o.,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d.d., Jadranski Trg 3/a, 51000 Rijeka zastupanog po punomoćniku BUTERIN&amp;POSAVEC odvjetničko društvo d.o.o.</item>
      <item>H-ABDUCO d.o.o., Slavonska avenija 6A, 10000 Zagreb</item>
    </izvorni_sadrzaj>
    <derivirana_varijabla naziv="DomainObject.Predmet.StrankaListFormatedWithAdress_1">
      <item>FINA Regionalni centar Zagreb, Trg svibanjskih žrtava 1995. 1, 10000 Zagreb</item>
      <item>ERSTE&amp;STEIERMÄRKISCHE BANKA d.d., Jadranski Trg 3/a, 51000 Rijeka zastupanog po punomoćniku BUTERIN&amp;POSAVEC odvjetničko društvo d.o.o.</item>
      <item>H-ABDUCO d.o.o.,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d.d., OIB 23057039320, Jadranski Trg 3/a, 51000 Rijeka zastupanog po punomoćniku BUTERIN&amp;POSAVEC odvjetničko društvo d.o.o.</item>
      <item>H-ABDUCO d.o.o., OIB 13667298928, Slavonska avenija 6A, 10000 Zagreb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d.d., OIB 23057039320, Jadranski Trg 3/a, 51000 Rijeka zastupanog po punomoćniku BUTERIN&amp;POSAVEC odvjetničko društvo d.o.o.</item>
      <item>H-ABDUCO d.o.o.,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ERSTE&amp;STEIERMÄRKISCHE BANKA d.d.</item>
      <item>H-ABDUCO d.o.o.</item>
    </izvorni_sadrzaj>
    <derivirana_varijabla naziv="DomainObject.Predmet.StrankaListNazivFormated_1">
      <item>FINA Regionalni centar Zagreb</item>
      <item>ERSTE&amp;STEIERMÄRKISCHE BANKA d.d.</item>
      <item>H-ABDUCO d.o.o.</item>
    </derivirana_varijabla>
  </DomainObject.Predmet.StrankaListNazivFormated>
  <DomainObject.Predmet.StrankaListNazivFormatedOIB>
    <izvorni_sadrzaj>
      <item>FINA Regionalni centar Zagreb, OIB 85821130368</item>
      <item>ERSTE&amp;STEIERMÄRKISCHE BANKA d.d., OIB 23057039320</item>
      <item>H-ABDUCO d.o.o., OIB 13667298928</item>
    </izvorni_sadrzaj>
    <derivirana_varijabla naziv="DomainObject.Predmet.StrankaListNazivFormatedOIB_1">
      <item>FINA Regionalni centar Zagreb, OIB 85821130368</item>
      <item>ERSTE&amp;STEIERMÄRKISCHE BANKA d.d., OIB 23057039320</item>
      <item>H-ABDUCO d.o.o., OIB 13667298928</item>
    </derivirana_varijabla>
  </DomainObject.Predmet.StrankaListNazivFormatedOIB>
  <DomainObject.Predmet.ProtuStrankaListFormated>
    <izvorni_sadrzaj>
      <item>TALIR d.o.o. zastupanog po punomoćniku Zoran Pribilović</item>
    </izvorni_sadrzaj>
    <derivirana_varijabla naziv="DomainObject.Predmet.ProtuStrankaListFormated_1">
      <item>TALIR d.o.o. zastupanog po punomoćniku Zoran Pribilović</item>
    </derivirana_varijabla>
  </DomainObject.Predmet.ProtuStrankaListFormated>
  <DomainObject.Predmet.ProtuStrankaListFormatedOIB>
    <izvorni_sadrzaj>
      <item>TALIR d.o.o., OIB 51627050403 zastupanog po punomoćniku Zoran Pribilović</item>
    </izvorni_sadrzaj>
    <derivirana_varijabla naziv="DomainObject.Predmet.ProtuStrankaListFormatedOIB_1">
      <item>TALIR d.o.o., OIB 51627050403 zastupanog po punomoćniku Zoran Pribilović</item>
    </derivirana_varijabla>
  </DomainObject.Predmet.ProtuStrankaListFormatedOIB>
  <DomainObject.Predmet.ProtuStrankaListFormatedWithAdress>
    <izvorni_sadrzaj>
      <item>TALIR d.o.o., Medvedgradska 32, 10000 Zagreb zastupanog po punomoćniku Zoran Pribilović</item>
    </izvorni_sadrzaj>
    <derivirana_varijabla naziv="DomainObject.Predmet.ProtuStrankaListFormatedWithAdress_1">
      <item>TALIR d.o.o., Medvedgradska 32, 10000 Zagreb zastupanog po punomoćniku Zoran Pribilović</item>
    </derivirana_varijabla>
  </DomainObject.Predmet.ProtuStrankaListFormatedWithAdress>
  <DomainObject.Predmet.ProtuStrankaListFormatedWithAdressOIB>
    <izvorni_sadrzaj>
      <item>TALIR d.o.o., OIB 51627050403, Medvedgradska 32, 10000 Zagreb zastupanog po punomoćniku Zoran Pribilović</item>
    </izvorni_sadrzaj>
    <derivirana_varijabla naziv="DomainObject.Predmet.ProtuStrankaListFormatedWithAdressOIB_1">
      <item>TALIR d.o.o., OIB 51627050403, Medvedgradska 32, 10000 Zagreb zastupanog po punomoćniku Zoran Pribilović</item>
    </derivirana_varijabla>
  </DomainObject.Predmet.ProtuStrankaListFormatedWithAdressOIB>
  <DomainObject.Predmet.ProtuStrankaListNazivFormated>
    <izvorni_sadrzaj>
      <item>TALIR d.o.o.</item>
    </izvorni_sadrzaj>
    <derivirana_varijabla naziv="DomainObject.Predmet.ProtuStrankaListNazivFormated_1">
      <item>TALIR d.o.o.</item>
    </derivirana_varijabla>
  </DomainObject.Predmet.ProtuStrankaListNazivFormated>
  <DomainObject.Predmet.ProtuStrankaListNazivFormatedOIB>
    <izvorni_sadrzaj>
      <item>TALIR d.o.o., OIB 51627050403</item>
    </izvorni_sadrzaj>
    <derivirana_varijabla naziv="DomainObject.Predmet.ProtuStrankaListNazivFormatedOIB_1">
      <item>TALIR d.o.o., OIB 51627050403</item>
    </derivirana_varijabla>
  </DomainObject.Predmet.ProtuStrankaListNazivFormatedOIB>
  <DomainObject.Predmet.OstaliListFormated>
    <izvorni_sadrzaj>
      <item>Zoran Pribilović punomoćnik sudionika u postupku TALIR d.o.o.</item>
      <item>BUTERIN&amp;POSAVEC odvjetničko društvo d.o.o. punomoćnik sudionika u postupku ERSTE&amp;STEIERMÄRKISCHE BANKA d.d.</item>
    </izvorni_sadrzaj>
    <derivirana_varijabla naziv="DomainObject.Predmet.OstaliListFormated_1">
      <item>Zoran Pribilović punomoćnik sudionika u postupku TALIR d.o.o.</item>
      <item>BUTERIN&amp;POSAVEC odvjetničko društvo d.o.o. punomoćnik sudionika u postupku ERSTE&amp;STEIERMÄRKISCHE BANKA d.d.</item>
    </derivirana_varijabla>
  </DomainObject.Predmet.OstaliListFormated>
  <DomainObject.Predmet.OstaliListFormatedOIB>
    <izvorni_sadrzaj>
      <item>Zoran Pribilović, OIB 65477843541 punomoćnik sudionika u postupku TALIR d.o.o.</item>
      <item>BUTERIN&amp;POSAVEC odvjetničko društvo d.o.o., OIB 88443826619 punomoćnik sudionika u postupku ERSTE&amp;STEIERMÄRKISCHE BANKA d.d.</item>
    </izvorni_sadrzaj>
    <derivirana_varijabla naziv="DomainObject.Predmet.OstaliListFormatedOIB_1">
      <item>Zoran Pribilović, OIB 65477843541 punomoćnik sudionika u postupku TALIR d.o.o.</item>
      <item>BUTERIN&amp;POSAVEC odvjetničko društvo d.o.o., OIB 88443826619 punomoćnik sudionika u postupku ERSTE&amp;STEIERMÄRKISCHE BANKA d.d.</item>
    </derivirana_varijabla>
  </DomainObject.Predmet.OstaliListFormatedOIB>
  <DomainObject.Predmet.OstaliListFormatedWithAdress>
    <izvorni_sadrzaj>
      <item>Zoran Pribilović, Zelenjak 8, 10000 Zagreb punomoćnik sudionika u postupku TALIR d.o.o.</item>
      <item>BUTERIN&amp;POSAVEC odvjetničko društvo d.o.o., Draškovićeva 82, 10000 Zagreb punomoćnik sudionika u postupku ERSTE&amp;STEIERMÄRKISCHE BANKA d.d.</item>
    </izvorni_sadrzaj>
    <derivirana_varijabla naziv="DomainObject.Predmet.OstaliListFormatedWithAdress_1">
      <item>Zoran Pribilović, Zelenjak 8, 10000 Zagreb punomoćnik sudionika u postupku TALIR d.o.o.</item>
      <item>BUTERIN&amp;POSAVEC odvjetničko društvo d.o.o., Draškovićeva 82, 10000 Zagreb punomoćnik sudionika u postupku ERSTE&amp;STEIERMÄRKISCHE BANKA d.d.</item>
    </derivirana_varijabla>
  </DomainObject.Predmet.OstaliListFormatedWithAdress>
  <DomainObject.Predmet.OstaliListFormatedWithAdressOIB>
    <izvorni_sadrzaj>
      <item>Zoran Pribilović, OIB 65477843541, Zelenjak 8, 10000 Zagreb punomoćnik sudionika u postupku TALIR d.o.o.</item>
      <item>BUTERIN&amp;POSAVEC odvjetničko društvo d.o.o., OIB 88443826619, Draškovićeva 82, 10000 Zagreb punomoćnik sudionika u postupku ERSTE&amp;STEIERMÄRKISCHE BANKA d.d.</item>
    </izvorni_sadrzaj>
    <derivirana_varijabla naziv="DomainObject.Predmet.OstaliListFormatedWithAdressOIB_1">
      <item>Zoran Pribilović, OIB 65477843541, Zelenjak 8, 10000 Zagreb punomoćnik sudionika u postupku TALIR d.o.o.</item>
      <item>BUTERIN&amp;POSAVEC odvjetničko društvo d.o.o., OIB 88443826619, Draškovićeva 82, 10000 Zagreb punomoćnik sudionika u postupku ERSTE&amp;STEIERMÄRKISCHE BANKA d.d.</item>
    </derivirana_varijabla>
  </DomainObject.Predmet.OstaliListFormatedWithAdressOIB>
  <DomainObject.Predmet.OstaliListNazivFormated>
    <izvorni_sadrzaj>
      <item>Zoran Pribilović</item>
      <item>BUTERIN&amp;POSAVEC odvjetničko društvo d.o.o.</item>
    </izvorni_sadrzaj>
    <derivirana_varijabla naziv="DomainObject.Predmet.OstaliListNazivFormated_1">
      <item>Zoran Pribilović</item>
      <item>BUTERIN&amp;POSAVEC odvjetničko društvo d.o.o.</item>
    </derivirana_varijabla>
  </DomainObject.Predmet.OstaliListNazivFormated>
  <DomainObject.Predmet.OstaliListNazivFormatedOIB>
    <izvorni_sadrzaj>
      <item>Zoran Pribilović, OIB 65477843541</item>
      <item>BUTERIN&amp;POSAVEC odvjetničko društvo d.o.o., OIB 88443826619</item>
    </izvorni_sadrzaj>
    <derivirana_varijabla naziv="DomainObject.Predmet.OstaliListNazivFormatedOIB_1">
      <item>Zoran Pribilović, OIB 65477843541</item>
      <item>BUTERIN&amp;POSAVEC odvjetničko društvo d.o.o.,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>St-915/2017-20</izvorni_sadrzaj>
    <derivirana_varijabla naziv="DomainObject.PoslovniBrojDokumenta_1">St-915/2017-20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TALIR d.o.o.</izvorni_sadrzaj>
    <derivirana_varijabla naziv="DomainObject.Predmet.ProtustrankaIDrugi_1">TALIR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TALIR d.o.o., OIB 51627050403, Medvedgradska 32, 10000 Zagreb</izvorni_sadrzaj>
    <derivirana_varijabla naziv="DomainObject.Predmet.ProtustrankaIDrugiAdressOIB_1">TALIR d.o.o., OIB 51627050403, Medvedgradska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Pribilović</item>
      <item>TALIR d.o.o.</item>
      <item>FINA Regionalni centar Zagreb</item>
      <item>ERSTE&amp;STEIERMÄRKISCHE BANKA d.d.</item>
      <item>BUTERIN&amp;POSAVEC odvjetničko društvo d.o.o.</item>
      <item>H-ABDUCO d.o.o.</item>
    </izvorni_sadrzaj>
    <derivirana_varijabla naziv="DomainObject.Predmet.SudioniciListNaziv_1">
      <item>Zoran Pribilović</item>
      <item>TALIR d.o.o.</item>
      <item>FINA Regionalni centar Zagreb</item>
      <item>ERSTE&amp;STEIERMÄRKISCHE BANKA d.d.</item>
      <item>BUTERIN&amp;POSAVEC odvjetničko društvo d.o.o.</item>
      <item>H-ABDUCO d.o.o.</item>
    </derivirana_varijabla>
  </DomainObject.Predmet.SudioniciListNaziv>
  <DomainObject.Predmet.SudioniciListAdressOIB>
    <izvorni_sadrzaj>
      <item>Zoran Pribilović, OIB 65477843541, Zelenjak 8,10000 Zagreb</item>
      <item>TALIR d.o.o., OIB 51627050403, Medvedgradska 32,10000 Zagreb</item>
      <item>FINA Regionalni centar Zagreb, OIB 85821130368, Trg svibanjskih žrtava 1995. 1,10000 Zagreb</item>
      <item>ERSTE&amp;STEIERMÄRKISCHE BANKA d.d., OIB 23057039320, Jadranski Trg 3/a,51000 Rijeka</item>
      <item>BUTERIN&amp;POSAVEC odvjetničko društvo d.o.o., OIB 88443826619, Draškovićeva 82,10000 Zagreb</item>
      <item>H-ABDUCO d.o.o., OIB 13667298928, Slavonska avenija 6A,10000 Zagreb</item>
    </izvorni_sadrzaj>
    <derivirana_varijabla naziv="DomainObject.Predmet.SudioniciListAdressOIB_1">
      <item>Zoran Pribilović, OIB 65477843541, Zelenjak 8,10000 Zagreb</item>
      <item>TALIR d.o.o., OIB 51627050403, Medvedgradska 32,10000 Zagreb</item>
      <item>FINA Regionalni centar Zagreb, OIB 85821130368, Trg svibanjskih žrtava 1995. 1,10000 Zagreb</item>
      <item>ERSTE&amp;STEIERMÄRKISCHE BANKA d.d., OIB 23057039320, Jadranski Trg 3/a,51000 Rijeka</item>
      <item>BUTERIN&amp;POSAVEC odvjetničko društvo d.o.o., OIB 88443826619, Draškovićeva 82,10000 Zagreb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65477843541</item>
      <item>, OIB 51627050403</item>
      <item>, OIB 85821130368</item>
      <item>, OIB 23057039320</item>
      <item>, OIB 88443826619</item>
      <item>, OIB 13667298928</item>
    </izvorni_sadrzaj>
    <derivirana_varijabla naziv="DomainObject.Predmet.SudioniciListNazivOIB_1">
      <item>, OIB 65477843541</item>
      <item>, OIB 51627050403</item>
      <item>, OIB 85821130368</item>
      <item>, OIB 23057039320</item>
      <item>, OIB 88443826619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129</properties:Words>
  <properties:Characters>622</properties:Characters>
  <properties:Lines>30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2018-09-27T13:39:00Z</dcterms:created>
  <dc:creator>Korisnik</dc:creator>
  <cp:lastModifiedBy>Katarina Drndelić</cp:lastModifiedBy>
  <cp:lastPrinted>2018-09-28T06:05:00Z</cp:lastPrinted>
  <dcterms:modified xmlns:xsi="http://www.w3.org/2001/XMLSchema-instance" xsi:type="dcterms:W3CDTF">2018-09-28T06:05:00Z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St-915/2017-20 / Odluka - Zaključak (zaključak_FINA_potvrda iz čl.6.st.4.SZ.docx)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