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b794" w14:paraId="41cb794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Trgovački sud u Zagrebu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7C13BD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7C13BD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7C13BD">
        <w:rPr>
          <w:rFonts w:hAnsi="Times New Roman" w:ascii="Times New Roman"/>
          <w:szCs w:val="24"/>
          <w:lang w:val="hr-HR"/>
        </w:rPr>
        <w:t>Rstić p</w:t>
      </w:r>
      <w:r w:rsidR="00742E3B" w:rsidRPr="007C13BD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7C13BD" w:rsidRPr="007C13BD">
        <w:rPr>
          <w:rFonts w:hAnsi="Times New Roman" w:ascii="Times New Roman"/>
          <w:szCs w:val="24"/>
          <w:lang w:val="hr-HR"/>
        </w:rPr>
        <w:t>PHOENIX CAPITIS d.o.o. za proizvodnju, graditeljstvo, trgovinu i usluge, Sesvete (Grad Zagreb), Sesvetska cesta 29, OIB: 80769884323</w:t>
      </w:r>
      <w:r w:rsidR="00DD675F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szCs w:val="24"/>
          <w:lang w:val="hr-HR"/>
        </w:rPr>
        <w:t>za sklapanje</w:t>
      </w:r>
      <w:r w:rsidR="0070274C" w:rsidRPr="007C13BD">
        <w:rPr>
          <w:rFonts w:hAnsi="Times New Roman" w:ascii="Times New Roman"/>
          <w:szCs w:val="24"/>
          <w:lang w:val="hr-HR"/>
        </w:rPr>
        <w:t>m</w:t>
      </w:r>
      <w:r w:rsidR="00097D7A" w:rsidRPr="007C13BD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7C13BD">
        <w:rPr>
          <w:rFonts w:hAnsi="Times New Roman" w:ascii="Times New Roman"/>
          <w:szCs w:val="24"/>
          <w:lang w:val="hr-HR"/>
        </w:rPr>
        <w:t>istim dužnikom</w:t>
      </w:r>
      <w:r w:rsidRPr="007C13BD">
        <w:rPr>
          <w:rFonts w:hAnsi="Times New Roman" w:ascii="Times New Roman"/>
          <w:szCs w:val="24"/>
          <w:lang w:val="hr-HR"/>
        </w:rPr>
        <w:t xml:space="preserve">, </w:t>
      </w:r>
      <w:r w:rsidR="00CA1547" w:rsidRPr="007C13BD">
        <w:rPr>
          <w:rFonts w:hAnsi="Times New Roman" w:ascii="Times New Roman"/>
          <w:szCs w:val="24"/>
          <w:lang w:val="hr-HR"/>
        </w:rPr>
        <w:t xml:space="preserve">dana </w:t>
      </w:r>
      <w:r w:rsidR="007C13BD">
        <w:rPr>
          <w:rFonts w:hAnsi="Times New Roman" w:ascii="Times New Roman"/>
          <w:szCs w:val="24"/>
          <w:lang w:val="hr-HR"/>
        </w:rPr>
        <w:t>21</w:t>
      </w:r>
      <w:r w:rsidR="0070274C" w:rsidRPr="007C13BD">
        <w:rPr>
          <w:rFonts w:hAnsi="Times New Roman" w:ascii="Times New Roman"/>
          <w:szCs w:val="24"/>
          <w:lang w:val="hr-HR"/>
        </w:rPr>
        <w:t xml:space="preserve">. </w:t>
      </w:r>
      <w:r w:rsidR="007C13BD">
        <w:rPr>
          <w:rFonts w:hAnsi="Times New Roman" w:ascii="Times New Roman"/>
          <w:szCs w:val="24"/>
          <w:lang w:val="hr-HR"/>
        </w:rPr>
        <w:t>siječnja</w:t>
      </w:r>
      <w:r w:rsidR="0070274C" w:rsidRPr="007C13BD">
        <w:rPr>
          <w:rFonts w:hAnsi="Times New Roman" w:ascii="Times New Roman"/>
          <w:szCs w:val="24"/>
          <w:lang w:val="hr-HR"/>
        </w:rPr>
        <w:t xml:space="preserve"> </w:t>
      </w:r>
      <w:r w:rsidR="007C13BD">
        <w:rPr>
          <w:rFonts w:hAnsi="Times New Roman" w:ascii="Times New Roman"/>
          <w:szCs w:val="24"/>
          <w:lang w:val="hr-HR"/>
        </w:rPr>
        <w:t>2016</w:t>
      </w:r>
      <w:r w:rsidR="00097D7A" w:rsidRPr="007C13BD">
        <w:rPr>
          <w:rFonts w:hAnsi="Times New Roman" w:ascii="Times New Roman"/>
          <w:szCs w:val="24"/>
          <w:lang w:val="hr-HR"/>
        </w:rPr>
        <w:t xml:space="preserve">. </w:t>
      </w:r>
      <w:r w:rsidR="00A03DD0" w:rsidRPr="007C13BD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7C13BD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Određuje </w:t>
      </w:r>
      <w:r w:rsidR="00097D7A" w:rsidRPr="007C13BD">
        <w:rPr>
          <w:rFonts w:hAnsi="Times New Roman" w:ascii="Times New Roman"/>
          <w:lang w:val="hr-HR"/>
        </w:rPr>
        <w:t>se ročište radi sklapanja predstečajne nagodbe</w:t>
      </w:r>
      <w:r w:rsidR="00385146" w:rsidRPr="007C13BD">
        <w:rPr>
          <w:rFonts w:hAnsi="Times New Roman" w:ascii="Times New Roman"/>
          <w:lang w:val="hr-HR"/>
        </w:rPr>
        <w:t xml:space="preserve"> nad dužnikom</w:t>
      </w:r>
      <w:r w:rsidR="00097D7A" w:rsidRPr="007C13BD">
        <w:rPr>
          <w:rFonts w:hAnsi="Times New Roman" w:ascii="Times New Roman"/>
          <w:lang w:val="hr-HR"/>
        </w:rPr>
        <w:t xml:space="preserve"> </w:t>
      </w:r>
      <w:r w:rsidR="007C13BD" w:rsidRPr="007C13BD">
        <w:rPr>
          <w:rFonts w:hAnsi="Times New Roman" w:ascii="Times New Roman"/>
          <w:szCs w:val="24"/>
          <w:lang w:val="hr-HR"/>
        </w:rPr>
        <w:t xml:space="preserve">PHOENIX CAPITIS d.o.o. za proizvodnju, graditeljstvo, trgovinu i usluge, Sesvete (Grad Zagreb), Sesvetska cesta 29, OIB: 80769884323 </w:t>
      </w:r>
      <w:r w:rsidR="00097D7A" w:rsidRPr="007C13BD">
        <w:rPr>
          <w:rFonts w:hAnsi="Times New Roman" w:ascii="Times New Roman"/>
          <w:lang w:val="hr-HR"/>
        </w:rPr>
        <w:t xml:space="preserve">za dan </w:t>
      </w:r>
      <w:r w:rsidR="00B32ECC" w:rsidRPr="007C13BD">
        <w:rPr>
          <w:rFonts w:hAnsi="Times New Roman" w:ascii="Times New Roman"/>
          <w:lang w:val="hr-HR"/>
        </w:rPr>
        <w:t xml:space="preserve"> </w:t>
      </w:r>
      <w:r w:rsidR="00A40855" w:rsidRPr="007C13BD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7C13BD" w:rsidP="00DD675F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9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ožujak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10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3</w:t>
      </w:r>
      <w:r w:rsidR="00385146" w:rsidRPr="007C13BD">
        <w:rPr>
          <w:rFonts w:hAnsi="Times New Roman" w:ascii="Times New Roman"/>
          <w:b/>
          <w:u w:val="single"/>
          <w:lang w:val="hr-HR"/>
        </w:rPr>
        <w:t>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7C13BD">
        <w:rPr>
          <w:rFonts w:hAnsi="Times New Roman" w:ascii="Times New Roman"/>
          <w:lang w:val="hr-HR"/>
        </w:rPr>
        <w:t>96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7C13BD">
        <w:rPr>
          <w:rFonts w:hAnsi="Times New Roman" w:ascii="Times New Roman"/>
          <w:szCs w:val="24"/>
          <w:lang w:val="hr-HR"/>
        </w:rPr>
        <w:t>21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7C13BD">
        <w:rPr>
          <w:rFonts w:hAnsi="Times New Roman" w:ascii="Times New Roman"/>
          <w:szCs w:val="24"/>
          <w:lang w:val="hr-HR"/>
        </w:rPr>
        <w:t>siječnja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7C13BD">
        <w:rPr>
          <w:rFonts w:hAnsi="Times New Roman" w:ascii="Times New Roman"/>
          <w:szCs w:val="24"/>
          <w:lang w:val="hr-HR"/>
        </w:rPr>
        <w:t>PHOENIX CAPITIS</w:t>
      </w:r>
      <w:r w:rsidR="00DD675F" w:rsidRPr="007C13BD">
        <w:rPr>
          <w:rFonts w:hAnsi="Times New Roman" w:ascii="Times New Roman"/>
          <w:szCs w:val="24"/>
          <w:lang w:val="hr-HR"/>
        </w:rPr>
        <w:t xml:space="preserve"> d.o.o., </w:t>
      </w:r>
      <w:r w:rsidR="007C13BD">
        <w:rPr>
          <w:rFonts w:hAnsi="Times New Roman" w:ascii="Times New Roman"/>
          <w:szCs w:val="24"/>
          <w:lang w:val="hr-HR"/>
        </w:rPr>
        <w:t>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</w:p>
    <w:p w:rsidRDefault="007C13BD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</w:t>
      </w:r>
    </w:p>
    <w:sectPr w:rsidSect="00014AF3" w:rsidR="007C13BD" w:rsidRPr="007C13B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E02712">
      <w:rPr>
        <w:rFonts w:hAnsi="Times New Roman" w:ascii="Times New Roman"/>
        <w:lang w:val="hr-HR"/>
      </w:rPr>
      <w:t>7666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E02712">
      <w:rPr>
        <w:rFonts w:hAnsi="Times New Roman" w:ascii="Times New Roman"/>
        <w:sz w:val="20"/>
        <w:lang w:val="hr-HR"/>
      </w:rPr>
      <w:t>6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2B7F"/>
    <w:rsid w:val="00A63425"/>
    <w:rsid w:val="00AC005E"/>
    <w:rsid w:val="00AC018C"/>
    <w:rsid w:val="00AD1902"/>
    <w:rsid w:val="00AE1F09"/>
    <w:rsid w:val="00B139C9"/>
    <w:rsid w:val="00B32ECC"/>
    <w:rsid w:val="00BE7830"/>
    <w:rsid w:val="00BF2C6F"/>
    <w:rsid w:val="00C30B4E"/>
    <w:rsid w:val="00C82D6D"/>
    <w:rsid w:val="00C92ADB"/>
    <w:rsid w:val="00C94EB0"/>
    <w:rsid w:val="00C95068"/>
    <w:rsid w:val="00CA1547"/>
    <w:rsid w:val="00CA57AB"/>
    <w:rsid w:val="00CC1A5C"/>
    <w:rsid w:val="00D016C4"/>
    <w:rsid w:val="00D323DB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3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9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3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9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St-7666/2015-6</izvorni_sadrzaj>
    <derivirana_varijabla naziv="DomainObject.Oznaka_1">St-7666/2015-6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7666</izvorni_sadrzaj>
    <derivirana_varijabla naziv="DomainObject.Predmet.Broj_1">7666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St-7666/2015</izvorni_sadrzaj>
    <derivirana_varijabla naziv="DomainObject.Predmet.OznakaBroj_1">St-7666/2015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PHOENIX CAPITIS d.o.o. za proizvodnju, graditeljstvo, trgovinu i usluge zastupanog po punomoćniku Andreja Gazdek</izvorni_sadrzaj>
    <derivirana_varijabla naziv="DomainObject.Predmet.ProtustrankaFormated_1">  PHOENIX CAPITIS d.o.o. za proizvodnju, graditeljstvo, trgovinu i usluge zastupanog po punomoćniku Andreja Gazdek</derivirana_varijabla>
  </DomainObject.Predmet.ProtustrankaFormated>
  <DomainObject.Predmet.ProtustrankaFormatedOIB>
    <izvorni_sadrzaj>  PHOENIX CAPITIS d.o.o. za proizvodnju, graditeljstvo, trgovinu i usluge, OIB 80769884323 zastupanog po punomoćniku Andreja Gazdek</izvorni_sadrzaj>
    <derivirana_varijabla naziv="DomainObject.Predmet.ProtustrankaFormatedOIB_1">  PHOENIX CAPITIS d.o.o. za proizvodnju, graditeljstvo, trgovinu i usluge, OIB 80769884323 zastupanog po punomoćniku Andreja Gazdek</derivirana_varijabla>
  </DomainObject.Predmet.ProtustrankaFormatedOIB>
  <DomainObject.Predmet.ProtustrankaFormatedWithAdress>
    <izvorni_sadrzaj> PHOENIX CAPITIS d.o.o. za proizvodnju, graditeljstvo, trgovinu i usluge, Sesvetska cesta 29, 10360 Sesvete zastupanog po punomoćniku Andreja Gazdek</izvorni_sadrzaj>
    <derivirana_varijabla naziv="DomainObject.Predmet.ProtustrankaFormatedWithAdress_1"> PHOENIX CAPITIS d.o.o. za proizvodnju, graditeljstvo, trgovinu i usluge, Sesvetska cesta 29, 10360 Sesvete zastupanog po punomoćniku Andreja Gazdek</derivirana_varijabla>
  </DomainObject.Predmet.ProtustrankaFormatedWithAdress>
  <DomainObject.Predmet.ProtustrankaFormatedWithAdressOIB>
    <izvorni_sadrzaj> PHOENIX CAPITIS d.o.o. za proizvodnju, graditeljstvo, trgovinu i usluge, OIB 80769884323, Sesvetska cesta 29, 10360 Sesvete zastupanog po punomoćniku Andreja Gazdek</izvorni_sadrzaj>
    <derivirana_varijabla naziv="DomainObject.Predmet.ProtustrankaFormatedWithAdressOIB_1"> PHOENIX CAPITIS d.o.o. za proizvodnju, graditeljstvo, trgovinu i usluge, OIB 80769884323, Sesvetska cesta 29, 10360 Sesvete zastupanog po punomoćniku Andreja Gazdek</derivirana_varijabla>
  </DomainObject.Predmet.ProtustrankaFormatedWithAdressOIB>
  <DomainObject.Predmet.ProtustrankaWithAdress>
    <izvorni_sadrzaj>PHOENIX CAPITIS d.o.o. za proizvodnju, graditeljstvo, trgovinu i usluge Sesvetska cesta 29, 10360 Sesvete</izvorni_sadrzaj>
    <derivirana_varijabla naziv="DomainObject.Predmet.ProtustrankaWithAdress_1">PHOENIX CAPITIS d.o.o. za proizvodnju, graditeljstvo, trgovinu i usluge Sesvetska cesta 29, 10360 Sesvete</derivirana_varijabla>
  </DomainObject.Predmet.ProtustrankaWithAdress>
  <DomainObject.Predmet.ProtustrankaWithAdressOIB>
    <izvorni_sadrzaj>PHOENIX CAPITIS d.o.o. za proizvodnju, graditeljstvo, trgovinu i usluge, OIB 80769884323, Sesvetska cesta 29, 10360 Sesvete</izvorni_sadrzaj>
    <derivirana_varijabla naziv="DomainObject.Predmet.ProtustrankaWithAdressOIB_1">PHOENIX CAPITIS d.o.o. za proizvodnju, graditeljstvo, trgovinu i usluge, OIB 80769884323, Sesvetska cesta 29, 10360 Sesvete</derivirana_varijabla>
  </DomainObject.Predmet.ProtustrankaWithAdressOIB>
  <DomainObject.Predmet.ProtustrankaNazivFormated>
    <izvorni_sadrzaj>PHOENIX CAPITIS d.o.o. za proizvodnju, graditeljstvo, trgovinu i usluge</izvorni_sadrzaj>
    <derivirana_varijabla naziv="DomainObject.Predmet.ProtustrankaNazivFormated_1">PHOENIX CAPITIS d.o.o. za proizvodnju, graditeljstvo, trgovinu i usluge</derivirana_varijabla>
  </DomainObject.Predmet.ProtustrankaNazivFormated>
  <DomainObject.Predmet.ProtustrankaNazivFormatedOIB>
    <izvorni_sadrzaj>PHOENIX CAPITIS d.o.o. za proizvodnju, graditeljstvo, trgovinu i usluge, OIB 80769884323</izvorni_sadrzaj>
    <derivirana_varijabla naziv="DomainObject.Predmet.ProtustrankaNazivFormatedOIB_1">PHOENIX CAPITIS d.o.o. za proizvodnju, graditeljstvo, trgovinu i usluge,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PHOENIX CAPITIS d.o.o. za proizvodnju, graditeljstvo, trgovinu i usluge</izvorni_sadrzaj>
    <derivirana_varijabla naziv="DomainObject.Predmet.StrankaFormated_1">  PHOENIX CAPITIS d.o.o. za proizvodnju, graditeljstvo, trgovinu i usluge</derivirana_varijabla>
  </DomainObject.Predmet.StrankaFormated>
  <DomainObject.Predmet.StrankaFormatedOIB>
    <izvorni_sadrzaj>  PHOENIX CAPITIS d.o.o. za proizvodnju, graditeljstvo, trgovinu i usluge, OIB 80769884323</izvorni_sadrzaj>
    <derivirana_varijabla naziv="DomainObject.Predmet.StrankaFormatedOIB_1">  PHOENIX CAPITIS d.o.o. za proizvodnju, graditeljstvo, trgovinu i usluge, OIB 80769884323</derivirana_varijabla>
  </DomainObject.Predmet.StrankaFormatedOIB>
  <DomainObject.Predmet.StrankaFormatedWithAdress>
    <izvorni_sadrzaj> PHOENIX CAPITIS d.o.o. za proizvodnju, graditeljstvo, trgovinu i usluge, Sesvetska cesta 29, 10360 Sesvete</izvorni_sadrzaj>
    <derivirana_varijabla naziv="DomainObject.Predmet.StrankaFormatedWithAdress_1"> PHOENIX CAPITIS d.o.o. za proizvodnju, graditeljstvo, trgovinu i usluge, Sesvetska cesta 29, 10360 Sesvete</derivirana_varijabla>
  </DomainObject.Predmet.StrankaFormatedWithAdress>
  <DomainObject.Predmet.StrankaFormatedWithAdressOIB>
    <izvorni_sadrzaj> PHOENIX CAPITIS d.o.o. za proizvodnju, graditeljstvo, trgovinu i usluge, OIB 80769884323, Sesvetska cesta 29, 10360 Sesvete</izvorni_sadrzaj>
    <derivirana_varijabla naziv="DomainObject.Predmet.StrankaFormatedWithAdressOIB_1"> PHOENIX CAPITIS d.o.o. za proizvodnju, graditeljstvo, trgovinu i usluge, OIB 80769884323, Sesvetska cesta 29, 10360 Sesvete</derivirana_varijabla>
  </DomainObject.Predmet.StrankaFormatedWithAdressOIB>
  <DomainObject.Predmet.StrankaWithAdress>
    <izvorni_sadrzaj>PHOENIX CAPITIS d.o.o. za proizvodnju, graditeljstvo, trgovinu i usluge Sesvetska cesta 29,10360 Sesvete</izvorni_sadrzaj>
    <derivirana_varijabla naziv="DomainObject.Predmet.StrankaWithAdress_1">PHOENIX CAPITIS d.o.o. za proizvodnju, graditeljstvo, trgovinu i usluge Sesvetska cesta 29,10360 Sesvete</derivirana_varijabla>
  </DomainObject.Predmet.StrankaWithAdress>
  <DomainObject.Predmet.StrankaWithAdressOIB>
    <izvorni_sadrzaj>PHOENIX CAPITIS d.o.o. za proizvodnju, graditeljstvo, trgovinu i usluge, OIB 80769884323, Sesvetska cesta 29,10360 Sesvete</izvorni_sadrzaj>
    <derivirana_varijabla naziv="DomainObject.Predmet.StrankaWithAdressOIB_1">PHOENIX CAPITIS d.o.o. za proizvodnju, graditeljstvo, trgovinu i usluge, OIB 80769884323, Sesvetska cesta 29,10360 Sesvete</derivirana_varijabla>
  </DomainObject.Predmet.StrankaWithAdressOIB>
  <DomainObject.Predmet.StrankaNazivFormated>
    <izvorni_sadrzaj>PHOENIX CAPITIS d.o.o. za proizvodnju, graditeljstvo, trgovinu i usluge</izvorni_sadrzaj>
    <derivirana_varijabla naziv="DomainObject.Predmet.StrankaNazivFormated_1">PHOENIX CAPITIS d.o.o. za proizvodnju, graditeljstvo, trgovinu i usluge</derivirana_varijabla>
  </DomainObject.Predmet.StrankaNazivFormated>
  <DomainObject.Predmet.StrankaNazivFormatedOIB>
    <izvorni_sadrzaj>PHOENIX CAPITIS d.o.o. za proizvodnju, graditeljstvo, trgovinu i usluge, OIB 80769884323</izvorni_sadrzaj>
    <derivirana_varijabla naziv="DomainObject.Predmet.StrankaNazivFormatedOIB_1">PHOENIX CAPITIS d.o.o. za proizvodnju, graditeljstvo, trgovinu i usluge, OIB 80769884323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PHOENIX CAPITIS d.o.o. za proizvodnju, graditeljstvo, trgovinu i usluge</item>
    </izvorni_sadrzaj>
    <derivirana_varijabla naziv="DomainObject.Predmet.StrankaListFormated_1">
      <item>PHOENIX CAPITIS d.o.o. za proizvodnju, graditeljstvo, trgovinu i usluge</item>
    </derivirana_varijabla>
  </DomainObject.Predmet.StrankaListFormated>
  <DomainObject.Predmet.StrankaListFormatedOIB>
    <izvorni_sadrzaj>
      <item>PHOENIX CAPITIS d.o.o. za proizvodnju, graditeljstvo, trgovinu i usluge, OIB 80769884323</item>
    </izvorni_sadrzaj>
    <derivirana_varijabla naziv="DomainObject.Predmet.StrankaListFormatedOIB_1">
      <item>PHOENIX CAPITIS d.o.o. za proizvodnju, graditeljstvo, trgovinu i usluge, OIB 80769884323</item>
    </derivirana_varijabla>
  </DomainObject.Predmet.StrankaListFormatedOIB>
  <DomainObject.Predmet.StrankaListFormatedWithAdress>
    <izvorni_sadrzaj>
      <item>PHOENIX CAPITIS d.o.o. za proizvodnju, graditeljstvo, trgovinu i usluge, Sesvetska cesta 29, 10360 Sesvete</item>
    </izvorni_sadrzaj>
    <derivirana_varijabla naziv="DomainObject.Predmet.StrankaListFormatedWithAdress_1">
      <item>PHOENIX CAPITIS d.o.o. za proizvodnju, graditeljstvo, trgovinu i usluge, Sesvetska cesta 29, 10360 Sesvete</item>
    </derivirana_varijabla>
  </DomainObject.Predmet.StrankaListFormatedWithAdress>
  <DomainObject.Predmet.StrankaListFormatedWithAdressOIB>
    <izvorni_sadrzaj>
      <item>PHOENIX CAPITIS d.o.o. za proizvodnju, graditeljstvo, trgovinu i usluge, OIB 80769884323, Sesvetska cesta 29, 10360 Sesvete</item>
    </izvorni_sadrzaj>
    <derivirana_varijabla naziv="DomainObject.Predmet.StrankaListFormatedWithAdressOIB_1">
      <item>PHOENIX CAPITIS d.o.o. za proizvodnju, graditeljstvo, trgovinu i usluge, OIB 80769884323, Sesvetska cesta 29, 10360 Sesvete</item>
    </derivirana_varijabla>
  </DomainObject.Predmet.StrankaListFormatedWithAdressOIB>
  <DomainObject.Predmet.StrankaListNazivFormated>
    <izvorni_sadrzaj>
      <item>PHOENIX CAPITIS d.o.o. za proizvodnju, graditeljstvo, trgovinu i usluge</item>
    </izvorni_sadrzaj>
    <derivirana_varijabla naziv="DomainObject.Predmet.StrankaListNazivFormated_1">
      <item>PHOENIX CAPITIS d.o.o. za proizvodnju, graditeljstvo, trgovinu i usluge</item>
    </derivirana_varijabla>
  </DomainObject.Predmet.StrankaListNazivFormated>
  <DomainObject.Predmet.StrankaListNazivFormatedOIB>
    <izvorni_sadrzaj>
      <item>PHOENIX CAPITIS d.o.o. za proizvodnju, graditeljstvo, trgovinu i usluge, OIB 80769884323</item>
    </izvorni_sadrzaj>
    <derivirana_varijabla naziv="DomainObject.Predmet.StrankaListNazivFormatedOIB_1">
      <item>PHOENIX CAPITIS d.o.o. za proizvodnju, graditeljstvo, trgovinu i usluge, OIB 80769884323</item>
    </derivirana_varijabla>
  </DomainObject.Predmet.StrankaListNazivFormatedOIB>
  <DomainObject.Predmet.ProtuStrankaListFormated>
    <izvorni_sadrzaj>
      <item>PHOENIX CAPITIS d.o.o. za proizvodnju, graditeljstvo, trgovinu i usluge zastupanog po punomoćniku Andreja Gazdek</item>
    </izvorni_sadrzaj>
    <derivirana_varijabla naziv="DomainObject.Predmet.ProtuStrankaListFormated_1">
      <item>PHOENIX CAPITIS d.o.o. za proizvodnju, graditeljstvo, trgovinu i usluge zastupanog po punomoćniku Andreja Gazdek</item>
    </derivirana_varijabla>
  </DomainObject.Predmet.ProtuStrankaListFormated>
  <DomainObject.Predmet.ProtuStrankaListFormatedOIB>
    <izvorni_sadrzaj>
      <item>PHOENIX CAPITIS d.o.o. za proizvodnju, graditeljstvo, trgovinu i usluge, OIB 80769884323 zastupanog po punomoćniku Andreja Gazdek</item>
    </izvorni_sadrzaj>
    <derivirana_varijabla naziv="DomainObject.Predmet.ProtuStrankaListFormatedOIB_1">
      <item>PHOENIX CAPITIS d.o.o. za proizvodnju, graditeljstvo, trgovinu i usluge, OIB 80769884323 zastupanog po punomoćniku Andreja Gazdek</item>
    </derivirana_varijabla>
  </DomainObject.Predmet.ProtuStrankaListFormatedOIB>
  <DomainObject.Predmet.ProtuStrankaListFormatedWithAdress>
    <izvorni_sadrzaj>
      <item>PHOENIX CAPITIS d.o.o. za proizvodnju, graditeljstvo, trgovinu i usluge, Sesvetska cesta 29, 10360 Sesvete zastupanog po punomoćniku Andreja Gazdek</item>
    </izvorni_sadrzaj>
    <derivirana_varijabla naziv="DomainObject.Predmet.ProtuStrankaListFormatedWithAdress_1">
      <item>PHOENIX CAPITIS d.o.o. za proizvodnju, graditeljstvo, trgovinu i usluge, Sesvetska cesta 29, 10360 Sesvete zastupanog po punomoćniku Andreja Gazdek</item>
    </derivirana_varijabla>
  </DomainObject.Predmet.ProtuStrankaListFormatedWithAdress>
  <DomainObject.Predmet.ProtuStrankaListFormatedWithAdressOIB>
    <izvorni_sadrzaj>
      <item>PHOENIX CAPITIS d.o.o. za proizvodnju, graditeljstvo, trgovinu i usluge, OIB 80769884323, Sesvetska cesta 29, 10360 Sesvete zastupanog po punomoćniku Andreja Gazdek</item>
    </izvorni_sadrzaj>
    <derivirana_varijabla naziv="DomainObject.Predmet.ProtuStrankaListFormatedWithAdressOIB_1">
      <item>PHOENIX CAPITIS d.o.o. za proizvodnju, graditeljstvo, trgovinu i usluge, OIB 80769884323, Sesvetska cesta 29, 10360 Sesvete zastupanog po punomoćniku Andreja Gazdek</item>
    </derivirana_varijabla>
  </DomainObject.Predmet.ProtuStrankaListFormatedWithAdressOIB>
  <DomainObject.Predmet.ProtuStrankaListNazivFormated>
    <izvorni_sadrzaj>
      <item>PHOENIX CAPITIS d.o.o. za proizvodnju, graditeljstvo, trgovinu i usluge</item>
    </izvorni_sadrzaj>
    <derivirana_varijabla naziv="DomainObject.Predmet.ProtuStrankaListNazivFormated_1">
      <item>PHOENIX CAPITIS d.o.o. za proizvodnju, graditeljstvo, trgovinu i usluge</item>
    </derivirana_varijabla>
  </DomainObject.Predmet.ProtuStrankaListNazivFormated>
  <DomainObject.Predmet.ProtuStrankaListNazivFormatedOIB>
    <izvorni_sadrzaj>
      <item>PHOENIX CAPITIS d.o.o. za proizvodnju, graditeljstvo, trgovinu i usluge, OIB 80769884323</item>
    </izvorni_sadrzaj>
    <derivirana_varijabla naziv="DomainObject.Predmet.ProtuStrankaListNazivFormatedOIB_1">
      <item>PHOENIX CAPITIS d.o.o. za proizvodnju, graditeljstvo, trgovinu i usluge, OIB 80769884323</item>
    </derivirana_varijabla>
  </DomainObject.Predmet.ProtuStrankaListNazivFormatedOIB>
  <DomainObject.Predmet.OstaliListFormated>
    <izvorni_sadrzaj>
      <item>Andreja Gazdek punomoćnik sudionika u postupku PHOENIX CAPITIS d.o.o. za proizvodnju, graditeljstvo, trgovinu i usluge</item>
    </izvorni_sadrzaj>
    <derivirana_varijabla naziv="DomainObject.Predmet.OstaliListFormated_1">
      <item>Andreja Gazdek punomoćnik sudionika u postupku PHOENIX CAPITIS d.o.o. za proizvodnju, graditeljstvo, trgovinu i usluge</item>
    </derivirana_varijabla>
  </DomainObject.Predmet.OstaliListFormated>
  <DomainObject.Predmet.OstaliListFormatedOIB>
    <izvorni_sadrzaj>
      <item>Andreja Gazdek, OIB 83071062786 punomoćnik sudionika u postupku PHOENIX CAPITIS d.o.o. za proizvodnju, graditeljstvo, trgovinu i usluge</item>
    </izvorni_sadrzaj>
    <derivirana_varijabla naziv="DomainObject.Predmet.OstaliListFormatedOIB_1">
      <item>Andreja Gazdek, OIB 83071062786 punomoćnik sudionika u postupku PHOENIX CAPITIS d.o.o. za proizvodnju, graditeljstvo, trgovinu i usluge</item>
    </derivirana_varijabla>
  </DomainObject.Predmet.OstaliListFormatedOIB>
  <DomainObject.Predmet.OstaliListFormatedWithAdress>
    <izvorni_sadrzaj>
      <item>Andreja Gazdek, Blage Zadre 13, 10360 Sesvete punomoćnik sudionika u postupku PHOENIX CAPITIS d.o.o. za proizvodnju, graditeljstvo, trgovinu i usluge</item>
    </izvorni_sadrzaj>
    <derivirana_varijabla naziv="DomainObject.Predmet.OstaliListFormatedWithAdress_1">
      <item>Andreja Gazdek, Blage Zadre 13, 10360 Sesvete punomoćnik sudionika u postupku PHOENIX CAPITIS d.o.o. za proizvodnju, graditeljstvo, trgovinu i usluge</item>
    </derivirana_varijabla>
  </DomainObject.Predmet.OstaliListFormatedWithAdress>
  <DomainObject.Predmet.OstaliListFormatedWithAdressOIB>
    <izvorni_sadrzaj>
      <item>Andreja Gazdek, OIB 83071062786, Blage Zadre 13, 10360 Sesvete punomoćnik sudionika u postupku PHOENIX CAPITIS d.o.o. za proizvodnju, graditeljstvo, trgovinu i usluge</item>
    </izvorni_sadrzaj>
    <derivirana_varijabla naziv="DomainObject.Predmet.OstaliListFormatedWithAdressOIB_1">
      <item>Andreja Gazdek, OIB 83071062786, Blage Zadre 13, 10360 Sesvete punomoćnik sudionika u postupku PHOENIX CAPITIS d.o.o. za proizvodnju, graditeljstvo, trgovinu i usluge</item>
    </derivirana_varijabla>
  </DomainObject.Predmet.OstaliListFormatedWithAdressOIB>
  <DomainObject.Predmet.OstaliListNazivFormated>
    <izvorni_sadrzaj>
      <item>Andreja Gazdek</item>
    </izvorni_sadrzaj>
    <derivirana_varijabla naziv="DomainObject.Predmet.OstaliListNazivFormated_1">
      <item>Andreja Gazdek</item>
    </derivirana_varijabla>
  </DomainObject.Predmet.OstaliListNazivFormated>
  <DomainObject.Predmet.OstaliListNazivFormatedOIB>
    <izvorni_sadrzaj>
      <item>Andreja Gazdek, OIB 83071062786</item>
    </izvorni_sadrzaj>
    <derivirana_varijabla naziv="DomainObject.Predmet.OstaliListNazivFormatedOIB_1">
      <item>Andreja Gazdek, OIB 83071062786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St-7666/2015-6</izvorni_sadrzaj>
    <derivirana_varijabla naziv="DomainObject.PoslovniBrojDokumenta_1">St-7666/2015-6</derivirana_varijabla>
  </DomainObject.PoslovniBrojDokumenta>
  <DomainObject.Predmet.StrankaIDrugi>
    <izvorni_sadrzaj>PHOENIX CAPITIS d.o.o. za proizvodnju, graditeljstvo, trgovinu i usluge</izvorni_sadrzaj>
    <derivirana_varijabla naziv="DomainObject.Predmet.StrankaIDrugi_1">PHOENIX CAPITIS d.o.o. za proizvodnju, graditeljstvo, trgovinu i usluge</derivirana_varijabla>
  </DomainObject.Predmet.StrankaIDrugi>
  <DomainObject.Predmet.ProtustrankaIDrugi>
    <izvorni_sadrzaj>PHOENIX CAPITIS d.o.o. za proizvodnju, graditeljstvo, trgovinu i usluge</izvorni_sadrzaj>
    <derivirana_varijabla naziv="DomainObject.Predmet.ProtustrankaIDrugi_1">PHOENIX CAPITIS d.o.o. za proizvodnju, graditeljstvo, trgovinu i usluge</derivirana_varijabla>
  </DomainObject.Predmet.ProtustrankaIDrugi>
  <DomainObject.Predmet.StrankaIDrugiAdressOIB>
    <izvorni_sadrzaj>PHOENIX CAPITIS d.o.o. za proizvodnju, graditeljstvo, trgovinu i usluge, OIB 80769884323, Sesvetska cesta 29, 10360 Sesvete</izvorni_sadrzaj>
    <derivirana_varijabla naziv="DomainObject.Predmet.StrankaIDrugiAdressOIB_1">PHOENIX CAPITIS d.o.o. za proizvodnju, graditeljstvo, trgovinu i usluge, OIB 80769884323, Sesvetska cesta 29, 10360 Sesvete</derivirana_varijabla>
  </DomainObject.Predmet.StrankaIDrugiAdressOIB>
  <DomainObject.Predmet.ProtustrankaIDrugiAdressOIB>
    <izvorni_sadrzaj>PHOENIX CAPITIS d.o.o. za proizvodnju, graditeljstvo, trgovinu i usluge, OIB 80769884323, Sesvetska cesta 29, 10360 Sesvete</izvorni_sadrzaj>
    <derivirana_varijabla naziv="DomainObject.Predmet.ProtustrankaIDrugiAdressOIB_1">PHOENIX CAPITIS d.o.o. za proizvodnju, graditeljstvo, trgovinu i usluge,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PHOENIX CAPITIS d.o.o. za proizvodnju, graditeljstvo, trgovinu i usluge</item>
      <item>PHOENIX CAPITIS d.o.o. za proizvodnju, graditeljstvo, trgovinu i usluge</item>
      <item>Andreja Gazdek</item>
    </izvorni_sadrzaj>
    <derivirana_varijabla naziv="DomainObject.Predmet.SudioniciListNaziv_1">
      <item>PHOENIX CAPITIS d.o.o. za proizvodnju, graditeljstvo, trgovinu i usluge</item>
      <item>PHOENIX CAPITIS d.o.o. za proizvodnju, graditeljstvo, trgovinu i usluge</item>
      <item>Andreja Gazdek</item>
    </derivirana_varijabla>
  </DomainObject.Predmet.SudioniciListNaziv>
  <DomainObject.Predmet.SudioniciListAdressOIB>
    <izvorni_sadrzaj>
      <item>PHOENIX CAPITIS d.o.o. za proizvodnju, graditeljstvo, trgovinu i usluge, OIB 80769884323, Sesvetska cesta 29,10360 Sesvete</item>
      <item>PHOENIX CAPITIS d.o.o. za proizvodnju, graditeljstvo, trgovinu i usluge, OIB 80769884323, Sesvetska cesta 29,10360 Sesvete</item>
      <item>Andreja Gazdek, OIB 83071062786, Blage Zadre 13,10360 Sesvete</item>
    </izvorni_sadrzaj>
    <derivirana_varijabla naziv="DomainObject.Predmet.SudioniciListAdressOIB_1">
      <item>PHOENIX CAPITIS d.o.o. za proizvodnju, graditeljstvo, trgovinu i usluge, OIB 80769884323, Sesvetska cesta 29,10360 Sesvete</item>
      <item>PHOENIX CAPITIS d.o.o. za proizvodnju, graditeljstvo, trgovinu i usluge, OIB 80769884323, Sesvetska cesta 29,10360 Sesvete</item>
      <item>Andreja Gazdek, OIB 83071062786, Blage Zadre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80769884323</item>
      <item>, OIB 80769884323</item>
      <item>, OIB 83071062786</item>
    </izvorni_sadrzaj>
    <derivirana_varijabla naziv="DomainObject.Predmet.SudioniciListNazivOIB_1">
      <item>, OIB 80769884323</item>
      <item>, OIB 80769884323</item>
      <item>, OIB 83071062786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182</properties:Words>
  <properties:Characters>871</properties:Characters>
  <properties:Lines>40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2016-01-21T09:16:00Z</dcterms:created>
  <dc:creator>Sudsko vijeće</dc:creator>
  <cp:lastModifiedBy>Ana Brlek</cp:lastModifiedBy>
  <cp:lastPrinted>2016-01-21T09:24:00Z</cp:lastPrinted>
  <dcterms:modified xmlns:xsi="http://www.w3.org/2001/XMLSchema-instance" xsi:type="dcterms:W3CDTF">2016-01-21T09:24:00Z</dcterms:modified>
  <cp:revision>7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St-7666/2015-6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