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2009" w14:paraId="6dd2009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F3619F">
        <w:t>1335</w:t>
      </w:r>
      <w:proofErr w:type="spellEnd"/>
      <w:r w:rsidR="006D1F7D">
        <w:t>/</w:t>
      </w:r>
      <w:proofErr w:type="spellStart"/>
      <w:r w:rsidR="006D1F7D">
        <w:t>16</w:t>
      </w:r>
      <w:proofErr w:type="spellEnd"/>
      <w:r w:rsidR="006D1F7D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DC52A4">
        <w:t xml:space="preserve"> </w:t>
      </w:r>
      <w:r w:rsidR="00F3619F">
        <w:t xml:space="preserve">MaLu </w:t>
      </w:r>
      <w:proofErr w:type="spellStart"/>
      <w:r w:rsidR="00F3619F">
        <w:t>2012</w:t>
      </w:r>
      <w:proofErr w:type="spellEnd"/>
      <w:r w:rsidR="00F3619F">
        <w:t xml:space="preserve"> d.o.o. Zagreb, Sv. Mateja </w:t>
      </w:r>
      <w:proofErr w:type="spellStart"/>
      <w:r w:rsidR="00F3619F">
        <w:t>50</w:t>
      </w:r>
      <w:proofErr w:type="spellEnd"/>
      <w:r w:rsidR="00F3619F">
        <w:t xml:space="preserve">, </w:t>
      </w:r>
      <w:proofErr w:type="spellStart"/>
      <w:r w:rsidR="00F3619F">
        <w:t>OIB</w:t>
      </w:r>
      <w:proofErr w:type="spellEnd"/>
      <w:r w:rsidR="00F3619F">
        <w:t xml:space="preserve">: </w:t>
      </w:r>
      <w:proofErr w:type="spellStart"/>
      <w:r w:rsidR="00F3619F">
        <w:t>65911128805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D1F7D">
        <w:t>19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3619F">
        <w:rPr>
          <w:bCs/>
        </w:rPr>
        <w:t xml:space="preserve"> </w:t>
      </w:r>
      <w:r w:rsidR="00F3619F">
        <w:t xml:space="preserve">MaLu </w:t>
      </w:r>
      <w:proofErr w:type="spellStart"/>
      <w:r w:rsidR="00F3619F">
        <w:t>2012</w:t>
      </w:r>
      <w:proofErr w:type="spellEnd"/>
      <w:r w:rsidR="00F3619F">
        <w:t xml:space="preserve"> d.o.o. Zagreb, Sv. Mateja </w:t>
      </w:r>
      <w:proofErr w:type="spellStart"/>
      <w:r w:rsidR="00F3619F">
        <w:t>50</w:t>
      </w:r>
      <w:proofErr w:type="spellEnd"/>
      <w:r w:rsidR="00F3619F">
        <w:t xml:space="preserve">, </w:t>
      </w:r>
      <w:proofErr w:type="spellStart"/>
      <w:r w:rsidR="00F3619F">
        <w:t>OIB</w:t>
      </w:r>
      <w:proofErr w:type="spellEnd"/>
      <w:r w:rsidR="00F3619F">
        <w:t xml:space="preserve">: </w:t>
      </w:r>
      <w:proofErr w:type="spellStart"/>
      <w:r w:rsidR="00F3619F">
        <w:t>65911128805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F3619F">
        <w:t xml:space="preserve"> Jadranka </w:t>
      </w:r>
      <w:proofErr w:type="spellStart"/>
      <w:r w:rsidR="00F3619F">
        <w:t>Šeput</w:t>
      </w:r>
      <w:proofErr w:type="spellEnd"/>
      <w:r w:rsidR="00F3619F">
        <w:t xml:space="preserve">, Osijek, Dalmatinska </w:t>
      </w:r>
      <w:proofErr w:type="spellStart"/>
      <w:r w:rsidR="00F3619F">
        <w:t>17</w:t>
      </w:r>
      <w:proofErr w:type="spellEnd"/>
      <w:r w:rsidR="00F3619F">
        <w:t xml:space="preserve">, </w:t>
      </w:r>
      <w:proofErr w:type="spellStart"/>
      <w:r w:rsidR="00F3619F">
        <w:t>OIB</w:t>
      </w:r>
      <w:proofErr w:type="spellEnd"/>
      <w:r w:rsidR="00F3619F">
        <w:t xml:space="preserve">: </w:t>
      </w:r>
      <w:proofErr w:type="spellStart"/>
      <w:r w:rsidR="00E661EE">
        <w:t>56729601545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1050BB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E661EE">
        <w:t>25</w:t>
      </w:r>
      <w:proofErr w:type="spellEnd"/>
      <w:r w:rsidR="00F7152E">
        <w:t xml:space="preserve">. </w:t>
      </w:r>
      <w:r w:rsidR="00E661EE">
        <w:t>veljače</w:t>
      </w:r>
      <w:r w:rsidR="00DB097D">
        <w:t xml:space="preserve"> </w:t>
      </w:r>
      <w:proofErr w:type="spellStart"/>
      <w:r w:rsidR="00DB097D">
        <w:t>201</w:t>
      </w:r>
      <w:r w:rsidR="00E661EE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156107">
        <w:t>29</w:t>
      </w:r>
      <w:proofErr w:type="spellEnd"/>
      <w:r w:rsidR="00DC51C2">
        <w:t>.</w:t>
      </w:r>
      <w:r w:rsidR="00794266">
        <w:t xml:space="preserve"> </w:t>
      </w:r>
      <w:r w:rsidR="00156107">
        <w:t>srpnja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F3619F">
        <w:t>1335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F3619F">
        <w:t>1335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D1F7D">
        <w:t>19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1050BB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D1F7D">
        <w:t>19</w:t>
      </w:r>
      <w:r w:rsidR="00670141">
        <w:t>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A72" w:rsidP="00FD0D3C" w:rsidR="006F2A72">
      <w:r>
        <w:separator/>
      </w:r>
    </w:p>
  </w:endnote>
  <w:endnote w:id="0" w:type="continuationSeparator">
    <w:p w:rsidRDefault="006F2A72" w:rsidP="00FD0D3C" w:rsidR="006F2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A72" w:rsidP="00FD0D3C" w:rsidR="006F2A72">
      <w:r>
        <w:separator/>
      </w:r>
    </w:p>
  </w:footnote>
  <w:footnote w:id="0" w:type="continuationSeparator">
    <w:p w:rsidRDefault="006F2A72" w:rsidP="00FD0D3C" w:rsidR="006F2A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2071"/>
    <w:rsid w:val="001050BB"/>
    <w:rsid w:val="00116A7E"/>
    <w:rsid w:val="00120C0B"/>
    <w:rsid w:val="001254DD"/>
    <w:rsid w:val="001257A9"/>
    <w:rsid w:val="001273B9"/>
    <w:rsid w:val="00133162"/>
    <w:rsid w:val="00134E8C"/>
    <w:rsid w:val="00144E89"/>
    <w:rsid w:val="00156107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16EA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1967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66C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3B8"/>
    <w:rsid w:val="0045383A"/>
    <w:rsid w:val="00453B04"/>
    <w:rsid w:val="00455E4A"/>
    <w:rsid w:val="00461A13"/>
    <w:rsid w:val="00487157"/>
    <w:rsid w:val="0048716A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5852"/>
    <w:rsid w:val="00670141"/>
    <w:rsid w:val="0067199B"/>
    <w:rsid w:val="006739B9"/>
    <w:rsid w:val="00674DDB"/>
    <w:rsid w:val="00677F2B"/>
    <w:rsid w:val="006854F7"/>
    <w:rsid w:val="00686322"/>
    <w:rsid w:val="0069652F"/>
    <w:rsid w:val="006A2EF6"/>
    <w:rsid w:val="006B0F9C"/>
    <w:rsid w:val="006C3FCC"/>
    <w:rsid w:val="006C61D1"/>
    <w:rsid w:val="006D1F7D"/>
    <w:rsid w:val="006D346D"/>
    <w:rsid w:val="006D3D44"/>
    <w:rsid w:val="006D6613"/>
    <w:rsid w:val="006E44B8"/>
    <w:rsid w:val="006E61B4"/>
    <w:rsid w:val="006F16A3"/>
    <w:rsid w:val="006F2A72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05B1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2952"/>
    <w:rsid w:val="00962E69"/>
    <w:rsid w:val="00963DE6"/>
    <w:rsid w:val="00967BCD"/>
    <w:rsid w:val="00972495"/>
    <w:rsid w:val="00974FC0"/>
    <w:rsid w:val="00976D15"/>
    <w:rsid w:val="0098480A"/>
    <w:rsid w:val="0099244C"/>
    <w:rsid w:val="00996A07"/>
    <w:rsid w:val="009A4308"/>
    <w:rsid w:val="009A5684"/>
    <w:rsid w:val="009B1D24"/>
    <w:rsid w:val="009C679A"/>
    <w:rsid w:val="009D42F4"/>
    <w:rsid w:val="009E04FF"/>
    <w:rsid w:val="009E0A47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C52A4"/>
    <w:rsid w:val="00DC5BDE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13768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61EE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09FC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19F"/>
    <w:rsid w:val="00F36582"/>
    <w:rsid w:val="00F41883"/>
    <w:rsid w:val="00F51684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23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67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67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7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7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7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67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67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7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7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7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1335</izvorni_sadrzaj>
    <derivirana_varijabla naziv="DomainObject.Predmet.Broj_1">1335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St-1335/2016</izvorni_sadrzaj>
    <derivirana_varijabla naziv="DomainObject.Predmet.OznakaBroj_1">St-1335/2016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MaLu 2012 d.o.o.</izvorni_sadrzaj>
    <derivirana_varijabla naziv="DomainObject.Predmet.ProtustrankaFormated_1">  MaLu 2012 d.o.o.</derivirana_varijabla>
  </DomainObject.Predmet.ProtustrankaFormated>
  <DomainObject.Predmet.ProtustrankaFormatedOIB>
    <izvorni_sadrzaj>  MaLu 2012 d.o.o., OIB 65911128805</izvorni_sadrzaj>
    <derivirana_varijabla naziv="DomainObject.Predmet.ProtustrankaFormatedOIB_1">  MaLu 2012 d.o.o., OIB 65911128805</derivirana_varijabla>
  </DomainObject.Predmet.ProtustrankaFormatedOIB>
  <DomainObject.Predmet.ProtustrankaFormatedWithAdress>
    <izvorni_sadrzaj> MaLu 2012 d.o.o., Sv. Mateja 50, 10000 Zagreb</izvorni_sadrzaj>
    <derivirana_varijabla naziv="DomainObject.Predmet.ProtustrankaFormatedWithAdress_1"> MaLu 2012 d.o.o., Sv. Mateja 50, 10000 Zagreb</derivirana_varijabla>
  </DomainObject.Predmet.ProtustrankaFormatedWithAdress>
  <DomainObject.Predmet.ProtustrankaFormatedWithAdressOIB>
    <izvorni_sadrzaj> MaLu 2012 d.o.o., OIB 65911128805, Sv. Mateja 50, 10000 Zagreb</izvorni_sadrzaj>
    <derivirana_varijabla naziv="DomainObject.Predmet.ProtustrankaFormatedWithAdressOIB_1"> MaLu 2012 d.o.o., OIB 65911128805, Sv. Mateja 50, 10000 Zagreb</derivirana_varijabla>
  </DomainObject.Predmet.ProtustrankaFormatedWithAdressOIB>
  <DomainObject.Predmet.ProtustrankaWithAdress>
    <izvorni_sadrzaj>MaLu 2012 d.o.o. Sv. Mateja 50, 10000 Zagreb</izvorni_sadrzaj>
    <derivirana_varijabla naziv="DomainObject.Predmet.ProtustrankaWithAdress_1">MaLu 2012 d.o.o. Sv. Mateja 50, 10000 Zagreb</derivirana_varijabla>
  </DomainObject.Predmet.ProtustrankaWithAdress>
  <DomainObject.Predmet.ProtustrankaWithAdressOIB>
    <izvorni_sadrzaj>MaLu 2012 d.o.o., OIB 65911128805, Sv. Mateja 50, 10000 Zagreb</izvorni_sadrzaj>
    <derivirana_varijabla naziv="DomainObject.Predmet.ProtustrankaWithAdressOIB_1">MaLu 2012 d.o.o., OIB 65911128805, Sv. Mateja 50, 10000 Zagreb</derivirana_varijabla>
  </DomainObject.Predmet.ProtustrankaWithAdressOIB>
  <DomainObject.Predmet.ProtustrankaNazivFormated>
    <izvorni_sadrzaj>MaLu 2012 d.o.o.</izvorni_sadrzaj>
    <derivirana_varijabla naziv="DomainObject.Predmet.ProtustrankaNazivFormated_1">MaLu 2012 d.o.o.</derivirana_varijabla>
  </DomainObject.Predmet.ProtustrankaNazivFormated>
  <DomainObject.Predmet.ProtustrankaNazivFormatedOIB>
    <izvorni_sadrzaj>MaLu 2012 d.o.o., OIB 65911128805</izvorni_sadrzaj>
    <derivirana_varijabla naziv="DomainObject.Predmet.ProtustrankaNazivFormatedOIB_1">MaLu 2012 d.o.o., OIB 65911128805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MaLu 2012 d.o.o.</item>
    </izvorni_sadrzaj>
    <derivirana_varijabla naziv="DomainObject.Predmet.ProtuStrankaListFormated_1">
      <item>MaLu 2012 d.o.o.</item>
    </derivirana_varijabla>
  </DomainObject.Predmet.ProtuStrankaListFormated>
  <DomainObject.Predmet.ProtuStrankaListFormatedOIB>
    <izvorni_sadrzaj>
      <item>MaLu 2012 d.o.o., OIB 65911128805</item>
    </izvorni_sadrzaj>
    <derivirana_varijabla naziv="DomainObject.Predmet.ProtuStrankaListFormatedOIB_1">
      <item>MaLu 2012 d.o.o., OIB 65911128805</item>
    </derivirana_varijabla>
  </DomainObject.Predmet.ProtuStrankaListFormatedOIB>
  <DomainObject.Predmet.ProtuStrankaListFormatedWithAdress>
    <izvorni_sadrzaj>
      <item>MaLu 2012 d.o.o., Sv. Mateja 50, 10000 Zagreb</item>
    </izvorni_sadrzaj>
    <derivirana_varijabla naziv="DomainObject.Predmet.ProtuStrankaListFormatedWithAdress_1">
      <item>MaLu 2012 d.o.o., Sv. Mateja 50, 10000 Zagreb</item>
    </derivirana_varijabla>
  </DomainObject.Predmet.ProtuStrankaListFormatedWithAdress>
  <DomainObject.Predmet.ProtuStrankaListFormatedWithAdressOIB>
    <izvorni_sadrzaj>
      <item>MaLu 2012 d.o.o., OIB 65911128805, Sv. Mateja 50, 10000 Zagreb</item>
    </izvorni_sadrzaj>
    <derivirana_varijabla naziv="DomainObject.Predmet.ProtuStrankaListFormatedWithAdressOIB_1">
      <item>MaLu 2012 d.o.o., OIB 65911128805, Sv. Mateja 50, 10000 Zagreb</item>
    </derivirana_varijabla>
  </DomainObject.Predmet.ProtuStrankaListFormatedWithAdressOIB>
  <DomainObject.Predmet.ProtuStrankaListNazivFormated>
    <izvorni_sadrzaj>
      <item>MaLu 2012 d.o.o.</item>
    </izvorni_sadrzaj>
    <derivirana_varijabla naziv="DomainObject.Predmet.ProtuStrankaListNazivFormated_1">
      <item>MaLu 2012 d.o.o.</item>
    </derivirana_varijabla>
  </DomainObject.Predmet.ProtuStrankaListNazivFormated>
  <DomainObject.Predmet.ProtuStrankaListNazivFormatedOIB>
    <izvorni_sadrzaj>
      <item>MaLu 2012 d.o.o., OIB 65911128805</item>
    </izvorni_sadrzaj>
    <derivirana_varijabla naziv="DomainObject.Predmet.ProtuStrankaListNazivFormatedOIB_1">
      <item>MaLu 2012 d.o.o., OIB 65911128805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MaLu 2012 d.o.o.</izvorni_sadrzaj>
    <derivirana_varijabla naziv="DomainObject.Predmet.ProtustrankaIDrugi_1">MaLu 2012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MaLu 2012 d.o.o., OIB 65911128805, Sv. Mateja 50, 10000 Zagreb</izvorni_sadrzaj>
    <derivirana_varijabla naziv="DomainObject.Predmet.ProtustrankaIDrugiAdressOIB_1">MaLu 2012 d.o.o., OIB 65911128805, Sv. Mateja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MaLu 2012 d.o.o.</item>
      <item>FINA Regionalni centar Zagreb</item>
    </izvorni_sadrzaj>
    <derivirana_varijabla naziv="DomainObject.Predmet.SudioniciListNaziv_1">
      <item>MaLu 2012 d.o.o.</item>
      <item>FINA Regionalni centar Zagreb</item>
    </derivirana_varijabla>
  </DomainObject.Predmet.SudioniciListNaziv>
  <DomainObject.Predmet.SudioniciListAdressOIB>
    <izvorni_sadrzaj>
      <item>MaLu 2012 d.o.o., OIB 65911128805, Sv. Mateja 50,10000 Zagreb</item>
      <item>FINA Regionalni centar Zagreb, OIB 85821130368, Trg svibanjskih žrtava 1995. br. 1,10000 Zagreb</item>
    </izvorni_sadrzaj>
    <derivirana_varijabla naziv="DomainObject.Predmet.SudioniciListAdressOIB_1">
      <item>MaLu 2012 d.o.o., OIB 65911128805, Sv. Mateja 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65911128805</item>
      <item>, OIB 85821130368</item>
    </izvorni_sadrzaj>
    <derivirana_varijabla naziv="DomainObject.Predmet.SudioniciListNazivOIB_1">
      <item>, OIB 65911128805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76F01-7A89-459D-B563-87B14DF9B2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368</properties:Words>
  <properties:Characters>1916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2016-09-19T07:56:00Z</dcterms:created>
  <dc:creator>wsadmin</dc:creator>
  <cp:lastModifiedBy>Sanda Gučić</cp:lastModifiedBy>
  <cp:lastPrinted>2016-09-19T07:56:00Z</cp:lastPrinted>
  <dcterms:modified xmlns:xsi="http://www.w3.org/2001/XMLSchema-instance" xsi:type="dcterms:W3CDTF">2016-09-19T12:07:00Z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