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18ef" w14:paraId="6f918ef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68192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8192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8192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8192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8192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8192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St-4281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A1E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819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EUROPSKI </w:t>
      </w:r>
      <w:r w:rsid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>CENTAR</w:t>
      </w:r>
      <w:r w:rsidR="006819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LIJEPE UMJETNOSTI I GLAZBU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819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Travanjska 8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IB:</w:t>
      </w:r>
      <w:r w:rsidR="006819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81923" w:rsidRPr="00681923">
        <w:rPr>
          <w:rFonts w:cs="Times New Roman" w:eastAsia="Times New Roman" w:hAnsi="Times New Roman" w:ascii="Times New Roman"/>
          <w:sz w:val="24"/>
          <w:szCs w:val="24"/>
          <w:lang w:eastAsia="hr-HR"/>
        </w:rPr>
        <w:t>15098947530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8192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</w:t>
      </w:r>
      <w:r w:rsidR="00937819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81923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4D5AC0" w:rsidRPr="004D5A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81923">
        <w:rPr>
          <w:rFonts w:cs="Times New Roman" w:eastAsia="Times New Roman" w:hAnsi="Times New Roman" w:ascii="Times New Roman"/>
          <w:sz w:val="24"/>
          <w:szCs w:val="24"/>
          <w:lang w:eastAsia="hr-HR"/>
        </w:rPr>
        <w:t>EUROPSKI CENTAR ZA LIJEPE UMJETNOSTI I GLAZBU, Zagreb, Travanjska 8</w:t>
      </w:r>
      <w:r w:rsidR="0068192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819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</w:t>
      </w:r>
      <w:r w:rsidR="0068192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IB:</w:t>
      </w:r>
      <w:r w:rsidR="006819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81923" w:rsidRPr="00681923">
        <w:rPr>
          <w:rFonts w:cs="Times New Roman" w:eastAsia="Times New Roman" w:hAnsi="Times New Roman" w:ascii="Times New Roman"/>
          <w:sz w:val="24"/>
          <w:szCs w:val="24"/>
          <w:lang w:eastAsia="hr-HR"/>
        </w:rPr>
        <w:t>15098947530</w:t>
      </w:r>
      <w:r w:rsidR="0068192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A1E42">
        <w:rPr>
          <w:rFonts w:cs="Times New Roman" w:eastAsia="Times New Roman" w:hAnsi="Times New Roman" w:ascii="Times New Roman"/>
          <w:sz w:val="24"/>
          <w:szCs w:val="24"/>
          <w:lang w:eastAsia="hr-HR"/>
        </w:rPr>
        <w:t>na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681923" w:rsidRPr="006819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81923">
        <w:rPr>
          <w:rFonts w:cs="Times New Roman" w:eastAsia="Times New Roman" w:hAnsi="Times New Roman" w:ascii="Times New Roman"/>
          <w:sz w:val="24"/>
          <w:szCs w:val="24"/>
          <w:lang w:eastAsia="hr-HR"/>
        </w:rPr>
        <w:t>EUROPSKI CENTAR ZA LIJEPE UMJETNOSTI I GLAZBU, Zagreb, Travanjska 8</w:t>
      </w:r>
      <w:r w:rsidR="0068192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819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</w:t>
      </w:r>
      <w:r w:rsidR="0068192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IB:</w:t>
      </w:r>
      <w:r w:rsidR="006819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81923" w:rsidRPr="00681923">
        <w:rPr>
          <w:rFonts w:cs="Times New Roman" w:eastAsia="Times New Roman" w:hAnsi="Times New Roman" w:ascii="Times New Roman"/>
          <w:sz w:val="24"/>
          <w:szCs w:val="24"/>
          <w:lang w:eastAsia="hr-HR"/>
        </w:rPr>
        <w:t>15098947530</w:t>
      </w:r>
      <w:r w:rsidR="0068192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68192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937819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81923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02701"/>
    <w:rsid w:val="000377D6"/>
    <w:rsid w:val="0017646E"/>
    <w:rsid w:val="001A7E0E"/>
    <w:rsid w:val="00213CD0"/>
    <w:rsid w:val="002B5FFE"/>
    <w:rsid w:val="0034499A"/>
    <w:rsid w:val="003A1F20"/>
    <w:rsid w:val="00402A94"/>
    <w:rsid w:val="004D5AC0"/>
    <w:rsid w:val="004E3B26"/>
    <w:rsid w:val="005834B8"/>
    <w:rsid w:val="00604F51"/>
    <w:rsid w:val="00681923"/>
    <w:rsid w:val="00697734"/>
    <w:rsid w:val="00726DD4"/>
    <w:rsid w:val="007659BE"/>
    <w:rsid w:val="00776376"/>
    <w:rsid w:val="007B36DC"/>
    <w:rsid w:val="007E7B9C"/>
    <w:rsid w:val="007F5666"/>
    <w:rsid w:val="00832164"/>
    <w:rsid w:val="00937819"/>
    <w:rsid w:val="00964EEA"/>
    <w:rsid w:val="009D1BD2"/>
    <w:rsid w:val="009F1879"/>
    <w:rsid w:val="009F7260"/>
    <w:rsid w:val="00A03733"/>
    <w:rsid w:val="00A15DB0"/>
    <w:rsid w:val="00A725C7"/>
    <w:rsid w:val="00B67B87"/>
    <w:rsid w:val="00BC4704"/>
    <w:rsid w:val="00BE3395"/>
    <w:rsid w:val="00BE77BB"/>
    <w:rsid w:val="00C305D9"/>
    <w:rsid w:val="00C9607A"/>
    <w:rsid w:val="00CA6C01"/>
    <w:rsid w:val="00CE07D7"/>
    <w:rsid w:val="00D45863"/>
    <w:rsid w:val="00D56637"/>
    <w:rsid w:val="00DA38AC"/>
    <w:rsid w:val="00E54D73"/>
    <w:rsid w:val="00EA1E42"/>
    <w:rsid w:val="00EC61CA"/>
    <w:rsid w:val="00F81516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0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BC470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BC470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BC470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BC47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BC47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BC47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4281</izvorni_sadrzaj>
    <derivirana_varijabla naziv="DomainObject.Predmet.Broj_1">4281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St-4281/2015</izvorni_sadrzaj>
    <derivirana_varijabla naziv="DomainObject.Predmet.OznakaBroj_1">St-4281/2015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EUROPSKI CENTAR ZA LIJEPE UMJETNOSTI I GLAZBU</izvorni_sadrzaj>
    <derivirana_varijabla naziv="DomainObject.Predmet.ProtustrankaFormated_1">  EUROPSKI CENTAR ZA LIJEPE UMJETNOSTI I GLAZBU</derivirana_varijabla>
  </DomainObject.Predmet.ProtustrankaFormated>
  <DomainObject.Predmet.ProtustrankaFormatedOIB>
    <izvorni_sadrzaj>  EUROPSKI CENTAR ZA LIJEPE UMJETNOSTI I GLAZBU, OIB 15098947530</izvorni_sadrzaj>
    <derivirana_varijabla naziv="DomainObject.Predmet.ProtustrankaFormatedOIB_1">  EUROPSKI CENTAR ZA LIJEPE UMJETNOSTI I GLAZBU, OIB 15098947530</derivirana_varijabla>
  </DomainObject.Predmet.ProtustrankaFormatedOIB>
  <DomainObject.Predmet.ProtustrankaFormatedWithAdress>
    <izvorni_sadrzaj> EUROPSKI CENTAR ZA LIJEPE UMJETNOSTI I GLAZBU, Travanjska 8, 10000 Zagreb</izvorni_sadrzaj>
    <derivirana_varijabla naziv="DomainObject.Predmet.ProtustrankaFormatedWithAdress_1"> EUROPSKI CENTAR ZA LIJEPE UMJETNOSTI I GLAZBU, Travanjska 8, 10000 Zagreb</derivirana_varijabla>
  </DomainObject.Predmet.ProtustrankaFormatedWithAdress>
  <DomainObject.Predmet.ProtustrankaFormatedWithAdressOIB>
    <izvorni_sadrzaj> EUROPSKI CENTAR ZA LIJEPE UMJETNOSTI I GLAZBU, OIB 15098947530, Travanjska 8, 10000 Zagreb</izvorni_sadrzaj>
    <derivirana_varijabla naziv="DomainObject.Predmet.ProtustrankaFormatedWithAdressOIB_1"> EUROPSKI CENTAR ZA LIJEPE UMJETNOSTI I GLAZBU, OIB 15098947530, Travanjska 8, 10000 Zagreb</derivirana_varijabla>
  </DomainObject.Predmet.ProtustrankaFormatedWithAdressOIB>
  <DomainObject.Predmet.ProtustrankaWithAdress>
    <izvorni_sadrzaj>EUROPSKI CENTAR ZA LIJEPE UMJETNOSTI I GLAZBU Travanjska 8, 10000 Zagreb</izvorni_sadrzaj>
    <derivirana_varijabla naziv="DomainObject.Predmet.ProtustrankaWithAdress_1">EUROPSKI CENTAR ZA LIJEPE UMJETNOSTI I GLAZBU Travanjska 8, 10000 Zagreb</derivirana_varijabla>
  </DomainObject.Predmet.ProtustrankaWithAdress>
  <DomainObject.Predmet.ProtustrankaWithAdressOIB>
    <izvorni_sadrzaj>EUROPSKI CENTAR ZA LIJEPE UMJETNOSTI I GLAZBU, OIB 15098947530, Travanjska 8, 10000 Zagreb</izvorni_sadrzaj>
    <derivirana_varijabla naziv="DomainObject.Predmet.ProtustrankaWithAdressOIB_1">EUROPSKI CENTAR ZA LIJEPE UMJETNOSTI I GLAZBU, OIB 15098947530, Travanjska 8, 10000 Zagreb</derivirana_varijabla>
  </DomainObject.Predmet.ProtustrankaWithAdressOIB>
  <DomainObject.Predmet.ProtustrankaNazivFormated>
    <izvorni_sadrzaj>EUROPSKI CENTAR ZA LIJEPE UMJETNOSTI I GLAZBU</izvorni_sadrzaj>
    <derivirana_varijabla naziv="DomainObject.Predmet.ProtustrankaNazivFormated_1">EUROPSKI CENTAR ZA LIJEPE UMJETNOSTI I GLAZBU</derivirana_varijabla>
  </DomainObject.Predmet.ProtustrankaNazivFormated>
  <DomainObject.Predmet.ProtustrankaNazivFormatedOIB>
    <izvorni_sadrzaj>EUROPSKI CENTAR ZA LIJEPE UMJETNOSTI I GLAZBU, OIB 15098947530</izvorni_sadrzaj>
    <derivirana_varijabla naziv="DomainObject.Predmet.ProtustrankaNazivFormatedOIB_1">EUROPSKI CENTAR ZA LIJEPE UMJETNOSTI I GLAZBU, OIB 15098947530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EUROPSKI CENTAR ZA LIJEPE UMJETNOSTI I GLAZBU</item>
    </izvorni_sadrzaj>
    <derivirana_varijabla naziv="DomainObject.Predmet.ProtuStrankaListFormated_1">
      <item>EUROPSKI CENTAR ZA LIJEPE UMJETNOSTI I GLAZBU</item>
    </derivirana_varijabla>
  </DomainObject.Predmet.ProtuStrankaListFormated>
  <DomainObject.Predmet.ProtuStrankaListFormatedOIB>
    <izvorni_sadrzaj>
      <item>EUROPSKI CENTAR ZA LIJEPE UMJETNOSTI I GLAZBU, OIB 15098947530</item>
    </izvorni_sadrzaj>
    <derivirana_varijabla naziv="DomainObject.Predmet.ProtuStrankaListFormatedOIB_1">
      <item>EUROPSKI CENTAR ZA LIJEPE UMJETNOSTI I GLAZBU, OIB 15098947530</item>
    </derivirana_varijabla>
  </DomainObject.Predmet.ProtuStrankaListFormatedOIB>
  <DomainObject.Predmet.ProtuStrankaListFormatedWithAdress>
    <izvorni_sadrzaj>
      <item>EUROPSKI CENTAR ZA LIJEPE UMJETNOSTI I GLAZBU, Travanjska 8, 10000 Zagreb</item>
    </izvorni_sadrzaj>
    <derivirana_varijabla naziv="DomainObject.Predmet.ProtuStrankaListFormatedWithAdress_1">
      <item>EUROPSKI CENTAR ZA LIJEPE UMJETNOSTI I GLAZBU, Travanjska 8, 10000 Zagreb</item>
    </derivirana_varijabla>
  </DomainObject.Predmet.ProtuStrankaListFormatedWithAdress>
  <DomainObject.Predmet.ProtuStrankaListFormatedWithAdressOIB>
    <izvorni_sadrzaj>
      <item>EUROPSKI CENTAR ZA LIJEPE UMJETNOSTI I GLAZBU, OIB 15098947530, Travanjska 8, 10000 Zagreb</item>
    </izvorni_sadrzaj>
    <derivirana_varijabla naziv="DomainObject.Predmet.ProtuStrankaListFormatedWithAdressOIB_1">
      <item>EUROPSKI CENTAR ZA LIJEPE UMJETNOSTI I GLAZBU, OIB 15098947530, Travanjska 8, 10000 Zagreb</item>
    </derivirana_varijabla>
  </DomainObject.Predmet.ProtuStrankaListFormatedWithAdressOIB>
  <DomainObject.Predmet.ProtuStrankaListNazivFormated>
    <izvorni_sadrzaj>
      <item>EUROPSKI CENTAR ZA LIJEPE UMJETNOSTI I GLAZBU</item>
    </izvorni_sadrzaj>
    <derivirana_varijabla naziv="DomainObject.Predmet.ProtuStrankaListNazivFormated_1">
      <item>EUROPSKI CENTAR ZA LIJEPE UMJETNOSTI I GLAZBU</item>
    </derivirana_varijabla>
  </DomainObject.Predmet.ProtuStrankaListNazivFormated>
  <DomainObject.Predmet.ProtuStrankaListNazivFormatedOIB>
    <izvorni_sadrzaj>
      <item>EUROPSKI CENTAR ZA LIJEPE UMJETNOSTI I GLAZBU, OIB 15098947530</item>
    </izvorni_sadrzaj>
    <derivirana_varijabla naziv="DomainObject.Predmet.ProtuStrankaListNazivFormatedOIB_1">
      <item>EUROPSKI CENTAR ZA LIJEPE UMJETNOSTI I GLAZBU, OIB 15098947530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EUROPSKI CENTAR ZA LIJEPE UMJETNOSTI I GLAZBU</izvorni_sadrzaj>
    <derivirana_varijabla naziv="DomainObject.Predmet.ProtustrankaIDrugi_1">EUROPSKI CENTAR ZA LIJEPE UMJETNOSTI I GLAZBU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EUROPSKI CENTAR ZA LIJEPE UMJETNOSTI I GLAZBU, OIB 15098947530, Travanjska 8, 10000 Zagreb</izvorni_sadrzaj>
    <derivirana_varijabla naziv="DomainObject.Predmet.ProtustrankaIDrugiAdressOIB_1">EUROPSKI CENTAR ZA LIJEPE UMJETNOSTI I GLAZBU, OIB 15098947530, Travanjska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EUROPSKI CENTAR ZA LIJEPE UMJETNOSTI I GLAZBU</item>
      <item>FINA Regionalni centar Zagreb</item>
    </izvorni_sadrzaj>
    <derivirana_varijabla naziv="DomainObject.Predmet.SudioniciListNaziv_1">
      <item>EUROPSKI CENTAR ZA LIJEPE UMJETNOSTI I GLAZBU</item>
      <item>FINA Regionalni centar Zagreb</item>
    </derivirana_varijabla>
  </DomainObject.Predmet.SudioniciListNaziv>
  <DomainObject.Predmet.SudioniciListAdressOIB>
    <izvorni_sadrzaj>
      <item>EUROPSKI CENTAR ZA LIJEPE UMJETNOSTI I GLAZBU, OIB 15098947530, Travanjska 8,10000 Zagreb</item>
      <item>FINA Regionalni centar Zagreb, OIB 85821130368, Trg svibanjskih žrtava 1995. br 1,10000 Zagreb</item>
    </izvorni_sadrzaj>
    <derivirana_varijabla naziv="DomainObject.Predmet.SudioniciListAdressOIB_1">
      <item>EUROPSKI CENTAR ZA LIJEPE UMJETNOSTI I GLAZBU, OIB 15098947530, Travanjska 8,10000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15098947530</item>
      <item>, OIB 85821130368</item>
    </izvorni_sadrzaj>
    <derivirana_varijabla naziv="DomainObject.Predmet.SudioniciListNazivOIB_1">
      <item>, OIB 15098947530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1841</properties:Characters>
  <properties:Lines>46</properties:Lines>
  <properties:Paragraphs>19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2015-11-26T13:12:00Z</cp:lastPrinted>
  <dcterms:modified xmlns:xsi="http://www.w3.org/2001/XMLSchema-instance" xsi:type="dcterms:W3CDTF">2015-12-16T12:36:00Z</dcterms:modified>
  <cp:revision>40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