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fb55" w14:paraId="7b0fb55" w:rsidRDefault="004C1A31" w:rsidP="004C1A31" w:rsidR="004C1A31" w:rsidRPr="008F0252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Poslovni broj: 3 St-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>926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/2016-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>10</w:t>
      </w:r>
    </w:p>
    <w:p w:rsidRDefault="008B27B3" w:rsidP="008B27B3" w:rsidR="008B27B3" w:rsidRPr="008B27B3">
      <w:r w:rsidRPr="008B27B3">
        <w:t xml:space="preserve">             </w:t>
      </w:r>
      <w:r w:rsidRPr="008B27B3">
        <w:rPr>
          <w:noProof/>
          <w:lang w:eastAsia="hr-HR"/>
        </w:rPr>
        <w:drawing>
          <wp:inline distR="0" distL="0" distB="0" distT="0">
            <wp:extent cy="966470" cx="724535"/>
            <wp:effectExtent b="5080" r="0" t="0" l="0"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27B3" w:rsidP="008B27B3" w:rsidR="008B27B3" w:rsidRPr="008B27B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B27B3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8B27B3" w:rsidP="008B27B3" w:rsidR="008B27B3" w:rsidRPr="008B27B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B27B3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8B27B3" w:rsidP="008B27B3" w:rsidR="008B27B3" w:rsidRPr="008B27B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B27B3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4C1A31" w:rsidP="004C1A31" w:rsidR="004C1A31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4C1A31" w:rsidP="004C1A31" w:rsidR="004C1A3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4C1A31" w:rsidP="004C1A31" w:rsidR="004C1A3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za otvaranje stečajnog postupka nad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 xml:space="preserve">ORADA d.o.o.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>Antuna Barca 3D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>73427170710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>iječnja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C1A31" w:rsidP="004C1A31" w:rsidR="004C1A3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4C1A31" w:rsidP="004C1A31" w:rsidR="004C1A3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primitka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ovog zaključka, dostaviti podatak 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za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otvaranje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stečajnog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nad istim tj. podatke o stanju računa i blokadi dužnika.</w:t>
      </w:r>
    </w:p>
    <w:p w:rsidRDefault="004C1A31" w:rsidP="004C1A31" w:rsidR="004C1A3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4C1A31" w:rsidP="004C1A31" w:rsidR="004C1A3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 xml:space="preserve">iječnja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C1A31" w:rsidP="004C1A31" w:rsidR="004C1A31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27B3" w:rsidP="008B27B3" w:rsidR="008B27B3" w:rsidRPr="008B27B3">
      <w:pPr>
        <w:tabs>
          <w:tab w:pos="8505" w:val="left"/>
        </w:tabs>
        <w:spacing w:lineRule="atLeast" w:line="240" w:after="0"/>
        <w:ind w:firstLine="703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B27B3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8B27B3">
        <w:rPr>
          <w:rFonts w:hAnsi="Times New Roman" w:ascii="Times New Roman"/>
          <w:sz w:val="24"/>
          <w:szCs w:val="24"/>
        </w:rPr>
        <w:t>otpravka</w:t>
      </w:r>
      <w:proofErr w:type="spellEnd"/>
      <w:r w:rsidRPr="008B27B3">
        <w:rPr>
          <w:rFonts w:hAnsi="Times New Roman" w:ascii="Times New Roman"/>
          <w:sz w:val="24"/>
          <w:szCs w:val="24"/>
        </w:rPr>
        <w:t>-ovlaštena službenica:                                     Sutkinja:</w:t>
      </w:r>
    </w:p>
    <w:p w:rsidRDefault="008B27B3" w:rsidP="008B27B3" w:rsidR="008B27B3" w:rsidRPr="008B27B3">
      <w:pPr>
        <w:tabs>
          <w:tab w:pos="8505" w:val="left"/>
        </w:tabs>
        <w:spacing w:lineRule="atLeast" w:line="240" w:after="0"/>
        <w:ind w:firstLine="703"/>
        <w:rPr>
          <w:rFonts w:hAnsi="Times New Roman" w:ascii="Times New Roman"/>
          <w:sz w:val="24"/>
          <w:szCs w:val="24"/>
        </w:rPr>
      </w:pPr>
      <w:r w:rsidRPr="008B27B3">
        <w:rPr>
          <w:rFonts w:hAnsi="Times New Roman" w:ascii="Times New Roman"/>
          <w:sz w:val="24"/>
          <w:szCs w:val="24"/>
        </w:rPr>
        <w:t xml:space="preserve">Nena </w:t>
      </w:r>
      <w:proofErr w:type="spellStart"/>
      <w:r w:rsidRPr="008B27B3">
        <w:rPr>
          <w:rFonts w:hAnsi="Times New Roman" w:ascii="Times New Roman"/>
          <w:sz w:val="24"/>
          <w:szCs w:val="24"/>
        </w:rPr>
        <w:t>Mužanović</w:t>
      </w:r>
      <w:proofErr w:type="spellEnd"/>
      <w:r w:rsidRPr="008B27B3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4C1A31" w:rsidP="008B27B3" w:rsidR="004C1A31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C1A31" w:rsidP="004C1A31" w:rsidR="004C1A3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4C1A31" w:rsidP="004C1A31" w:rsidR="004C1A31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4C1A31" w:rsidP="004C1A31" w:rsidR="004C1A3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C1A31" w:rsidP="004C1A31" w:rsidR="004C1A31" w:rsidRPr="008F02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</w:t>
      </w:r>
    </w:p>
    <w:p w:rsidRDefault="004C1A31" w:rsidP="004C1A31" w:rsidR="004C1A31" w:rsidRPr="008F02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putem e-Oglasne ploče</w:t>
      </w:r>
    </w:p>
    <w:p w:rsidRDefault="004C1A31" w:rsidP="004C1A31" w:rsidR="004C1A31"/>
    <w:p w:rsidRDefault="004C1A31" w:rsidP="004C1A31" w:rsidR="004C1A31"/>
    <w:sectPr w:rsidR="004C1A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A31"/>
    <w:rsid w:val="004C1A31"/>
    <w:rsid w:val="008B27B3"/>
    <w:rsid w:val="008B40F5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1A31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27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27B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27B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27B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27B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27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27B3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1A31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27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27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27B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27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27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27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27B3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0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0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ORADA d.o.o. za poslovanje nekretninama</izvorni_sadrzaj>
    <derivirana_varijabla naziv="DomainObject.Predmet.ProtustrankaFormated_1">  ORADA d.o.o. za poslovanje nekretninama</derivirana_varijabla>
  </DomainObject.Predmet.ProtustrankaFormated>
  <DomainObject.Predmet.ProtustrankaFormatedOIB>
    <izvorni_sadrzaj>  ORADA d.o.o. za poslovanje nekretninama, OIB 73427170710</izvorni_sadrzaj>
    <derivirana_varijabla naziv="DomainObject.Predmet.ProtustrankaFormatedOIB_1">  ORADA d.o.o. za poslovanje nekretninama, OIB 73427170710</derivirana_varijabla>
  </DomainObject.Predmet.ProtustrankaFormatedOIB>
  <DomainObject.Predmet.ProtustrankaFormatedWithAdress>
    <izvorni_sadrzaj> ORADA d.o.o. za poslovanje nekretninama, Antuna Barca 3D, 23000 Zadar</izvorni_sadrzaj>
    <derivirana_varijabla naziv="DomainObject.Predmet.ProtustrankaFormatedWithAdress_1"> ORADA d.o.o. za poslovanje nekretninama, Antuna Barca 3D, 23000 Zadar</derivirana_varijabla>
  </DomainObject.Predmet.ProtustrankaFormatedWithAdress>
  <DomainObject.Predmet.ProtustrankaFormatedWithAdressOIB>
    <izvorni_sadrzaj> ORADA d.o.o. za poslovanje nekretninama, OIB 73427170710, Antuna Barca 3D, 23000 Zadar</izvorni_sadrzaj>
    <derivirana_varijabla naziv="DomainObject.Predmet.ProtustrankaFormatedWithAdressOIB_1"> ORADA d.o.o. za poslovanje nekretninama, OIB 73427170710, Antuna Barca 3D, 23000 Zadar</derivirana_varijabla>
  </DomainObject.Predmet.ProtustrankaFormatedWithAdressOIB>
  <DomainObject.Predmet.ProtustrankaWithAdress>
    <izvorni_sadrzaj>ORADA d.o.o. za poslovanje nekretninama Antuna Barca 3D, 23000 Zadar</izvorni_sadrzaj>
    <derivirana_varijabla naziv="DomainObject.Predmet.ProtustrankaWithAdress_1">ORADA d.o.o. za poslovanje nekretninama Antuna Barca 3D, 23000 Zadar</derivirana_varijabla>
  </DomainObject.Predmet.ProtustrankaWithAdress>
  <DomainObject.Predmet.ProtustrankaWithAdressOIB>
    <izvorni_sadrzaj>ORADA d.o.o. za poslovanje nekretninama, OIB 73427170710, Antuna Barca 3D, 23000 Zadar</izvorni_sadrzaj>
    <derivirana_varijabla naziv="DomainObject.Predmet.ProtustrankaWithAdressOIB_1">ORADA d.o.o. za poslovanje nekretninama, OIB 73427170710, Antuna Barca 3D, 23000 Zadar</derivirana_varijabla>
  </DomainObject.Predmet.ProtustrankaWithAdressOIB>
  <DomainObject.Predmet.ProtustrankaNazivFormated>
    <izvorni_sadrzaj>ORADA d.o.o. za poslovanje nekretninama</izvorni_sadrzaj>
    <derivirana_varijabla naziv="DomainObject.Predmet.ProtustrankaNazivFormated_1">ORADA d.o.o. za poslovanje nekretninama</derivirana_varijabla>
  </DomainObject.Predmet.ProtustrankaNazivFormated>
  <DomainObject.Predmet.ProtustrankaNazivFormatedOIB>
    <izvorni_sadrzaj>ORADA d.o.o. za poslovanje nekretninama, OIB 73427170710</izvorni_sadrzaj>
    <derivirana_varijabla naziv="DomainObject.Predmet.ProtustrankaNazivFormatedOIB_1">ORADA d.o.o. za poslovanje nekretninama, OIB 73427170710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Denis Karlović</izvorni_sadrzaj>
    <derivirana_varijabla naziv="DomainObject.Predmet.StrankaFormated_1">  FINA; Denis Karlović</derivirana_varijabla>
  </DomainObject.Predmet.StrankaFormated>
  <DomainObject.Predmet.StrankaFormatedOIB>
    <izvorni_sadrzaj>  FINA, OIB 85821130368; Denis Karlović, OIB 33487321104</izvorni_sadrzaj>
    <derivirana_varijabla naziv="DomainObject.Predmet.StrankaFormatedOIB_1">  FINA, OIB 85821130368; Denis Karlović, OIB 33487321104</derivirana_varijabla>
  </DomainObject.Predmet.StrankaFormatedOIB>
  <DomainObject.Predmet.StrankaFormatedWithAdress>
    <izvorni_sadrzaj> FINA; Denis Karlović, Polačišće 3, 23000 Zadar</izvorni_sadrzaj>
    <derivirana_varijabla naziv="DomainObject.Predmet.StrankaFormatedWithAdress_1"> FINA; Denis Karlović, Polačišće 3, 23000 Zadar</derivirana_varijabla>
  </DomainObject.Predmet.StrankaFormatedWithAdress>
  <DomainObject.Predmet.StrankaFormatedWithAdressOIB>
    <izvorni_sadrzaj> FINA, OIB 85821130368; Denis Karlović, OIB 33487321104, Polačišće 3, 23000 Zadar</izvorni_sadrzaj>
    <derivirana_varijabla naziv="DomainObject.Predmet.StrankaFormatedWithAdressOIB_1"> FINA, OIB 85821130368; Denis Karlović, OIB 33487321104, Polačišće 3, 23000 Zadar</derivirana_varijabla>
  </DomainObject.Predmet.StrankaFormatedWithAdressOIB>
  <DomainObject.Predmet.StrankaWithAdress>
    <izvorni_sadrzaj>FINA ,Denis Karlović Polačišće 3,23000 Zadar</izvorni_sadrzaj>
    <derivirana_varijabla naziv="DomainObject.Predmet.StrankaWithAdress_1">FINA ,Denis Karlović Polačišće 3,23000 Zadar</derivirana_varijabla>
  </DomainObject.Predmet.StrankaWithAdress>
  <DomainObject.Predmet.StrankaWithAdressOIB>
    <izvorni_sadrzaj>FINA, OIB 85821130368,Denis Karlović, OIB 33487321104, Polačišće 3,23000 Zadar</izvorni_sadrzaj>
    <derivirana_varijabla naziv="DomainObject.Predmet.StrankaWithAdressOIB_1">FINA, OIB 85821130368,Denis Karlović, OIB 33487321104, Polačišće 3,23000 Zadar</derivirana_varijabla>
  </DomainObject.Predmet.StrankaWithAdressOIB>
  <DomainObject.Predmet.StrankaNazivFormated>
    <izvorni_sadrzaj>FINA,Denis Karlović</izvorni_sadrzaj>
    <derivirana_varijabla naziv="DomainObject.Predmet.StrankaNazivFormated_1">FINA,Denis Karlović</derivirana_varijabla>
  </DomainObject.Predmet.StrankaNazivFormated>
  <DomainObject.Predmet.StrankaNazivFormatedOIB>
    <izvorni_sadrzaj>FINA, OIB 85821130368,Denis Karlović, OIB 33487321104</izvorni_sadrzaj>
    <derivirana_varijabla naziv="DomainObject.Predmet.StrankaNazivFormatedOIB_1">FINA, OIB 85821130368,Denis Karlović, OIB 33487321104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Denis Karlović</item>
    </izvorni_sadrzaj>
    <derivirana_varijabla naziv="DomainObject.Predmet.StrankaListFormated_1">
      <item>FINA</item>
      <item>Denis Karlović</item>
    </derivirana_varijabla>
  </DomainObject.Predmet.StrankaListFormated>
  <DomainObject.Predmet.StrankaListFormatedOIB>
    <izvorni_sadrzaj>
      <item>FINA, OIB 85821130368</item>
      <item>Denis Karlović, OIB 33487321104</item>
    </izvorni_sadrzaj>
    <derivirana_varijabla naziv="DomainObject.Predmet.StrankaListFormatedOIB_1">
      <item>FINA, OIB 85821130368</item>
      <item>Denis Karlović, OIB 33487321104</item>
    </derivirana_varijabla>
  </DomainObject.Predmet.StrankaListFormatedOIB>
  <DomainObject.Predmet.StrankaListFormatedWithAdress>
    <izvorni_sadrzaj>
      <item>FINA</item>
      <item>Denis Karlović, Polačišće 3, 23000 Zadar</item>
    </izvorni_sadrzaj>
    <derivirana_varijabla naziv="DomainObject.Predmet.StrankaListFormatedWithAdress_1">
      <item>FINA</item>
      <item>Denis Karlović, Polačišće 3, 23000 Zadar</item>
    </derivirana_varijabla>
  </DomainObject.Predmet.StrankaListFormatedWithAdress>
  <DomainObject.Predmet.StrankaListFormatedWithAdressOIB>
    <izvorni_sadrzaj>
      <item>FINA, OIB 85821130368</item>
      <item>Denis Karlović, OIB 33487321104, Polačišće 3, 23000 Zadar</item>
    </izvorni_sadrzaj>
    <derivirana_varijabla naziv="DomainObject.Predmet.StrankaListFormatedWithAdressOIB_1">
      <item>FINA, OIB 85821130368</item>
      <item>Denis Karlović, OIB 33487321104, Polačišće 3, 23000 Zadar</item>
    </derivirana_varijabla>
  </DomainObject.Predmet.StrankaListFormatedWithAdressOIB>
  <DomainObject.Predmet.StrankaListNazivFormated>
    <izvorni_sadrzaj>
      <item>FINA</item>
      <item>Denis Karlović</item>
    </izvorni_sadrzaj>
    <derivirana_varijabla naziv="DomainObject.Predmet.StrankaListNazivFormated_1">
      <item>FINA</item>
      <item>Denis Karlović</item>
    </derivirana_varijabla>
  </DomainObject.Predmet.StrankaListNazivFormated>
  <DomainObject.Predmet.StrankaListNazivFormatedOIB>
    <izvorni_sadrzaj>
      <item>FINA, OIB 85821130368</item>
      <item>Denis Karlović, OIB 33487321104</item>
    </izvorni_sadrzaj>
    <derivirana_varijabla naziv="DomainObject.Predmet.StrankaListNazivFormatedOIB_1">
      <item>FINA, OIB 85821130368</item>
      <item>Denis Karlović, OIB 33487321104</item>
    </derivirana_varijabla>
  </DomainObject.Predmet.StrankaListNazivFormatedOIB>
  <DomainObject.Predmet.ProtuStrankaListFormated>
    <izvorni_sadrzaj>
      <item>ORADA d.o.o. za poslovanje nekretninama</item>
    </izvorni_sadrzaj>
    <derivirana_varijabla naziv="DomainObject.Predmet.ProtuStrankaListFormated_1">
      <item>ORADA d.o.o. za poslovanje nekretninama</item>
    </derivirana_varijabla>
  </DomainObject.Predmet.ProtuStrankaListFormated>
  <DomainObject.Predmet.ProtuStrankaListFormatedOIB>
    <izvorni_sadrzaj>
      <item>ORADA d.o.o. za poslovanje nekretninama, OIB 73427170710</item>
    </izvorni_sadrzaj>
    <derivirana_varijabla naziv="DomainObject.Predmet.ProtuStrankaListFormatedOIB_1">
      <item>ORADA d.o.o. za poslovanje nekretninama, OIB 73427170710</item>
    </derivirana_varijabla>
  </DomainObject.Predmet.ProtuStrankaListFormatedOIB>
  <DomainObject.Predmet.ProtuStrankaListFormatedWithAdress>
    <izvorni_sadrzaj>
      <item>ORADA d.o.o. za poslovanje nekretninama, Antuna Barca 3D, 23000 Zadar</item>
    </izvorni_sadrzaj>
    <derivirana_varijabla naziv="DomainObject.Predmet.ProtuStrankaListFormatedWithAdress_1">
      <item>ORADA d.o.o. za poslovanje nekretninama, Antuna Barca 3D, 23000 Zadar</item>
    </derivirana_varijabla>
  </DomainObject.Predmet.ProtuStrankaListFormatedWithAdress>
  <DomainObject.Predmet.ProtuStrankaListFormatedWithAdressOIB>
    <izvorni_sadrzaj>
      <item>ORADA d.o.o. za poslovanje nekretninama, OIB 73427170710, Antuna Barca 3D, 23000 Zadar</item>
    </izvorni_sadrzaj>
    <derivirana_varijabla naziv="DomainObject.Predmet.ProtuStrankaListFormatedWithAdressOIB_1">
      <item>ORADA d.o.o. za poslovanje nekretninama, OIB 73427170710, Antuna Barca 3D, 23000 Zadar</item>
    </derivirana_varijabla>
  </DomainObject.Predmet.ProtuStrankaListFormatedWithAdressOIB>
  <DomainObject.Predmet.ProtuStrankaListNazivFormated>
    <izvorni_sadrzaj>
      <item>ORADA d.o.o. za poslovanje nekretninama</item>
    </izvorni_sadrzaj>
    <derivirana_varijabla naziv="DomainObject.Predmet.ProtuStrankaListNazivFormated_1">
      <item>ORADA d.o.o. za poslovanje nekretninama</item>
    </derivirana_varijabla>
  </DomainObject.Predmet.ProtuStrankaListNazivFormated>
  <DomainObject.Predmet.ProtuStrankaListNazivFormatedOIB>
    <izvorni_sadrzaj>
      <item>ORADA d.o.o. za poslovanje nekretninama, OIB 73427170710</item>
    </izvorni_sadrzaj>
    <derivirana_varijabla naziv="DomainObject.Predmet.ProtuStrankaListNazivFormatedOIB_1">
      <item>ORADA d.o.o. za poslovanje nekretninama, OIB 73427170710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ORADA d.o.o. za poslovanje nekretninama</izvorni_sadrzaj>
    <derivirana_varijabla naziv="DomainObject.Predmet.ProtustrankaIDrugi_1">ORADA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ORADA d.o.o. za poslovanje nekretninama, OIB 73427170710, Antuna Barca 3D, 23000 Zadar</izvorni_sadrzaj>
    <derivirana_varijabla naziv="DomainObject.Predmet.ProtustrankaIDrugiAdressOIB_1">ORADA d.o.o. za poslovanje nekretninama, OIB 73427170710,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ORADA d.o.o. za poslovanje nekretninama</item>
      <item>FINA</item>
      <item>Denis Karlović</item>
    </izvorni_sadrzaj>
    <derivirana_varijabla naziv="DomainObject.Predmet.SudioniciListNaziv_1">
      <item>ORADA d.o.o. za poslovanje nekretninama</item>
      <item>FINA</item>
      <item>Denis Karlović</item>
    </derivirana_varijabla>
  </DomainObject.Predmet.SudioniciListNaziv>
  <DomainObject.Predmet.SudioniciListAdressOIB>
    <izvorni_sadrzaj>
      <item>ORADA d.o.o. za poslovanje nekretninama, OIB 73427170710, Antuna Barca 3D,23000 Zadar</item>
      <item>FINA, OIB 85821130368</item>
      <item>Denis Karlović, OIB 33487321104, Polačišće 3,23000 Zadar</item>
    </izvorni_sadrzaj>
    <derivirana_varijabla naziv="DomainObject.Predmet.SudioniciListAdressOIB_1">
      <item>ORADA d.o.o. za poslovanje nekretninama, OIB 73427170710, Antuna Barca 3D,23000 Zadar</item>
      <item>FINA, OIB 85821130368</item>
      <item>Denis Karlović, OIB 33487321104, Polačišće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73427170710</item>
      <item>, OIB 85821130368</item>
      <item>, OIB 33487321104</item>
    </izvorni_sadrzaj>
    <derivirana_varijabla naziv="DomainObject.Predmet.SudioniciListNazivOIB_1">
      <item>, OIB 73427170710</item>
      <item>, OIB 85821130368</item>
      <item>, OIB 33487321104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967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2018-01-19T12:45:00Z</dcterms:created>
  <dc:creator>Nena Mužanović</dc:creator>
  <cp:lastModifiedBy>Nena Mužanović</cp:lastModifiedBy>
  <cp:lastPrinted>2017-07-17T06:41:00Z</cp:lastPrinted>
  <dcterms:modified xmlns:xsi="http://www.w3.org/2001/XMLSchema-instance" xsi:type="dcterms:W3CDTF">2018-01-19T12:46:00Z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