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bda7" w14:paraId="9ebbda7" w:rsidRDefault="00AC2CCA" w:rsidP="00AC2CCA" w:rsidR="00AC2CCA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76537" w:rsidR="00AC2CCA" w:rsidRPr="00A245CA">
        <w:tc>
          <w:tcPr>
            <w:tcW w:type="dxa" w:w="3060"/>
          </w:tcPr>
          <w:p w:rsidRDefault="00AC2CCA" w:rsidP="00676537" w:rsidR="00AC2CCA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AC2CCA" w:rsidP="00676537" w:rsidR="00AC2CCA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AC2CCA" w:rsidP="00676537" w:rsidR="00AC2CCA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3649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FITNESS CENTAR "BLUE GYM"</w:t>
      </w:r>
      <w:r w:rsidR="009D600D">
        <w:rPr>
          <w:rFonts w:cs="Times New Roman" w:eastAsia="Times New Roman"/>
          <w:szCs w:val="24"/>
          <w:lang w:eastAsia="hr-HR"/>
        </w:rPr>
        <w:t xml:space="preserve"> SLUNJ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Slunj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Cvitović 63e,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98933145068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FITNESS CENTAR "BLUE GYM"</w:t>
      </w:r>
      <w:r w:rsidR="009D600D">
        <w:rPr>
          <w:rFonts w:cs="Times New Roman" w:eastAsia="Times New Roman"/>
          <w:szCs w:val="24"/>
          <w:lang w:eastAsia="hr-HR"/>
        </w:rPr>
        <w:t xml:space="preserve"> SLUNJ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Slunj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Cvitović 63e,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98933145068</w:t>
      </w:r>
      <w:r w:rsidRPr="00A245CA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AC2CCA" w:rsidP="00AC2CCA" w:rsidR="00AC2C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FITNESS CENTAR "BLUE GYM"</w:t>
      </w:r>
      <w:r w:rsidR="009D600D">
        <w:rPr>
          <w:rFonts w:cs="Times New Roman" w:eastAsia="Times New Roman"/>
          <w:szCs w:val="24"/>
          <w:lang w:eastAsia="hr-HR"/>
        </w:rPr>
        <w:t xml:space="preserve"> SLUNJ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Slunj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Cvitović 63e,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98933145068.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9D600D" w:rsidP="00AC2CCA" w:rsidR="009D600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9D600D" w:rsidP="00AC2CCA" w:rsidR="009D600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DNA</w:t>
      </w:r>
    </w:p>
    <w:p w:rsidRDefault="00AC2CCA" w:rsidP="00AC2CCA" w:rsidR="00AC2CCA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HZMO, Zagreb, Trpimirova 4</w:t>
      </w:r>
    </w:p>
    <w:p w:rsidRDefault="00AC2CCA" w:rsidP="00AC2CCA" w:rsidR="00AC2CCA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e-oglasna ploča - 15 dana</w:t>
      </w:r>
    </w:p>
    <w:sectPr w:rsidSect="00663F34" w:rsidR="00AC2CCA" w:rsidRPr="00A245CA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B8D" w:rsidR="00BC5007">
      <w:r>
        <w:separator/>
      </w:r>
    </w:p>
  </w:endnote>
  <w:endnote w:id="0" w:type="continuationSeparator">
    <w:p w:rsidRDefault="00410B8D" w:rsidR="00BC5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B8D" w:rsidR="00BC5007">
      <w:r>
        <w:separator/>
      </w:r>
    </w:p>
  </w:footnote>
  <w:footnote w:id="0" w:type="continuationSeparator">
    <w:p w:rsidRDefault="00410B8D" w:rsidR="00BC50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600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F3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600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3F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F34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2CCA"/>
    <w:rsid w:val="00410B8D"/>
    <w:rsid w:val="00663F34"/>
    <w:rsid w:val="006D7ED6"/>
    <w:rsid w:val="009D600D"/>
    <w:rsid w:val="00AC2CCA"/>
    <w:rsid w:val="00BC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2CC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AC2C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AC2CCA"/>
  </w:style>
  <w:style w:styleId="Brojstranice" w:type="character">
    <w:name w:val="page number"/>
    <w:basedOn w:val="Zadanifontodlomka"/>
    <w:rsid w:val="00AC2CCA"/>
  </w:style>
  <w:style w:styleId="Tekstbalonia" w:type="paragraph">
    <w:name w:val="Balloon Text"/>
    <w:basedOn w:val="Normal"/>
    <w:link w:val="TekstbaloniaChar"/>
    <w:uiPriority w:val="99"/>
    <w:semiHidden/>
    <w:unhideWhenUsed/>
    <w:rsid w:val="00AC2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2CC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0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B8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10B8D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10B8D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10B8D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2CC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AC2C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AC2CCA"/>
  </w:style>
  <w:style w:styleId="Brojstranice" w:type="character">
    <w:name w:val="page number"/>
    <w:basedOn w:val="Zadanifontodlomka"/>
    <w:rsid w:val="00AC2CCA"/>
  </w:style>
  <w:style w:styleId="Tekstbalonia" w:type="paragraph">
    <w:name w:val="Balloon Text"/>
    <w:basedOn w:val="Normal"/>
    <w:link w:val="TekstbaloniaChar"/>
    <w:uiPriority w:val="99"/>
    <w:semiHidden/>
    <w:unhideWhenUsed/>
    <w:rsid w:val="00AC2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2CC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0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B8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10B8D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10B8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10B8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3649</izvorni_sadrzaj>
    <derivirana_varijabla naziv="DomainObject.Predmet.Broj_1">3649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St-3649/2015</izvorni_sadrzaj>
    <derivirana_varijabla naziv="DomainObject.Predmet.OznakaBroj_1">St-3649/2015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Fitness centar Blue Gym, Slunj</izvorni_sadrzaj>
    <derivirana_varijabla naziv="DomainObject.Predmet.ProtustrankaFormated_1">  Fitness centar Blue Gym, Slunj</derivirana_varijabla>
  </DomainObject.Predmet.ProtustrankaFormated>
  <DomainObject.Predmet.ProtustrankaFormatedOIB>
    <izvorni_sadrzaj>  Fitness centar Blue Gym, Slunj, OIB 98933145068</izvorni_sadrzaj>
    <derivirana_varijabla naziv="DomainObject.Predmet.ProtustrankaFormatedOIB_1">  Fitness centar Blue Gym, Slunj, OIB 98933145068</derivirana_varijabla>
  </DomainObject.Predmet.ProtustrankaFormatedOIB>
  <DomainObject.Predmet.ProtustrankaFormatedWithAdress>
    <izvorni_sadrzaj> Fitness centar Blue Gym, Slunj, Cvitović 63 e, 47240 Slunj</izvorni_sadrzaj>
    <derivirana_varijabla naziv="DomainObject.Predmet.ProtustrankaFormatedWithAdress_1"> Fitness centar Blue Gym, Slunj, Cvitović 63 e, 47240 Slunj</derivirana_varijabla>
  </DomainObject.Predmet.ProtustrankaFormatedWithAdress>
  <DomainObject.Predmet.ProtustrankaFormatedWithAdressOIB>
    <izvorni_sadrzaj> Fitness centar Blue Gym, Slunj, OIB 98933145068, Cvitović 63 e, 47240 Slunj</izvorni_sadrzaj>
    <derivirana_varijabla naziv="DomainObject.Predmet.ProtustrankaFormatedWithAdressOIB_1"> Fitness centar Blue Gym, Slunj, OIB 98933145068, Cvitović 63 e, 47240 Slunj</derivirana_varijabla>
  </DomainObject.Predmet.ProtustrankaFormatedWithAdressOIB>
  <DomainObject.Predmet.ProtustrankaWithAdress>
    <izvorni_sadrzaj>Fitness centar Blue Gym, Slunj Cvitović 63 e, 47240 Slunj</izvorni_sadrzaj>
    <derivirana_varijabla naziv="DomainObject.Predmet.ProtustrankaWithAdress_1">Fitness centar Blue Gym, Slunj Cvitović 63 e, 47240 Slunj</derivirana_varijabla>
  </DomainObject.Predmet.ProtustrankaWithAdress>
  <DomainObject.Predmet.ProtustrankaWithAdressOIB>
    <izvorni_sadrzaj>Fitness centar Blue Gym, Slunj, OIB 98933145068, Cvitović 63 e, 47240 Slunj</izvorni_sadrzaj>
    <derivirana_varijabla naziv="DomainObject.Predmet.ProtustrankaWithAdressOIB_1">Fitness centar Blue Gym, Slunj, OIB 98933145068, Cvitović 63 e, 47240 Slunj</derivirana_varijabla>
  </DomainObject.Predmet.ProtustrankaWithAdressOIB>
  <DomainObject.Predmet.ProtustrankaNazivFormated>
    <izvorni_sadrzaj>Fitness centar Blue Gym, Slunj</izvorni_sadrzaj>
    <derivirana_varijabla naziv="DomainObject.Predmet.ProtustrankaNazivFormated_1">Fitness centar Blue Gym, Slunj</derivirana_varijabla>
  </DomainObject.Predmet.ProtustrankaNazivFormated>
  <DomainObject.Predmet.ProtustrankaNazivFormatedOIB>
    <izvorni_sadrzaj>Fitness centar Blue Gym, Slunj, OIB 98933145068</izvorni_sadrzaj>
    <derivirana_varijabla naziv="DomainObject.Predmet.ProtustrankaNazivFormatedOIB_1">Fitness centar Blue Gym, Slunj, OIB 98933145068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Fitness centar Blue Gym, Slunj</item>
    </izvorni_sadrzaj>
    <derivirana_varijabla naziv="DomainObject.Predmet.ProtuStrankaListFormated_1">
      <item>Fitness centar Blue Gym, Slunj</item>
    </derivirana_varijabla>
  </DomainObject.Predmet.ProtuStrankaListFormated>
  <DomainObject.Predmet.ProtuStrankaListFormatedOIB>
    <izvorni_sadrzaj>
      <item>Fitness centar Blue Gym, Slunj, OIB 98933145068</item>
    </izvorni_sadrzaj>
    <derivirana_varijabla naziv="DomainObject.Predmet.ProtuStrankaListFormatedOIB_1">
      <item>Fitness centar Blue Gym, Slunj, OIB 98933145068</item>
    </derivirana_varijabla>
  </DomainObject.Predmet.ProtuStrankaListFormatedOIB>
  <DomainObject.Predmet.ProtuStrankaListFormatedWithAdress>
    <izvorni_sadrzaj>
      <item>Fitness centar Blue Gym, Slunj, Cvitović 63 e, 47240 Slunj</item>
    </izvorni_sadrzaj>
    <derivirana_varijabla naziv="DomainObject.Predmet.ProtuStrankaListFormatedWithAdress_1">
      <item>Fitness centar Blue Gym, Slunj, Cvitović 63 e, 47240 Slunj</item>
    </derivirana_varijabla>
  </DomainObject.Predmet.ProtuStrankaListFormatedWithAdress>
  <DomainObject.Predmet.ProtuStrankaListFormatedWithAdressOIB>
    <izvorni_sadrzaj>
      <item>Fitness centar Blue Gym, Slunj, OIB 98933145068, Cvitović 63 e, 47240 Slunj</item>
    </izvorni_sadrzaj>
    <derivirana_varijabla naziv="DomainObject.Predmet.ProtuStrankaListFormatedWithAdressOIB_1">
      <item>Fitness centar Blue Gym, Slunj, OIB 98933145068, Cvitović 63 e, 47240 Slunj</item>
    </derivirana_varijabla>
  </DomainObject.Predmet.ProtuStrankaListFormatedWithAdressOIB>
  <DomainObject.Predmet.ProtuStrankaListNazivFormated>
    <izvorni_sadrzaj>
      <item>Fitness centar Blue Gym, Slunj</item>
    </izvorni_sadrzaj>
    <derivirana_varijabla naziv="DomainObject.Predmet.ProtuStrankaListNazivFormated_1">
      <item>Fitness centar Blue Gym, Slunj</item>
    </derivirana_varijabla>
  </DomainObject.Predmet.ProtuStrankaListNazivFormated>
  <DomainObject.Predmet.ProtuStrankaListNazivFormatedOIB>
    <izvorni_sadrzaj>
      <item>Fitness centar Blue Gym, Slunj, OIB 98933145068</item>
    </izvorni_sadrzaj>
    <derivirana_varijabla naziv="DomainObject.Predmet.ProtuStrankaListNazivFormatedOIB_1">
      <item>Fitness centar Blue Gym, Slunj, OIB 98933145068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Fitness centar Blue Gym, Slunj</izvorni_sadrzaj>
    <derivirana_varijabla naziv="DomainObject.Predmet.ProtustrankaIDrugi_1">Fitness centar Blue Gym, Slunj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Fitness centar Blue Gym, Slunj, OIB 98933145068, Cvitović 63 e, 47240 Slunj</izvorni_sadrzaj>
    <derivirana_varijabla naziv="DomainObject.Predmet.ProtustrankaIDrugiAdressOIB_1">Fitness centar Blue Gym, Slunj, OIB 98933145068, Cvitović 63 e,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Fitness centar Blue Gym, Slunj</item>
    </izvorni_sadrzaj>
    <derivirana_varijabla naziv="DomainObject.Predmet.SudioniciListNaziv_1">
      <item>FINA Regionalni centar Zagreb Podružnica Karlovac</item>
      <item>Fitness centar Blue Gym, Slunj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Fitness centar Blue Gym, Slunj, OIB 98933145068, Cvitović 63 e,47240 Slunj</item>
    </izvorni_sadrzaj>
    <derivirana_varijabla naziv="DomainObject.Predmet.SudioniciListAdressOIB_1">
      <item>FINA Regionalni centar Zagreb Podružnica Karlovac, OIB 85821130368, Ul. Pavla Vitezovića 1,47000 Karlovac</item>
      <item>Fitness centar Blue Gym, Slunj, OIB 98933145068, Cvitović 63 e,47240 Slunj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98933145068</item>
    </izvorni_sadrzaj>
    <derivirana_varijabla naziv="DomainObject.Predmet.SudioniciListNazivOIB_1">
      <item>, OIB 85821130368</item>
      <item>, OIB 98933145068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1717</properties:Characters>
  <properties:Lines>51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2015-11-19T09:15:00Z</dcterms:created>
  <dc:creator>dvorana100</dc:creator>
  <cp:lastModifiedBy>Antonija Fuš</cp:lastModifiedBy>
  <dcterms:modified xmlns:xsi="http://www.w3.org/2001/XMLSchema-instance" xsi:type="dcterms:W3CDTF">2015-11-19T13:28:00Z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