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b857" w14:paraId="6c5b85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A47B7E">
        <w:t>115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47B7E">
        <w:rPr>
          <w:rFonts w:cs="Times New Roman" w:eastAsia="Times New Roman"/>
          <w:szCs w:val="24"/>
          <w:lang w:eastAsia="hr-HR"/>
        </w:rPr>
        <w:t>AZIJSKI TEHNOLOŠKO ENERGETSKI CENTAR d.o.o., OIB 88238048906, MBS 080760727, iz Zagreba, Sveti Duh 123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A47B7E">
        <w:rPr>
          <w:rFonts w:cs="Times New Roman" w:eastAsia="Times New Roman"/>
          <w:szCs w:val="24"/>
          <w:lang w:eastAsia="hr-HR"/>
        </w:rPr>
        <w:t xml:space="preserve">AZIJSKI TEHNOLOŠKO ENERGETSKI CENTAR d.o.o., OIB 88238048906, MBS 080760727, iz Zagreba, Sveti Duh 123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A47B7E">
        <w:rPr>
          <w:rFonts w:cs="Times New Roman" w:eastAsia="Times New Roman"/>
          <w:szCs w:val="24"/>
          <w:lang w:eastAsia="hr-HR"/>
        </w:rPr>
        <w:t>AZIJSKI TEHNOLOŠKO ENERGETSKI CENTAR d.o.o., OIB 88238048906, MBS 080760727, iz Zagreba, Sveti Duh 123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7F5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0E383D">
          <w:t>1</w:t>
        </w:r>
        <w:r w:rsidR="00A47B7E">
          <w:t>15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157F58"/>
    <w:rsid w:val="00236046"/>
    <w:rsid w:val="00254CEC"/>
    <w:rsid w:val="002F4E4F"/>
    <w:rsid w:val="003054CA"/>
    <w:rsid w:val="00345C9C"/>
    <w:rsid w:val="003A1FB9"/>
    <w:rsid w:val="0045323B"/>
    <w:rsid w:val="004A58E7"/>
    <w:rsid w:val="00505AE7"/>
    <w:rsid w:val="00561B14"/>
    <w:rsid w:val="0062520A"/>
    <w:rsid w:val="00687E54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57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57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AZIJSKI TEHNOLOŠKO ENERGETSKI CENTAR d.o.o.</izvorni_sadrzaj>
    <derivirana_varijabla naziv="DomainObject.Predmet.ProtustrankaFormated_1">  AZIJSKI TEHNOLOŠKO ENERGETSKI CENTAR d.o.o.</derivirana_varijabla>
  </DomainObject.Predmet.ProtustrankaFormated>
  <DomainObject.Predmet.ProtustrankaFormatedOIB>
    <izvorni_sadrzaj>  AZIJSKI TEHNOLOŠKO ENERGETSKI CENTAR d.o.o., OIB 88238048906</izvorni_sadrzaj>
    <derivirana_varijabla naziv="DomainObject.Predmet.ProtustrankaFormatedOIB_1">  AZIJSKI TEHNOLOŠKO ENERGETSKI CENTAR d.o.o., OIB 88238048906</derivirana_varijabla>
  </DomainObject.Predmet.ProtustrankaFormatedOIB>
  <DomainObject.Predmet.ProtustrankaFormatedWithAdress>
    <izvorni_sadrzaj> AZIJSKI TEHNOLOŠKO ENERGETSKI CENTAR d.o.o., Sveti Duh 123, 10000 Zagreb</izvorni_sadrzaj>
    <derivirana_varijabla naziv="DomainObject.Predmet.ProtustrankaFormatedWithAdress_1"> AZIJSKI TEHNOLOŠKO ENERGETSKI CENTAR d.o.o., Sveti Duh 123, 10000 Zagreb</derivirana_varijabla>
  </DomainObject.Predmet.ProtustrankaFormatedWithAdress>
  <DomainObject.Predmet.ProtustrankaFormatedWithAdressOIB>
    <izvorni_sadrzaj> AZIJSKI TEHNOLOŠKO ENERGETSKI CENTAR d.o.o., OIB 88238048906, Sveti Duh 123, 10000 Zagreb</izvorni_sadrzaj>
    <derivirana_varijabla naziv="DomainObject.Predmet.ProtustrankaFormatedWithAdressOIB_1"> AZIJSKI TEHNOLOŠKO ENERGETSKI CENTAR d.o.o., OIB 88238048906, Sveti Duh 123, 10000 Zagreb</derivirana_varijabla>
  </DomainObject.Predmet.ProtustrankaFormatedWithAdressOIB>
  <DomainObject.Predmet.ProtustrankaWithAdress>
    <izvorni_sadrzaj>AZIJSKI TEHNOLOŠKO ENERGETSKI CENTAR d.o.o. Sveti Duh 123, 10000 Zagreb</izvorni_sadrzaj>
    <derivirana_varijabla naziv="DomainObject.Predmet.ProtustrankaWithAdress_1">AZIJSKI TEHNOLOŠKO ENERGETSKI CENTAR d.o.o. Sveti Duh 123, 10000 Zagreb</derivirana_varijabla>
  </DomainObject.Predmet.ProtustrankaWithAdress>
  <DomainObject.Predmet.ProtustrankaWithAdressOIB>
    <izvorni_sadrzaj>AZIJSKI TEHNOLOŠKO ENERGETSKI CENTAR d.o.o., OIB 88238048906, Sveti Duh 123, 10000 Zagreb</izvorni_sadrzaj>
    <derivirana_varijabla naziv="DomainObject.Predmet.ProtustrankaWithAdressOIB_1">AZIJSKI TEHNOLOŠKO ENERGETSKI CENTAR d.o.o., OIB 88238048906, Sveti Duh 123, 10000 Zagreb</derivirana_varijabla>
  </DomainObject.Predmet.ProtustrankaWithAdressOIB>
  <DomainObject.Predmet.ProtustrankaNazivFormated>
    <izvorni_sadrzaj>AZIJSKI TEHNOLOŠKO ENERGETSKI CENTAR d.o.o.</izvorni_sadrzaj>
    <derivirana_varijabla naziv="DomainObject.Predmet.ProtustrankaNazivFormated_1">AZIJSKI TEHNOLOŠKO ENERGETSKI CENTAR d.o.o.</derivirana_varijabla>
  </DomainObject.Predmet.ProtustrankaNazivFormated>
  <DomainObject.Predmet.ProtustrankaNazivFormatedOIB>
    <izvorni_sadrzaj>AZIJSKI TEHNOLOŠKO ENERGETSKI CENTAR d.o.o., OIB 88238048906</izvorni_sadrzaj>
    <derivirana_varijabla naziv="DomainObject.Predmet.ProtustrankaNazivFormatedOIB_1">AZIJSKI TEHNOLOŠKO ENERGETSKI CENTAR d.o.o., OIB 88238048906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AZIJSKI TEHNOLOŠKO ENERGETSKI CENTAR d.o.o.</item>
    </izvorni_sadrzaj>
    <derivirana_varijabla naziv="DomainObject.Predmet.ProtuStrankaListFormated_1">
      <item>AZIJSKI TEHNOLOŠKO ENERGETSKI CENTAR d.o.o.</item>
    </derivirana_varijabla>
  </DomainObject.Predmet.ProtuStrankaListFormated>
  <DomainObject.Predmet.ProtuStrankaListFormatedOIB>
    <izvorni_sadrzaj>
      <item>AZIJSKI TEHNOLOŠKO ENERGETSKI CENTAR d.o.o., OIB 88238048906</item>
    </izvorni_sadrzaj>
    <derivirana_varijabla naziv="DomainObject.Predmet.ProtuStrankaListFormatedOIB_1">
      <item>AZIJSKI TEHNOLOŠKO ENERGETSKI CENTAR d.o.o., OIB 88238048906</item>
    </derivirana_varijabla>
  </DomainObject.Predmet.ProtuStrankaListFormatedOIB>
  <DomainObject.Predmet.ProtuStrankaListFormatedWithAdress>
    <izvorni_sadrzaj>
      <item>AZIJSKI TEHNOLOŠKO ENERGETSKI CENTAR d.o.o., Sveti Duh 123, 10000 Zagreb</item>
    </izvorni_sadrzaj>
    <derivirana_varijabla naziv="DomainObject.Predmet.ProtuStrankaListFormatedWithAdress_1">
      <item>AZIJSKI TEHNOLOŠKO ENERGETSKI CENTAR d.o.o., Sveti Duh 123, 10000 Zagreb</item>
    </derivirana_varijabla>
  </DomainObject.Predmet.ProtuStrankaListFormatedWithAdress>
  <DomainObject.Predmet.ProtuStrankaListFormatedWithAdressOIB>
    <izvorni_sadrzaj>
      <item>AZIJSKI TEHNOLOŠKO ENERGETSKI CENTAR d.o.o., OIB 88238048906, Sveti Duh 123, 10000 Zagreb</item>
    </izvorni_sadrzaj>
    <derivirana_varijabla naziv="DomainObject.Predmet.ProtuStrankaListFormatedWithAdressOIB_1">
      <item>AZIJSKI TEHNOLOŠKO ENERGETSKI CENTAR d.o.o., OIB 88238048906, Sveti Duh 123, 10000 Zagreb</item>
    </derivirana_varijabla>
  </DomainObject.Predmet.ProtuStrankaListFormatedWithAdressOIB>
  <DomainObject.Predmet.ProtuStrankaListNazivFormated>
    <izvorni_sadrzaj>
      <item>AZIJSKI TEHNOLOŠKO ENERGETSKI CENTAR d.o.o.</item>
    </izvorni_sadrzaj>
    <derivirana_varijabla naziv="DomainObject.Predmet.ProtuStrankaListNazivFormated_1">
      <item>AZIJSKI TEHNOLOŠKO ENERGETSKI CENTAR d.o.o.</item>
    </derivirana_varijabla>
  </DomainObject.Predmet.ProtuStrankaListNazivFormated>
  <DomainObject.Predmet.ProtuStrankaListNazivFormatedOIB>
    <izvorni_sadrzaj>
      <item>AZIJSKI TEHNOLOŠKO ENERGETSKI CENTAR d.o.o., OIB 88238048906</item>
    </izvorni_sadrzaj>
    <derivirana_varijabla naziv="DomainObject.Predmet.ProtuStrankaListNazivFormatedOIB_1">
      <item>AZIJSKI TEHNOLOŠKO ENERGETSKI CENTAR d.o.o., OIB 88238048906</item>
    </derivirana_varijabla>
  </DomainObject.Predmet.ProtuStrankaListNazivFormatedOIB>
  <DomainObject.Predmet.OstaliListFormated>
    <izvorni_sadrzaj>
      <item>Petar Krznar</item>
    </izvorni_sadrzaj>
    <derivirana_varijabla naziv="DomainObject.Predmet.OstaliListFormated_1">
      <item>Petar Krznar</item>
    </derivirana_varijabla>
  </DomainObject.Predmet.OstaliListFormated>
  <DomainObject.Predmet.OstaliListFormatedOIB>
    <izvorni_sadrzaj>
      <item>Petar Krznar, OIB 70827690132</item>
    </izvorni_sadrzaj>
    <derivirana_varijabla naziv="DomainObject.Predmet.OstaliListFormatedOIB_1">
      <item>Petar Krznar, OIB 70827690132</item>
    </derivirana_varijabla>
  </DomainObject.Predmet.OstaliListFormatedOIB>
  <DomainObject.Predmet.OstaliListFormatedWithAdress>
    <izvorni_sadrzaj>
      <item>Petar Krznar, Sveti Duh 123, 10000 Zagreb</item>
    </izvorni_sadrzaj>
    <derivirana_varijabla naziv="DomainObject.Predmet.OstaliListFormatedWithAdress_1">
      <item>Petar Krznar, Sveti Duh 123, 10000 Zagreb</item>
    </derivirana_varijabla>
  </DomainObject.Predmet.OstaliListFormatedWithAdress>
  <DomainObject.Predmet.OstaliListFormatedWithAdressOIB>
    <izvorni_sadrzaj>
      <item>Petar Krznar, OIB 70827690132, Sveti Duh 123, 10000 Zagreb</item>
    </izvorni_sadrzaj>
    <derivirana_varijabla naziv="DomainObject.Predmet.OstaliListFormatedWithAdressOIB_1">
      <item>Petar Krznar, OIB 70827690132, Sveti Duh 123, 10000 Zagreb</item>
    </derivirana_varijabla>
  </DomainObject.Predmet.OstaliListFormatedWithAdressOIB>
  <DomainObject.Predmet.OstaliListNazivFormated>
    <izvorni_sadrzaj>
      <item>Petar Krznar</item>
    </izvorni_sadrzaj>
    <derivirana_varijabla naziv="DomainObject.Predmet.OstaliListNazivFormated_1">
      <item>Petar Krznar</item>
    </derivirana_varijabla>
  </DomainObject.Predmet.OstaliListNazivFormated>
  <DomainObject.Predmet.OstaliListNazivFormatedOIB>
    <izvorni_sadrzaj>
      <item>Petar Krznar, OIB 70827690132</item>
    </izvorni_sadrzaj>
    <derivirana_varijabla naziv="DomainObject.Predmet.OstaliListNazivFormatedOIB_1">
      <item>Petar Krznar, OIB 70827690132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AZIJSKI TEHNOLOŠKO ENERGETSKI CENTAR d.o.o.</izvorni_sadrzaj>
    <derivirana_varijabla naziv="DomainObject.Predmet.ProtustrankaIDrugi_1">AZIJSKI TEHNOLOŠKO ENERGETSKI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AZIJSKI TEHNOLOŠKO ENERGETSKI CENTAR d.o.o., OIB 88238048906, Sveti Duh 123, 10000 Zagreb</izvorni_sadrzaj>
    <derivirana_varijabla naziv="DomainObject.Predmet.ProtustrankaIDrugiAdressOIB_1">AZIJSKI TEHNOLOŠKO ENERGETSKI CENTAR d.o.o., OIB 88238048906,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AZIJSKI TEHNOLOŠKO ENERGETSKI CENTAR d.o.o.</item>
      <item>Petar Krznar</item>
    </izvorni_sadrzaj>
    <derivirana_varijabla naziv="DomainObject.Predmet.SudioniciListNaziv_1">
      <item>FINA Regionalni centar Zagreb</item>
      <item>AZIJSKI TEHNOLOŠKO ENERGETSKI CENTAR d.o.o.</item>
      <item>Petar Krznar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izvorni_sadrzaj>
    <derivirana_varijabla naziv="DomainObject.Predmet.SudioniciListAdressOIB_1"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88238048906</item>
      <item>, OIB 70827690132</item>
    </izvorni_sadrzaj>
    <derivirana_varijabla naziv="DomainObject.Predmet.SudioniciListNazivOIB_1">
      <item>, OIB 85821130368</item>
      <item>, OIB 88238048906</item>
      <item>, OIB 70827690132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1817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2017-03-14T11:52:00Z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