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6fb8" w14:paraId="b0e6fb8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 xml:space="preserve"> 6 St-</w:t>
      </w:r>
      <w:r w:rsidR="002D4144">
        <w:t>551</w:t>
      </w:r>
      <w:r w:rsidR="002E2049">
        <w:t>/16-</w:t>
      </w:r>
      <w:r w:rsidR="002D4144">
        <w:t>20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2D4144" w:rsidRPr="00FB1D6F">
        <w:t>TAKT AUTOMOBILI j.d.o.o., Osijek, Vinogradska 51, OIB: 17713202314, MBS: 030136551</w:t>
      </w:r>
      <w:r w:rsidR="00A37A39" w:rsidRPr="00FB1D6F">
        <w:t>,</w:t>
      </w:r>
      <w:r w:rsidR="00A37A39">
        <w:t xml:space="preserve"> </w:t>
      </w:r>
      <w:r w:rsidR="00951975">
        <w:t xml:space="preserve">dana </w:t>
      </w:r>
      <w:r w:rsidR="002D4144">
        <w:t>27</w:t>
      </w:r>
      <w:r w:rsidR="00951975">
        <w:t xml:space="preserve">. </w:t>
      </w:r>
      <w:r w:rsidR="00372AA1">
        <w:t>ožujka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D4144">
        <w:t>Oliver</w:t>
      </w:r>
      <w:r w:rsidR="00FB1D6F">
        <w:t>u</w:t>
      </w:r>
      <w:r w:rsidR="002D4144">
        <w:t xml:space="preserve"> Bališ, OIB: 33132131599, Višnjevac, N. Š. Zrinskog 53/a</w:t>
      </w:r>
      <w:r w:rsidR="00372AA1"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2D4144">
        <w:t>4</w:t>
      </w:r>
      <w:r w:rsidR="000F12B9" w:rsidRPr="00934304">
        <w:t>.</w:t>
      </w:r>
      <w:r w:rsidR="002D4144">
        <w:t>5</w:t>
      </w:r>
      <w:r w:rsidR="000F12B9" w:rsidRPr="00934304">
        <w:t>00,00</w:t>
      </w:r>
      <w:r w:rsidR="00C06AA6" w:rsidRPr="00934304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2D4144">
        <w:t>551</w:t>
      </w:r>
      <w:r w:rsidR="007D3892" w:rsidRPr="00934304">
        <w:t>-16</w:t>
      </w:r>
      <w:r w:rsidR="00050FF8" w:rsidRPr="007D3892">
        <w:rPr>
          <w:b/>
        </w:rPr>
        <w:t>.</w:t>
      </w:r>
      <w:r w:rsidR="00A37A39">
        <w:rPr>
          <w:b/>
        </w:rPr>
        <w:t xml:space="preserve"> 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2D4144">
        <w:t>Oliver Bališ, OIB: 33132131599, Višnjevac, N. Š. Zrinskog 53/a,</w:t>
      </w:r>
      <w:r>
        <w:t xml:space="preserve">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2D4144">
        <w:t>4</w:t>
      </w:r>
      <w:r w:rsidR="000F12B9" w:rsidRPr="00934304">
        <w:t>.</w:t>
      </w:r>
      <w:r w:rsidR="002D4144">
        <w:t>5</w:t>
      </w:r>
      <w:r w:rsidR="000F12B9" w:rsidRPr="00934304">
        <w:t>00</w:t>
      </w:r>
      <w:r w:rsidRPr="00934304">
        <w:t>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2D4144">
        <w:t>551</w:t>
      </w:r>
      <w:r w:rsidR="007D3892" w:rsidRPr="00934304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D4144">
        <w:t>Oliver</w:t>
      </w:r>
      <w:r w:rsidR="00FB1D6F">
        <w:t>u</w:t>
      </w:r>
      <w:r w:rsidR="002D4144">
        <w:t xml:space="preserve"> Bališ, OIB: 33132131599, Višnjevac, N. Š. Zrinskog 53/a 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2D4144">
        <w:t xml:space="preserve">Oliver Bališ, OIB: 33132131599, Višnjevac, N. Š. Zrinskog 53/a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FE27D0" w:rsidP="00FE27D0" w:rsidR="00FE27D0">
      <w:pPr>
        <w:tabs>
          <w:tab w:pos="7455" w:val="left"/>
          <w:tab w:pos="9072" w:val="right"/>
        </w:tabs>
        <w:jc w:val="right"/>
      </w:pPr>
      <w:r>
        <w:t>6 St-</w:t>
      </w:r>
      <w:r w:rsidR="002D4144">
        <w:t>551</w:t>
      </w:r>
      <w:r>
        <w:t>/16-</w:t>
      </w:r>
      <w:r w:rsidR="002D4144">
        <w:t>20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A37A39" w:rsidP="00A37A39" w:rsidR="00A37A39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2D4144">
        <w:rPr>
          <w:bCs/>
        </w:rPr>
        <w:t>10</w:t>
      </w:r>
      <w:r w:rsidRPr="00C119CF">
        <w:rPr>
          <w:bCs/>
        </w:rPr>
        <w:t xml:space="preserve">. </w:t>
      </w:r>
      <w:r w:rsidR="002D4144">
        <w:rPr>
          <w:bCs/>
        </w:rPr>
        <w:t>ožujka</w:t>
      </w:r>
      <w:r w:rsidRPr="00C119CF">
        <w:rPr>
          <w:bCs/>
        </w:rPr>
        <w:t xml:space="preserve"> 2016. g. podnijela ovom sudu prijedlog za pokretanje stečajnog postupka nad dužnikom </w:t>
      </w:r>
      <w:r w:rsidR="002D4144" w:rsidRPr="002D4144">
        <w:t>TAKT AUTOMOBILI j.d.o.o., Osijek, Vinogradska 51, OIB: 17713202314, MBS: 030136551</w:t>
      </w:r>
      <w:r w:rsidRPr="00C119CF">
        <w:rPr>
          <w:bCs/>
        </w:rPr>
        <w:t>, temeljem odredbe članka 110. stav 1. Stečajnog zakona (Narodne novine 71/15) .</w:t>
      </w:r>
    </w:p>
    <w:p w:rsidRDefault="00A37A39" w:rsidP="00A37A39" w:rsidR="00A37A39">
      <w:pPr>
        <w:pStyle w:val="Tijeloteksta"/>
      </w:pPr>
    </w:p>
    <w:p w:rsidRDefault="00A37A39" w:rsidP="00A37A39" w:rsidR="00A37A39">
      <w:pPr>
        <w:jc w:val="both"/>
      </w:pPr>
      <w:r>
        <w:tab/>
        <w:t>Zaključkom St-</w:t>
      </w:r>
      <w:r w:rsidR="002D4144">
        <w:t>551</w:t>
      </w:r>
      <w:r>
        <w:t xml:space="preserve">/16 od </w:t>
      </w:r>
      <w:r w:rsidR="002D4144">
        <w:t>07</w:t>
      </w:r>
      <w:r>
        <w:t xml:space="preserve">. </w:t>
      </w:r>
      <w:r w:rsidR="002D4144">
        <w:t>travnja</w:t>
      </w:r>
      <w:r>
        <w:t xml:space="preserve"> 2016. g. pozvana je osoba za zastupanje dužnika </w:t>
      </w:r>
      <w:r w:rsidR="002D4144">
        <w:t>Oliver Bališ, OIB: 33132131599, Višnjevac, N. Š. Zrinskog 53/a</w:t>
      </w:r>
      <w:r w:rsidR="00372AA1" w:rsidRPr="00372AA1">
        <w:t>,</w:t>
      </w:r>
      <w:r>
        <w:t xml:space="preserve"> na uplatu predujma u iznosu od 1.000,00 kn u Fond za namirenje troškova stečajnog postupka te zaključkom broj St-</w:t>
      </w:r>
      <w:r w:rsidR="002D4144">
        <w:t>551</w:t>
      </w:r>
      <w:r>
        <w:t xml:space="preserve">/16 od </w:t>
      </w:r>
      <w:r w:rsidR="002D4144">
        <w:t>3</w:t>
      </w:r>
      <w:r>
        <w:t xml:space="preserve">. </w:t>
      </w:r>
      <w:r w:rsidR="000F12B9">
        <w:t>siječnja</w:t>
      </w:r>
      <w:r>
        <w:t xml:space="preserve"> 201</w:t>
      </w:r>
      <w:r w:rsidR="000F12B9">
        <w:t>7</w:t>
      </w:r>
      <w:r>
        <w:t xml:space="preserve">. g. na uplatu dodatnog iznosa predujma u iznosu od </w:t>
      </w:r>
      <w:r w:rsidR="002D4144">
        <w:t>3</w:t>
      </w:r>
      <w:r w:rsidR="000F12B9">
        <w:t>.</w:t>
      </w:r>
      <w:r w:rsidR="002D4144">
        <w:t>5</w:t>
      </w:r>
      <w:r w:rsidR="000F12B9">
        <w:t>00</w:t>
      </w:r>
      <w:r>
        <w:t xml:space="preserve">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 u parničnom postupku. </w:t>
      </w:r>
    </w:p>
    <w:p w:rsidRDefault="00A37A39" w:rsidP="00A37A39" w:rsidR="00A37A39">
      <w:pPr>
        <w:jc w:val="both"/>
      </w:pPr>
    </w:p>
    <w:p w:rsidRDefault="00A37A39" w:rsidP="00A37A39" w:rsidR="00A37A39">
      <w:pPr>
        <w:jc w:val="both"/>
      </w:pPr>
      <w:r>
        <w:tab/>
        <w:t>Zaključak St-</w:t>
      </w:r>
      <w:r w:rsidR="002D4144">
        <w:t>551</w:t>
      </w:r>
      <w:r>
        <w:t xml:space="preserve">/16 od </w:t>
      </w:r>
      <w:r w:rsidR="002D4144">
        <w:t>07</w:t>
      </w:r>
      <w:r w:rsidR="000F12B9">
        <w:t xml:space="preserve">. </w:t>
      </w:r>
      <w:r w:rsidR="002D4144">
        <w:t>travnja</w:t>
      </w:r>
      <w:r w:rsidR="000F12B9">
        <w:t xml:space="preserve"> </w:t>
      </w:r>
      <w:r w:rsidR="00372AA1">
        <w:t>2016</w:t>
      </w:r>
      <w:r>
        <w:t xml:space="preserve">. g. osoba ovlaštena za zastupanje dužnika </w:t>
      </w:r>
      <w:r w:rsidR="002D4144">
        <w:t xml:space="preserve">Oliver Bališ, OIB: 33132131599, Višnjevac, N. Š. Zrinskog 53/a </w:t>
      </w:r>
      <w:r>
        <w:t xml:space="preserve">je zaprimio dana </w:t>
      </w:r>
      <w:r w:rsidR="002D4144">
        <w:t>8</w:t>
      </w:r>
      <w:r>
        <w:t xml:space="preserve">. </w:t>
      </w:r>
      <w:r w:rsidR="002D4144">
        <w:t>travnja</w:t>
      </w:r>
      <w:r w:rsidR="00934304">
        <w:t xml:space="preserve"> 2016. g objavom na e-o</w:t>
      </w:r>
      <w:r w:rsidR="00FB1D6F">
        <w:t>g</w:t>
      </w:r>
      <w:r w:rsidR="00934304">
        <w:t>lasnoj ploči sudova,</w:t>
      </w:r>
      <w:r>
        <w:t xml:space="preserve"> te Zaključak od </w:t>
      </w:r>
      <w:r w:rsidR="002D4144">
        <w:t>3</w:t>
      </w:r>
      <w:r w:rsidR="00372AA1" w:rsidRPr="00372AA1">
        <w:t xml:space="preserve">. </w:t>
      </w:r>
      <w:r w:rsidR="00934304">
        <w:t>siječnja</w:t>
      </w:r>
      <w:r w:rsidR="00372AA1" w:rsidRPr="00372AA1">
        <w:t xml:space="preserve"> 201</w:t>
      </w:r>
      <w:r w:rsidR="00934304">
        <w:t>7</w:t>
      </w:r>
      <w:r>
        <w:t xml:space="preserve">.  zaprimio je </w:t>
      </w:r>
      <w:r w:rsidR="002D4144">
        <w:t>9</w:t>
      </w:r>
      <w:r>
        <w:t>.</w:t>
      </w:r>
      <w:r w:rsidR="00934304">
        <w:t xml:space="preserve"> siječnja</w:t>
      </w:r>
      <w:r w:rsidR="00372AA1">
        <w:t xml:space="preserve"> </w:t>
      </w:r>
      <w:r>
        <w:t>201</w:t>
      </w:r>
      <w:r w:rsidR="00934304">
        <w:t>7</w:t>
      </w:r>
      <w:r>
        <w:t xml:space="preserve">. g. </w:t>
      </w:r>
      <w:r w:rsidR="00934304">
        <w:t>također objavom na e-o</w:t>
      </w:r>
      <w:r w:rsidR="00FB1D6F">
        <w:t>g</w:t>
      </w:r>
      <w:r w:rsidR="00934304">
        <w:t xml:space="preserve">lasnoj ploči sudova, </w:t>
      </w:r>
      <w:r>
        <w:t xml:space="preserve">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2D4144">
        <w:t>27</w:t>
      </w:r>
      <w:r w:rsidR="000E06CF">
        <w:t xml:space="preserve">. </w:t>
      </w:r>
      <w:r w:rsidR="00934304">
        <w:t>ožujka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2D4144" w:rsidP="00372AA1" w:rsidR="002D4144">
      <w:pPr>
        <w:numPr>
          <w:ilvl w:val="0"/>
          <w:numId w:val="11"/>
        </w:numPr>
      </w:pPr>
      <w:r>
        <w:t xml:space="preserve">Oliver Bališ, Višnjevac, N. Š. Zrinskog 53/a </w:t>
      </w:r>
    </w:p>
    <w:p w:rsidRDefault="007E6D1A" w:rsidP="00372AA1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FB1D6F" w:rsidP="007E6D1A" w:rsidR="007E6D1A">
      <w:pPr>
        <w:numPr>
          <w:ilvl w:val="0"/>
          <w:numId w:val="11"/>
        </w:numPr>
      </w:pPr>
      <w:r>
        <w:t>27</w:t>
      </w:r>
      <w:r w:rsidR="00372AA1">
        <w:t>/4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FA5" w:rsidP="00C06AA6" w:rsidR="00136FA5">
      <w:r>
        <w:separator/>
      </w:r>
    </w:p>
  </w:endnote>
  <w:endnote w:id="0" w:type="continuationSeparator">
    <w:p w:rsidRDefault="00136FA5" w:rsidP="00C06AA6" w:rsidR="00136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FA5" w:rsidP="00C06AA6" w:rsidR="00136FA5">
      <w:r>
        <w:separator/>
      </w:r>
    </w:p>
  </w:footnote>
  <w:footnote w:id="0" w:type="continuationSeparator">
    <w:p w:rsidRDefault="00136FA5" w:rsidP="00C06AA6" w:rsidR="00136F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91073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0F12B9"/>
    <w:rsid w:val="00102060"/>
    <w:rsid w:val="00136FA5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09D"/>
    <w:rsid w:val="00252153"/>
    <w:rsid w:val="00267D26"/>
    <w:rsid w:val="002A2AF5"/>
    <w:rsid w:val="002D2610"/>
    <w:rsid w:val="002D4144"/>
    <w:rsid w:val="002E2049"/>
    <w:rsid w:val="002F51D6"/>
    <w:rsid w:val="002F66FE"/>
    <w:rsid w:val="00317C2C"/>
    <w:rsid w:val="00342079"/>
    <w:rsid w:val="003612A7"/>
    <w:rsid w:val="00372AA1"/>
    <w:rsid w:val="00375C7E"/>
    <w:rsid w:val="003924AF"/>
    <w:rsid w:val="00395D67"/>
    <w:rsid w:val="003D02B1"/>
    <w:rsid w:val="003F2E92"/>
    <w:rsid w:val="0041638D"/>
    <w:rsid w:val="00421D71"/>
    <w:rsid w:val="0045546B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06EDC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111F0"/>
    <w:rsid w:val="00934304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37A3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073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B1D6F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07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1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9107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1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TAKT AUTOMOBILI j.d.o.o. za održavanje vozila i ostale usluge</izvorni_sadrzaj>
    <derivirana_varijabla naziv="DomainObject.Predmet.ProtustrankaFormated_1">  TAKT AUTOMOBILI j.d.o.o. za održavanje vozila i ostale usluge</derivirana_varijabla>
  </DomainObject.Predmet.ProtustrankaFormated>
  <DomainObject.Predmet.ProtustrankaFormatedOIB>
    <izvorni_sadrzaj>  TAKT AUTOMOBILI j.d.o.o. za održavanje vozila i ostale usluge, OIB 17713202314</izvorni_sadrzaj>
    <derivirana_varijabla naziv="DomainObject.Predmet.ProtustrankaFormatedOIB_1">  TAKT AUTOMOBILI j.d.o.o. za održavanje vozila i ostale usluge, OIB 17713202314</derivirana_varijabla>
  </DomainObject.Predmet.ProtustrankaFormatedOIB>
  <DomainObject.Predmet.ProtustrankaFormatedWithAdress>
    <izvorni_sadrzaj> TAKT AUTOMOBILI j.d.o.o. za održavanje vozila i ostale usluge, Vinogradska 51, 31000 Osijek</izvorni_sadrzaj>
    <derivirana_varijabla naziv="DomainObject.Predmet.ProtustrankaFormatedWithAdress_1"> TAKT AUTOMOBILI j.d.o.o. za održavanje vozila i ostale usluge, Vinogradska 51, 31000 Osijek</derivirana_varijabla>
  </DomainObject.Predmet.ProtustrankaFormatedWithAdress>
  <DomainObject.Predmet.ProtustrankaFormatedWithAdressOIB>
    <izvorni_sadrzaj> TAKT AUTOMOBILI j.d.o.o. za održavanje vozila i ostale usluge, OIB 17713202314, Vinogradska 51, 31000 Osijek</izvorni_sadrzaj>
    <derivirana_varijabla naziv="DomainObject.Predmet.ProtustrankaFormatedWithAdressOIB_1"> TAKT AUTOMOBILI j.d.o.o. za održavanje vozila i ostale usluge, OIB 17713202314, Vinogradska 51, 31000 Osijek</derivirana_varijabla>
  </DomainObject.Predmet.ProtustrankaFormatedWithAdressOIB>
  <DomainObject.Predmet.ProtustrankaWithAdress>
    <izvorni_sadrzaj>TAKT AUTOMOBILI j.d.o.o. za održavanje vozila i ostale usluge Vinogradska 51, 31000 Osijek</izvorni_sadrzaj>
    <derivirana_varijabla naziv="DomainObject.Predmet.ProtustrankaWithAdress_1">TAKT AUTOMOBILI j.d.o.o. za održavanje vozila i ostale usluge Vinogradska 51, 31000 Osijek</derivirana_varijabla>
  </DomainObject.Predmet.ProtustrankaWithAdress>
  <DomainObject.Predmet.ProtustrankaWithAdressOIB>
    <izvorni_sadrzaj>TAKT AUTOMOBILI j.d.o.o. za održavanje vozila i ostale usluge, OIB 17713202314, Vinogradska 51, 31000 Osijek</izvorni_sadrzaj>
    <derivirana_varijabla naziv="DomainObject.Predmet.ProtustrankaWithAdressOIB_1">TAKT AUTOMOBILI j.d.o.o. za održavanje vozila i ostale usluge, OIB 17713202314, Vinogradska 51, 31000 Osijek</derivirana_varijabla>
  </DomainObject.Predmet.ProtustrankaWithAdressOIB>
  <DomainObject.Predmet.ProtustrankaNazivFormated>
    <izvorni_sadrzaj>TAKT AUTOMOBILI j.d.o.o. za održavanje vozila i ostale usluge</izvorni_sadrzaj>
    <derivirana_varijabla naziv="DomainObject.Predmet.ProtustrankaNazivFormated_1">TAKT AUTOMOBILI j.d.o.o. za održavanje vozila i ostale usluge</derivirana_varijabla>
  </DomainObject.Predmet.ProtustrankaNazivFormated>
  <DomainObject.Predmet.ProtustrankaNazivFormatedOIB>
    <izvorni_sadrzaj>TAKT AUTOMOBILI j.d.o.o. za održavanje vozila i ostale usluge, OIB 17713202314</izvorni_sadrzaj>
    <derivirana_varijabla naziv="DomainObject.Predmet.ProtustrankaNazivFormatedOIB_1">TAKT AUTOMOBILI j.d.o.o. za održavanje vozila i ostale usluge, OIB 17713202314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TAKT AUTOMOBILI j.d.o.o. za održavanje vozila i ostale usluge</item>
    </izvorni_sadrzaj>
    <derivirana_varijabla naziv="DomainObject.Predmet.ProtuStrankaListFormated_1">
      <item>TAKT AUTOMOBILI j.d.o.o. za održavanje vozila i ostale usluge</item>
    </derivirana_varijabla>
  </DomainObject.Predmet.ProtuStrankaListFormated>
  <DomainObject.Predmet.ProtuStrankaListFormatedOIB>
    <izvorni_sadrzaj>
      <item>TAKT AUTOMOBILI j.d.o.o. za održavanje vozila i ostale usluge, OIB 17713202314</item>
    </izvorni_sadrzaj>
    <derivirana_varijabla naziv="DomainObject.Predmet.ProtuStrankaListFormatedOIB_1">
      <item>TAKT AUTOMOBILI j.d.o.o. za održavanje vozila i ostale usluge, OIB 17713202314</item>
    </derivirana_varijabla>
  </DomainObject.Predmet.ProtuStrankaListFormatedOIB>
  <DomainObject.Predmet.ProtuStrankaListFormatedWithAdress>
    <izvorni_sadrzaj>
      <item>TAKT AUTOMOBILI j.d.o.o. za održavanje vozila i ostale usluge, Vinogradska 51, 31000 Osijek</item>
    </izvorni_sadrzaj>
    <derivirana_varijabla naziv="DomainObject.Predmet.ProtuStrankaListFormatedWithAdress_1">
      <item>TAKT AUTOMOBILI j.d.o.o. za održavanje vozila i ostale usluge, Vinogradska 51, 31000 Osijek</item>
    </derivirana_varijabla>
  </DomainObject.Predmet.ProtuStrankaListFormatedWithAdress>
  <DomainObject.Predmet.ProtuStrankaListFormatedWithAdressOIB>
    <izvorni_sadrzaj>
      <item>TAKT AUTOMOBILI j.d.o.o. za održavanje vozila i ostale usluge, OIB 17713202314, Vinogradska 51, 31000 Osijek</item>
    </izvorni_sadrzaj>
    <derivirana_varijabla naziv="DomainObject.Predmet.ProtuStrankaListFormatedWithAdressOIB_1">
      <item>TAKT AUTOMOBILI j.d.o.o. za održavanje vozila i ostale usluge, OIB 17713202314, Vinogradska 51, 31000 Osijek</item>
    </derivirana_varijabla>
  </DomainObject.Predmet.ProtuStrankaListFormatedWithAdressOIB>
  <DomainObject.Predmet.ProtuStrankaListNazivFormated>
    <izvorni_sadrzaj>
      <item>TAKT AUTOMOBILI j.d.o.o. za održavanje vozila i ostale usluge</item>
    </izvorni_sadrzaj>
    <derivirana_varijabla naziv="DomainObject.Predmet.ProtuStrankaListNazivFormated_1">
      <item>TAKT AUTOMOBILI j.d.o.o. za održavanje vozila i ostale usluge</item>
    </derivirana_varijabla>
  </DomainObject.Predmet.ProtuStrankaListNazivFormated>
  <DomainObject.Predmet.ProtuStrankaListNazivFormatedOIB>
    <izvorni_sadrzaj>
      <item>TAKT AUTOMOBILI j.d.o.o. za održavanje vozila i ostale usluge, OIB 17713202314</item>
    </izvorni_sadrzaj>
    <derivirana_varijabla naziv="DomainObject.Predmet.ProtuStrankaListNazivFormatedOIB_1">
      <item>TAKT AUTOMOBILI j.d.o.o. za održavanje vozila i ostale usluge, OIB 17713202314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TAKT AUTOMOBILI j.d.o.o. za održavanje vozila i ostale usluge</izvorni_sadrzaj>
    <derivirana_varijabla naziv="DomainObject.Predmet.ProtustrankaIDrugi_1">TAKT AUTOMOBILI j.d.o.o. za održavanje vozila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TAKT AUTOMOBILI j.d.o.o. za održavanje vozila i ostale usluge, OIB 17713202314, Vinogradska 51, 31000 Osijek</izvorni_sadrzaj>
    <derivirana_varijabla naziv="DomainObject.Predmet.ProtustrankaIDrugiAdressOIB_1">TAKT AUTOMOBILI j.d.o.o. za održavanje vozila i ostale usluge, OIB 17713202314, Vinogradska 51,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St-551/2016-18</izvorni_sadrzaj>
    <derivirana_varijabla naziv="DomainObject.Predmet.OdlukaRjesenje.Oznaka_1">St-551/2016-18</derivirana_varijabla>
  </DomainObject.Predmet.OdlukaRjesenje.Oznaka>
  <DomainObject.Predmet.SudioniciListNaziv>
    <izvorni_sadrzaj>
      <item>FINA RC OSIJEK</item>
      <item>TAKT AUTOMOBILI j.d.o.o. za održavanje vozila i ostale usluge</item>
    </izvorni_sadrzaj>
    <derivirana_varijabla naziv="DomainObject.Predmet.SudioniciListNaziv_1">
      <item>FINA RC OSIJEK</item>
      <item>TAKT AUTOMOBILI j.d.o.o. za održavanje vozila i ostale usluge</item>
    </derivirana_varijabla>
  </DomainObject.Predmet.SudioniciListNaziv>
  <DomainObject.Predmet.SudioniciListAdressOIB>
    <izvorni_sadrzaj>
      <item>FINA RC OSIJEK, OIB 85821130368</item>
      <item>TAKT AUTOMOBILI j.d.o.o. za održavanje vozila i ostale usluge, OIB 17713202314, Vinogradska 51,31000 Osijek</item>
    </izvorni_sadrzaj>
    <derivirana_varijabla naziv="DomainObject.Predmet.SudioniciListAdressOIB_1">
      <item>FINA RC OSIJEK, OIB 85821130368</item>
      <item>TAKT AUTOMOBILI j.d.o.o. za održavanje vozila i ostale usluge, OIB 17713202314, Vinogradska 51,31000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17713202314</item>
    </izvorni_sadrzaj>
    <derivirana_varijabla naziv="DomainObject.Predmet.SudioniciListNazivOIB_1">
      <item>, OIB 85821130368</item>
      <item>, OIB 17713202314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5AAAD-F878-4CC6-B058-5F983528D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3355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2017-03-27T09:55:00Z</dcterms:created>
  <dc:creator>Korisnik</dc:creator>
  <cp:lastModifiedBy>Snježana Markotić Jurić</cp:lastModifiedBy>
  <cp:lastPrinted>2017-03-17T08:55:00Z</cp:lastPrinted>
  <dcterms:modified xmlns:xsi="http://www.w3.org/2001/XMLSchema-instance" xsi:type="dcterms:W3CDTF">2017-03-27T09:56:00Z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