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92205" w14:paraId="2e92205" w:rsidRDefault="00AD5409" w:rsidP="00D3740D" w:rsidR="00AD5409">
      <w:pPr>
        <w15:collapsed w:val="false"/>
        <w:rPr>
          <w:sz w:val="22"/>
          <w:szCs w:val="22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3740D" w:rsidP="00D3740D" w:rsidR="00D3740D" w:rsidRPr="00AC4413">
      <w:r w:rsidRPr="00EF5B57">
        <w:rPr>
          <w:sz w:val="22"/>
          <w:szCs w:val="22"/>
        </w:rPr>
        <w:t xml:space="preserve">   </w:t>
      </w:r>
      <w:r w:rsidRPr="00AC4413">
        <w:t xml:space="preserve">REPUBLIKA HRVATSKA </w:t>
      </w:r>
    </w:p>
    <w:p w:rsidRDefault="00D3740D" w:rsidP="00D3740D" w:rsidR="00D3740D" w:rsidRPr="00AC4413">
      <w:r w:rsidRPr="00AC4413">
        <w:t xml:space="preserve">TRGOVAČKI SUD U ZAGREBU </w:t>
      </w:r>
      <w:r w:rsidRPr="00AC4413">
        <w:tab/>
      </w:r>
      <w:r w:rsidRPr="00AC4413">
        <w:tab/>
      </w:r>
      <w:r w:rsidRPr="00AC4413">
        <w:tab/>
      </w:r>
      <w:r w:rsidRPr="00AC4413">
        <w:tab/>
      </w:r>
    </w:p>
    <w:p w:rsidRDefault="00D3740D" w:rsidP="00D3740D" w:rsidR="00D3740D" w:rsidRPr="00AC4413">
      <w:r w:rsidRPr="00AC4413">
        <w:t xml:space="preserve">Zagreb, </w:t>
      </w:r>
      <w:proofErr w:type="spellStart"/>
      <w:r w:rsidRPr="00AC4413">
        <w:t>Amruševa</w:t>
      </w:r>
      <w:proofErr w:type="spellEnd"/>
      <w:r w:rsidRPr="00AC4413">
        <w:t xml:space="preserve"> 2/II</w:t>
      </w:r>
      <w:r w:rsidRPr="00AC4413">
        <w:tab/>
      </w:r>
      <w:r w:rsidRPr="00AC4413">
        <w:tab/>
      </w:r>
      <w:r w:rsidRPr="00AC4413">
        <w:tab/>
      </w:r>
      <w:r w:rsidRPr="00AC4413">
        <w:tab/>
      </w:r>
      <w:r w:rsidRPr="00AC4413">
        <w:tab/>
      </w:r>
      <w:r w:rsidRPr="00AC4413">
        <w:tab/>
        <w:t>31-ST-</w:t>
      </w:r>
      <w:r w:rsidR="00785A16">
        <w:t>909/14-47</w:t>
      </w:r>
    </w:p>
    <w:p w:rsidRDefault="00D3740D" w:rsidP="00D3740D" w:rsidR="00D3740D" w:rsidRPr="00AC4413"/>
    <w:p w:rsidRDefault="00D3740D" w:rsidP="00D3740D" w:rsidR="00D3740D" w:rsidRPr="00AC4413">
      <w:pPr>
        <w:jc w:val="center"/>
      </w:pPr>
      <w:r w:rsidRPr="00AC4413">
        <w:t>R E P U B L I K A   H R V AT S K A</w:t>
      </w:r>
    </w:p>
    <w:p w:rsidRDefault="00D3740D" w:rsidP="00D3740D" w:rsidR="00D3740D" w:rsidRPr="00AC4413">
      <w:pPr>
        <w:jc w:val="center"/>
      </w:pPr>
      <w:r w:rsidRPr="00AC4413">
        <w:t xml:space="preserve">R J E Š E N J E </w:t>
      </w:r>
    </w:p>
    <w:p w:rsidRDefault="00D3740D" w:rsidP="00D3740D" w:rsidR="00D3740D" w:rsidRPr="00AC4413">
      <w:pPr>
        <w:jc w:val="center"/>
      </w:pPr>
    </w:p>
    <w:p w:rsidRDefault="00D3740D" w:rsidP="00D3740D" w:rsidR="00D3740D" w:rsidRPr="00AC4413">
      <w:r w:rsidRPr="00AC4413">
        <w:tab/>
        <w:t xml:space="preserve">TRGOVAČKI SUD U ZAGREBU po stečajnom sucu Nadi Kraljić  u stečajnom </w:t>
      </w:r>
      <w:r w:rsidR="00785A16">
        <w:t>postupku nad stečajnim dužnikom</w:t>
      </w:r>
      <w:r w:rsidRPr="00AC4413">
        <w:t xml:space="preserve"> </w:t>
      </w:r>
      <w:r w:rsidR="00D46BDA" w:rsidRPr="006E5A3C">
        <w:t>PRIMUS BANKA d.d. Zagreb u prisilnoj likvidaciji</w:t>
      </w:r>
      <w:r w:rsidR="00D46BDA">
        <w:t xml:space="preserve"> - u stečaju</w:t>
      </w:r>
      <w:r w:rsidR="00D46BDA" w:rsidRPr="006E5A3C">
        <w:t xml:space="preserve">, Zagreb,Boškovićeva 2 MBS: 080004162 OIB: 94984932553 </w:t>
      </w:r>
      <w:r w:rsidRPr="00AC4413">
        <w:t xml:space="preserve">nakon održanog </w:t>
      </w:r>
      <w:r w:rsidR="00785A16">
        <w:t xml:space="preserve">posebnog </w:t>
      </w:r>
      <w:r w:rsidRPr="00AC4413">
        <w:t xml:space="preserve">ispitnog ročišta dana </w:t>
      </w:r>
      <w:r w:rsidR="00785A16">
        <w:t xml:space="preserve">13. studenog 2015. godine </w:t>
      </w:r>
    </w:p>
    <w:p w:rsidRDefault="00D3740D" w:rsidP="00D3740D" w:rsidR="00D3740D" w:rsidRPr="00EF5B57">
      <w:pPr>
        <w:rPr>
          <w:sz w:val="22"/>
          <w:szCs w:val="22"/>
        </w:rPr>
      </w:pPr>
    </w:p>
    <w:p w:rsidRDefault="00D3740D" w:rsidP="00D3740D" w:rsidR="00D3740D" w:rsidRPr="00EF5B57">
      <w:pPr>
        <w:jc w:val="center"/>
        <w:rPr>
          <w:sz w:val="22"/>
          <w:szCs w:val="22"/>
        </w:rPr>
      </w:pPr>
      <w:r w:rsidRPr="00EF5B57">
        <w:rPr>
          <w:sz w:val="22"/>
          <w:szCs w:val="22"/>
        </w:rPr>
        <w:t xml:space="preserve">r i j e š i o    j e </w:t>
      </w:r>
    </w:p>
    <w:p w:rsidRDefault="00D46BDA" w:rsidP="00D46BDA" w:rsidR="00D46BDA" w:rsidRPr="006E5A3C">
      <w:pPr>
        <w:jc w:val="both"/>
      </w:pPr>
      <w:r w:rsidRPr="006E5A3C">
        <w:tab/>
      </w:r>
      <w:r w:rsidRPr="006E5A3C">
        <w:tab/>
      </w:r>
      <w:r w:rsidRPr="006E5A3C">
        <w:tab/>
      </w:r>
      <w:r w:rsidRPr="006E5A3C">
        <w:tab/>
      </w:r>
      <w:r w:rsidRPr="006E5A3C">
        <w:tab/>
      </w:r>
      <w:r w:rsidRPr="006E5A3C">
        <w:tab/>
      </w:r>
      <w:r w:rsidRPr="006E5A3C">
        <w:tab/>
      </w:r>
    </w:p>
    <w:p w:rsidRDefault="00785A16" w:rsidP="00785A16" w:rsidR="00785A16" w:rsidRPr="006E5A3C">
      <w:pPr>
        <w:ind w:firstLine="708"/>
        <w:jc w:val="both"/>
      </w:pPr>
      <w:r>
        <w:t>I</w:t>
      </w:r>
      <w:r w:rsidRPr="006E5A3C">
        <w:tab/>
        <w:t xml:space="preserve">UTVRĐENE TRAŽBINE VJEROVNIKA </w:t>
      </w:r>
      <w:r>
        <w:t>PRVOG</w:t>
      </w:r>
      <w:r w:rsidRPr="006E5A3C">
        <w:t xml:space="preserve"> VIŠEG ISPLATNOG REDA </w:t>
      </w:r>
    </w:p>
    <w:p w:rsidRDefault="00785A16" w:rsidP="00785A16" w:rsidR="00785A16" w:rsidRPr="006E5A3C">
      <w:pPr>
        <w:jc w:val="both"/>
      </w:pPr>
      <w:r w:rsidRPr="006E5A3C">
        <w:t>Red.</w:t>
      </w:r>
      <w:r w:rsidRPr="006E5A3C">
        <w:tab/>
        <w:t xml:space="preserve">Broj </w:t>
      </w:r>
      <w:r>
        <w:tab/>
        <w:t xml:space="preserve">       </w:t>
      </w:r>
      <w:r w:rsidRPr="006E5A3C">
        <w:t xml:space="preserve">NAZIV I ADRESA </w:t>
      </w:r>
      <w:r w:rsidRPr="006E5A3C">
        <w:tab/>
        <w:t xml:space="preserve">     </w:t>
      </w:r>
      <w:r>
        <w:t xml:space="preserve">           </w:t>
      </w:r>
      <w:r w:rsidRPr="006E5A3C">
        <w:t xml:space="preserve">PRIJAVLJENO     </w:t>
      </w:r>
      <w:r w:rsidRPr="006E5A3C">
        <w:tab/>
      </w:r>
      <w:r w:rsidRPr="006E5A3C">
        <w:tab/>
        <w:t>PRIZNATO</w:t>
      </w:r>
    </w:p>
    <w:p w:rsidRDefault="00785A16" w:rsidP="00785A16" w:rsidR="00785A16">
      <w:pPr>
        <w:jc w:val="both"/>
      </w:pPr>
      <w:r w:rsidRPr="006E5A3C">
        <w:t>Br.</w:t>
      </w:r>
      <w:r w:rsidRPr="006E5A3C">
        <w:tab/>
        <w:t xml:space="preserve">Prijave  </w:t>
      </w:r>
      <w:r>
        <w:t xml:space="preserve">        </w:t>
      </w:r>
      <w:r w:rsidRPr="006E5A3C">
        <w:t>VJEROVNIKA</w:t>
      </w:r>
      <w:r w:rsidRPr="00CB7E39">
        <w:t xml:space="preserve"> </w:t>
      </w:r>
      <w:r>
        <w:t xml:space="preserve">  </w:t>
      </w:r>
    </w:p>
    <w:p w:rsidRDefault="00785A16" w:rsidP="00785A16" w:rsidR="00785A16">
      <w:pPr>
        <w:jc w:val="both"/>
      </w:pPr>
    </w:p>
    <w:p w:rsidRDefault="00785A16" w:rsidP="00785A16" w:rsidR="00785A16">
      <w:pPr>
        <w:jc w:val="both"/>
      </w:pPr>
      <w:r>
        <w:t>01.</w:t>
      </w:r>
      <w:r>
        <w:tab/>
        <w:t>4</w:t>
      </w:r>
      <w:r>
        <w:tab/>
        <w:t>ANTE POCRNJA, Zagreb</w:t>
      </w:r>
    </w:p>
    <w:p w:rsidRDefault="00785A16" w:rsidP="00785A16" w:rsidR="00785A16">
      <w:pPr>
        <w:jc w:val="both"/>
      </w:pPr>
      <w:r>
        <w:tab/>
      </w:r>
      <w:r>
        <w:tab/>
        <w:t>Kraljevac 15</w:t>
      </w:r>
      <w:r>
        <w:tab/>
      </w:r>
      <w:r>
        <w:tab/>
      </w:r>
      <w:r>
        <w:tab/>
      </w:r>
      <w:r>
        <w:tab/>
        <w:t xml:space="preserve">    4.318.955,11</w:t>
      </w:r>
      <w:r>
        <w:tab/>
      </w:r>
      <w:r>
        <w:tab/>
        <w:t>4.318.955,11</w:t>
      </w:r>
    </w:p>
    <w:p w:rsidRDefault="00785A16" w:rsidP="00785A16" w:rsidR="00785A16">
      <w:pPr>
        <w:jc w:val="both"/>
      </w:pPr>
      <w:r>
        <w:t>----------------------------------------------------------------------------------------------------------------</w:t>
      </w:r>
    </w:p>
    <w:p w:rsidRDefault="00785A16" w:rsidP="00785A16" w:rsidR="00785A16">
      <w:pPr>
        <w:jc w:val="both"/>
      </w:pPr>
      <w:r>
        <w:tab/>
      </w:r>
      <w:r>
        <w:tab/>
        <w:t>UKUPNO</w:t>
      </w:r>
      <w:r>
        <w:tab/>
      </w:r>
      <w:r>
        <w:tab/>
      </w:r>
      <w:r>
        <w:tab/>
      </w:r>
      <w:r>
        <w:tab/>
        <w:t xml:space="preserve">    4.318.955,11</w:t>
      </w:r>
      <w:r>
        <w:tab/>
      </w:r>
      <w:r>
        <w:tab/>
        <w:t>4.318.955,11</w:t>
      </w:r>
    </w:p>
    <w:p w:rsidRDefault="00785A16" w:rsidP="00785A16" w:rsidR="00785A16" w:rsidRPr="006E5A3C">
      <w:pPr>
        <w:jc w:val="both"/>
      </w:pPr>
      <w:r>
        <w:t xml:space="preserve">-----------------------------------------------------------------------------------------------------------------                       </w:t>
      </w:r>
    </w:p>
    <w:p w:rsidRDefault="00D46BDA" w:rsidP="00785A16" w:rsidR="00516736" w:rsidRPr="00785A16">
      <w:pPr>
        <w:jc w:val="both"/>
      </w:pPr>
      <w:r w:rsidRPr="006E5A3C">
        <w:tab/>
      </w:r>
    </w:p>
    <w:p w:rsidRDefault="00516736" w:rsidP="00516736" w:rsidR="00516736" w:rsidRPr="00500F83">
      <w:pPr>
        <w:jc w:val="center"/>
      </w:pPr>
      <w:r w:rsidRPr="00500F83">
        <w:t>Obrazloženje</w:t>
      </w:r>
    </w:p>
    <w:p w:rsidRDefault="00516736" w:rsidP="00516736" w:rsidR="00516736" w:rsidRPr="00500F83">
      <w:pPr>
        <w:jc w:val="center"/>
      </w:pPr>
    </w:p>
    <w:p w:rsidRDefault="00516736" w:rsidP="00516736" w:rsidR="00516736" w:rsidRPr="00500F83">
      <w:pPr>
        <w:ind w:firstLine="708"/>
      </w:pPr>
      <w:r w:rsidRPr="00500F83">
        <w:t>Prijavljena potraživanja ispitana su na</w:t>
      </w:r>
      <w:r w:rsidR="00785A16">
        <w:t xml:space="preserve"> posebnom</w:t>
      </w:r>
      <w:r w:rsidRPr="00500F83">
        <w:t xml:space="preserve"> ispitnom ročištu u skladu s odredbom čl. 175 Stečajnog zakona.  </w:t>
      </w:r>
    </w:p>
    <w:p w:rsidRDefault="00516736" w:rsidP="00785A16" w:rsidR="00516736" w:rsidRPr="00500F83">
      <w:pPr>
        <w:ind w:firstLine="708"/>
      </w:pPr>
      <w:r w:rsidRPr="00500F83">
        <w:t xml:space="preserve">Prijavljena potraživanja smatraju se utvrđenim u cijelosti </w:t>
      </w:r>
      <w:r>
        <w:t>kako je navedeno u točki I</w:t>
      </w:r>
      <w:r w:rsidRPr="00500F83">
        <w:t xml:space="preserve"> izreke s obzirom da  ih je priznao stečajni upravitelj, a nisu osporena od strane vjerovnika na </w:t>
      </w:r>
      <w:r w:rsidR="00785A16">
        <w:t xml:space="preserve">posebnom </w:t>
      </w:r>
      <w:r w:rsidRPr="00500F83">
        <w:t>ispitnom ročištu.</w:t>
      </w:r>
    </w:p>
    <w:p w:rsidRDefault="00516736" w:rsidP="00516736" w:rsidR="00516736" w:rsidRPr="00500F83">
      <w:pPr>
        <w:jc w:val="center"/>
      </w:pPr>
      <w:r w:rsidRPr="00500F83">
        <w:t xml:space="preserve">U Zagrebu, </w:t>
      </w:r>
      <w:r w:rsidR="00785A16">
        <w:t>13. studenog</w:t>
      </w:r>
      <w:r>
        <w:t xml:space="preserve"> 2015. </w:t>
      </w:r>
    </w:p>
    <w:p w:rsidRDefault="00516736" w:rsidP="00516736" w:rsidR="00516736" w:rsidRPr="00500F83"/>
    <w:p w:rsidRDefault="00516736" w:rsidP="00516736" w:rsidR="00516736" w:rsidRPr="00500F83">
      <w:r w:rsidRPr="00500F83">
        <w:tab/>
      </w:r>
      <w:r w:rsidRPr="00500F83">
        <w:tab/>
      </w:r>
      <w:r w:rsidRPr="00500F83">
        <w:tab/>
      </w:r>
      <w:r w:rsidRPr="00500F83">
        <w:tab/>
      </w:r>
      <w:r w:rsidRPr="00500F83">
        <w:tab/>
      </w:r>
      <w:r w:rsidRPr="00500F83">
        <w:tab/>
      </w:r>
      <w:r w:rsidRPr="00500F83">
        <w:tab/>
      </w:r>
      <w:r w:rsidRPr="00500F83">
        <w:tab/>
        <w:t xml:space="preserve">STEČAJNI SUDAC </w:t>
      </w:r>
    </w:p>
    <w:p w:rsidRDefault="00516736" w:rsidP="00516736" w:rsidR="00516736" w:rsidRPr="00500F83">
      <w:r w:rsidRPr="00500F83">
        <w:tab/>
      </w:r>
      <w:r w:rsidRPr="00500F83">
        <w:tab/>
      </w:r>
      <w:r w:rsidRPr="00500F83">
        <w:tab/>
      </w:r>
      <w:r w:rsidRPr="00500F83">
        <w:tab/>
      </w:r>
      <w:r w:rsidRPr="00500F83">
        <w:tab/>
      </w:r>
      <w:r w:rsidRPr="00500F83">
        <w:tab/>
      </w:r>
      <w:r w:rsidRPr="00500F83">
        <w:tab/>
      </w:r>
      <w:r w:rsidRPr="00500F83">
        <w:tab/>
        <w:t>Nada Kraljić</w:t>
      </w:r>
      <w:r w:rsidR="00FB575E">
        <w:t>,v.r.</w:t>
      </w:r>
    </w:p>
    <w:p w:rsidRDefault="00516736" w:rsidP="00516736" w:rsidR="00516736" w:rsidRPr="00500F83">
      <w:r w:rsidRPr="00500F83">
        <w:t>POUKA O PRAVNOM LIJEKU</w:t>
      </w:r>
    </w:p>
    <w:p w:rsidRDefault="00516736" w:rsidP="00516736" w:rsidR="00516736">
      <w:r w:rsidRPr="00500F83">
        <w:t xml:space="preserve">Protiv ovog rješenja nezadovoljna stranka može uložiti žalbu Visokom trgovačkom sudu Republike Hrvatske u roku od 8 dana po primitku rješenja, a ulaže se putem ovog suda u 3 primjerka </w:t>
      </w:r>
    </w:p>
    <w:p w:rsidRDefault="00FB575E" w:rsidR="00FB575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Za točnost </w:t>
      </w:r>
      <w:proofErr w:type="spellStart"/>
      <w:r>
        <w:t>otpravka</w:t>
      </w:r>
      <w:proofErr w:type="spellEnd"/>
      <w:r>
        <w:t>-</w:t>
      </w:r>
      <w:proofErr w:type="spellStart"/>
      <w:r>
        <w:t>ovl.službenik</w:t>
      </w:r>
      <w:proofErr w:type="spellEnd"/>
    </w:p>
    <w:p w:rsidRDefault="00FB575E" w:rsidP="00FB575E" w:rsidR="00516736" w:rsidRPr="00500F83">
      <w:pPr>
        <w:ind w:firstLine="708" w:left="4956"/>
      </w:pPr>
      <w:r>
        <w:t>Vinka Mihalinčić</w:t>
      </w:r>
    </w:p>
    <w:p w:rsidRDefault="00FB575E" w:rsidR="001E246B"/>
    <w:sectPr w:rsidSect="00FB575E" w:rsidR="001E246B">
      <w:headerReference w:type="default" r:id="rId10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90A6A" w:rsidP="00590A6A" w:rsidR="00590A6A">
      <w:r>
        <w:separator/>
      </w:r>
    </w:p>
  </w:endnote>
  <w:endnote w:id="0" w:type="continuationSeparator">
    <w:p w:rsidRDefault="00590A6A" w:rsidP="00590A6A" w:rsidR="00590A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90A6A" w:rsidP="00590A6A" w:rsidR="00590A6A">
      <w:r>
        <w:separator/>
      </w:r>
    </w:p>
  </w:footnote>
  <w:footnote w:id="0" w:type="continuationSeparator">
    <w:p w:rsidRDefault="00590A6A" w:rsidP="00590A6A" w:rsidR="00590A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143083732"/>
      <w:docPartObj>
        <w:docPartGallery w:val="Page Numbers (Top of Page)"/>
        <w:docPartUnique/>
      </w:docPartObj>
    </w:sdtPr>
    <w:sdtEndPr/>
    <w:sdtContent>
      <w:p w:rsidRDefault="00590A6A" w:rsidR="00590A6A">
        <w:pPr>
          <w:pStyle w:val="Zaglavlje"/>
          <w:jc w:val="center"/>
        </w:pPr>
        <w:r>
          <w:t xml:space="preserve">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FB575E">
          <w:rPr>
            <w:noProof/>
          </w:rPr>
          <w:t>2</w:t>
        </w:r>
        <w:r>
          <w:fldChar w:fldCharType="end"/>
        </w:r>
        <w:r>
          <w:t xml:space="preserve">                          31-St-</w:t>
        </w:r>
        <w:r w:rsidR="00785A16">
          <w:t>909/14-47</w:t>
        </w:r>
      </w:p>
    </w:sdtContent>
  </w:sdt>
  <w:p w:rsidRDefault="00590A6A" w:rsidR="00590A6A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3740D"/>
    <w:rsid w:val="00007DC8"/>
    <w:rsid w:val="0015645C"/>
    <w:rsid w:val="00180A08"/>
    <w:rsid w:val="001B0D4A"/>
    <w:rsid w:val="001C6B43"/>
    <w:rsid w:val="00283809"/>
    <w:rsid w:val="002A6164"/>
    <w:rsid w:val="002D7583"/>
    <w:rsid w:val="0030413A"/>
    <w:rsid w:val="00341B62"/>
    <w:rsid w:val="00351FE2"/>
    <w:rsid w:val="00385F2F"/>
    <w:rsid w:val="003A7122"/>
    <w:rsid w:val="003F5D58"/>
    <w:rsid w:val="00462590"/>
    <w:rsid w:val="004853A1"/>
    <w:rsid w:val="004A0E50"/>
    <w:rsid w:val="004B72A9"/>
    <w:rsid w:val="004D2E65"/>
    <w:rsid w:val="004D61B5"/>
    <w:rsid w:val="005151FF"/>
    <w:rsid w:val="00516736"/>
    <w:rsid w:val="005315D9"/>
    <w:rsid w:val="00590A6A"/>
    <w:rsid w:val="005912EE"/>
    <w:rsid w:val="006630E6"/>
    <w:rsid w:val="006D37EF"/>
    <w:rsid w:val="006D7209"/>
    <w:rsid w:val="00785A16"/>
    <w:rsid w:val="007A5DAF"/>
    <w:rsid w:val="007C5E77"/>
    <w:rsid w:val="00852BC6"/>
    <w:rsid w:val="008D12F2"/>
    <w:rsid w:val="009357C1"/>
    <w:rsid w:val="00A81191"/>
    <w:rsid w:val="00A97E67"/>
    <w:rsid w:val="00AD5409"/>
    <w:rsid w:val="00B67A9F"/>
    <w:rsid w:val="00B71151"/>
    <w:rsid w:val="00BD271E"/>
    <w:rsid w:val="00CB121F"/>
    <w:rsid w:val="00CC4CC9"/>
    <w:rsid w:val="00D3740D"/>
    <w:rsid w:val="00D46BDA"/>
    <w:rsid w:val="00D51262"/>
    <w:rsid w:val="00D92198"/>
    <w:rsid w:val="00DD686D"/>
    <w:rsid w:val="00E760A0"/>
    <w:rsid w:val="00EA30C4"/>
    <w:rsid w:val="00EA3AF8"/>
    <w:rsid w:val="00EB07C2"/>
    <w:rsid w:val="00EE6B44"/>
    <w:rsid w:val="00F11ABD"/>
    <w:rsid w:val="00F33CE5"/>
    <w:rsid w:val="00F45796"/>
    <w:rsid w:val="00F54956"/>
    <w:rsid w:val="00F661C5"/>
    <w:rsid w:val="00F941E3"/>
    <w:rsid w:val="00FB0244"/>
    <w:rsid w:val="00FB575E"/>
    <w:rsid w:val="00FD2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3740D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90A6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90A6A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90A6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90A6A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D540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D5409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B575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B575E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B575E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B575E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B575E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3740D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90A6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90A6A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90A6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90A6A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D540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D5409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B575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B575E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B575E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B575E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B575E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studenog 2015.</izvorni_sadrzaj>
    <derivirana_varijabla naziv="DomainObject.DatumDonosenjaOdluke_1">13.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909</izvorni_sadrzaj>
    <derivirana_varijabla naziv="DomainObject.Predmet.Broj_1">909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2014.</izvorni_sadrzaj>
    <derivirana_varijabla naziv="DomainObject.Predmet.DatumOsnivanja_1">11. studenog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St-909/2014</izvorni_sadrzaj>
    <derivirana_varijabla naziv="DomainObject.Predmet.OznakaBroj_1">St-909/2014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PRIMUS BANKA d.d. u prisilnoj likvidaciji</izvorni_sadrzaj>
    <derivirana_varijabla naziv="DomainObject.Predmet.ProtustrankaFormated_1">  PRIMUS BANKA d.d. u prisilnoj likvidaciji</derivirana_varijabla>
  </DomainObject.Predmet.ProtustrankaFormated>
  <DomainObject.Predmet.ProtustrankaFormatedOIB>
    <izvorni_sadrzaj>  PRIMUS BANKA d.d. u prisilnoj likvidaciji, OIB 94984932553</izvorni_sadrzaj>
    <derivirana_varijabla naziv="DomainObject.Predmet.ProtustrankaFormatedOIB_1">  PRIMUS BANKA d.d. u prisilnoj likvidaciji, OIB 94984932553</derivirana_varijabla>
  </DomainObject.Predmet.ProtustrankaFormatedOIB>
  <DomainObject.Predmet.ProtustrankaFormatedWithAdress>
    <izvorni_sadrzaj> PRIMUS BANKA d.d. u prisilnoj likvidaciji, Boškovićeva 2, 10000 Zagreb</izvorni_sadrzaj>
    <derivirana_varijabla naziv="DomainObject.Predmet.ProtustrankaFormatedWithAdress_1"> PRIMUS BANKA d.d. u prisilnoj likvidaciji, Boškovićeva 2, 10000 Zagreb</derivirana_varijabla>
  </DomainObject.Predmet.ProtustrankaFormatedWithAdress>
  <DomainObject.Predmet.ProtustrankaFormatedWithAdressOIB>
    <izvorni_sadrzaj> PRIMUS BANKA d.d. u prisilnoj likvidaciji, OIB 94984932553, Boškovićeva 2, 10000 Zagreb</izvorni_sadrzaj>
    <derivirana_varijabla naziv="DomainObject.Predmet.ProtustrankaFormatedWithAdressOIB_1"> PRIMUS BANKA d.d. u prisilnoj likvidaciji, OIB 94984932553, Boškovićeva 2, 10000 Zagreb</derivirana_varijabla>
  </DomainObject.Predmet.ProtustrankaFormatedWithAdressOIB>
  <DomainObject.Predmet.ProtustrankaWithAdress>
    <izvorni_sadrzaj>PRIMUS BANKA d.d. u prisilnoj likvidaciji Boškovićeva 2, 10000 Zagreb</izvorni_sadrzaj>
    <derivirana_varijabla naziv="DomainObject.Predmet.ProtustrankaWithAdress_1">PRIMUS BANKA d.d. u prisilnoj likvidaciji Boškovićeva 2, 10000 Zagreb</derivirana_varijabla>
  </DomainObject.Predmet.ProtustrankaWithAdress>
  <DomainObject.Predmet.ProtustrankaWithAdressOIB>
    <izvorni_sadrzaj>PRIMUS BANKA d.d. u prisilnoj likvidaciji, OIB 94984932553, Boškovićeva 2, 10000 Zagreb</izvorni_sadrzaj>
    <derivirana_varijabla naziv="DomainObject.Predmet.ProtustrankaWithAdressOIB_1">PRIMUS BANKA d.d. u prisilnoj likvidaciji, OIB 94984932553, Boškovićeva 2, 10000 Zagreb</derivirana_varijabla>
  </DomainObject.Predmet.ProtustrankaWithAdressOIB>
  <DomainObject.Predmet.ProtustrankaNazivFormated>
    <izvorni_sadrzaj>PRIMUS BANKA d.d. u prisilnoj likvidaciji</izvorni_sadrzaj>
    <derivirana_varijabla naziv="DomainObject.Predmet.ProtustrankaNazivFormated_1">PRIMUS BANKA d.d. u prisilnoj likvidaciji</derivirana_varijabla>
  </DomainObject.Predmet.ProtustrankaNazivFormated>
  <DomainObject.Predmet.ProtustrankaNazivFormatedOIB>
    <izvorni_sadrzaj>PRIMUS BANKA d.d. u prisilnoj likvidaciji, OIB 94984932553</izvorni_sadrzaj>
    <derivirana_varijabla naziv="DomainObject.Predmet.ProtustrankaNazivFormatedOIB_1">PRIMUS BANKA d.d. u prisilnoj likvidaciji, OIB 94984932553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PRIMUS BANKA d.d. prisilnoj likvidaciji; SUNCE OSIGURANJE</izvorni_sadrzaj>
    <derivirana_varijabla naziv="DomainObject.Predmet.StrankaFormated_1">  PRIMUS BANKA d.d. prisilnoj likvidaciji; SUNCE OSIGURANJE</derivirana_varijabla>
  </DomainObject.Predmet.StrankaFormated>
  <DomainObject.Predmet.StrankaFormatedOIB>
    <izvorni_sadrzaj>  PRIMUS BANKA d.d. prisilnoj likvidaciji, OIB 94984932553; SUNCE OSIGURANJE</izvorni_sadrzaj>
    <derivirana_varijabla naziv="DomainObject.Predmet.StrankaFormatedOIB_1">  PRIMUS BANKA d.d. prisilnoj likvidaciji, OIB 94984932553; SUNCE OSIGURANJE</derivirana_varijabla>
  </DomainObject.Predmet.StrankaFormatedOIB>
  <DomainObject.Predmet.StrankaFormatedWithAdress>
    <izvorni_sadrzaj> PRIMUS BANKA d.d. prisilnoj likvidaciji, Boškovićeva 2, 10000 Zagreb; SUNCE OSIGURANJE</izvorni_sadrzaj>
    <derivirana_varijabla naziv="DomainObject.Predmet.StrankaFormatedWithAdress_1"> PRIMUS BANKA d.d. prisilnoj likvidaciji, Boškovićeva 2, 10000 Zagreb; SUNCE OSIGURANJE</derivirana_varijabla>
  </DomainObject.Predmet.StrankaFormatedWithAdress>
  <DomainObject.Predmet.StrankaFormatedWithAdressOIB>
    <izvorni_sadrzaj> PRIMUS BANKA d.d. prisilnoj likvidaciji, OIB 94984932553, Boškovićeva 2, 10000 Zagreb; SUNCE OSIGURANJE</izvorni_sadrzaj>
    <derivirana_varijabla naziv="DomainObject.Predmet.StrankaFormatedWithAdressOIB_1"> PRIMUS BANKA d.d. prisilnoj likvidaciji, OIB 94984932553, Boškovićeva 2, 10000 Zagreb; SUNCE OSIGURANJE</derivirana_varijabla>
  </DomainObject.Predmet.StrankaFormatedWithAdressOIB>
  <DomainObject.Predmet.StrankaWithAdress>
    <izvorni_sadrzaj>PRIMUS BANKA d.d. prisilnoj likvidaciji Boškovićeva 2,10000 Zagreb,SUNCE OSIGURANJE </izvorni_sadrzaj>
    <derivirana_varijabla naziv="DomainObject.Predmet.StrankaWithAdress_1">PRIMUS BANKA d.d. prisilnoj likvidaciji Boškovićeva 2,10000 Zagreb,SUNCE OSIGURANJE </derivirana_varijabla>
  </DomainObject.Predmet.StrankaWithAdress>
  <DomainObject.Predmet.StrankaWithAdressOIB>
    <izvorni_sadrzaj>PRIMUS BANKA d.d. prisilnoj likvidaciji, OIB 94984932553, Boškovićeva 2,10000 Zagreb,SUNCE OSIGURANJE</izvorni_sadrzaj>
    <derivirana_varijabla naziv="DomainObject.Predmet.StrankaWithAdressOIB_1">PRIMUS BANKA d.d. prisilnoj likvidaciji, OIB 94984932553, Boškovićeva 2,10000 Zagreb,SUNCE OSIGURANJE</derivirana_varijabla>
  </DomainObject.Predmet.StrankaWithAdressOIB>
  <DomainObject.Predmet.StrankaNazivFormated>
    <izvorni_sadrzaj>PRIMUS BANKA d.d. prisilnoj likvidaciji,SUNCE OSIGURANJE</izvorni_sadrzaj>
    <derivirana_varijabla naziv="DomainObject.Predmet.StrankaNazivFormated_1">PRIMUS BANKA d.d. prisilnoj likvidaciji,SUNCE OSIGURANJE</derivirana_varijabla>
  </DomainObject.Predmet.StrankaNazivFormated>
  <DomainObject.Predmet.StrankaNazivFormatedOIB>
    <izvorni_sadrzaj>PRIMUS BANKA d.d. prisilnoj likvidaciji, OIB 94984932553,SUNCE OSIGURANJE</izvorni_sadrzaj>
    <derivirana_varijabla naziv="DomainObject.Predmet.StrankaNazivFormatedOIB_1">PRIMUS BANKA d.d. prisilnoj likvidaciji, OIB 94984932553,SUNCE OSIGURANJE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banke ili druge kreditne institucije</izvorni_sadrzaj>
    <derivirana_varijabla naziv="DomainObject.Predmet.VrstaSpora.Naziv_1">Stečaj banke ili druge kreditne institucije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PRIMUS BANKA d.d. prisilnoj likvidaciji</item>
      <item>SUNCE OSIGURANJE</item>
    </izvorni_sadrzaj>
    <derivirana_varijabla naziv="DomainObject.Predmet.StrankaListFormated_1">
      <item>PRIMUS BANKA d.d. prisilnoj likvidaciji</item>
      <item>SUNCE OSIGURANJE</item>
    </derivirana_varijabla>
  </DomainObject.Predmet.StrankaListFormated>
  <DomainObject.Predmet.StrankaListFormatedOIB>
    <izvorni_sadrzaj>
      <item>PRIMUS BANKA d.d. prisilnoj likvidaciji, OIB 94984932553</item>
      <item>SUNCE OSIGURANJE</item>
    </izvorni_sadrzaj>
    <derivirana_varijabla naziv="DomainObject.Predmet.StrankaListFormatedOIB_1">
      <item>PRIMUS BANKA d.d. prisilnoj likvidaciji, OIB 94984932553</item>
      <item>SUNCE OSIGURANJE</item>
    </derivirana_varijabla>
  </DomainObject.Predmet.StrankaListFormatedOIB>
  <DomainObject.Predmet.StrankaListFormatedWithAdress>
    <izvorni_sadrzaj>
      <item>PRIMUS BANKA d.d. prisilnoj likvidaciji, Boškovićeva 2, 10000 Zagreb</item>
      <item>SUNCE OSIGURANJE</item>
    </izvorni_sadrzaj>
    <derivirana_varijabla naziv="DomainObject.Predmet.StrankaListFormatedWithAdress_1">
      <item>PRIMUS BANKA d.d. prisilnoj likvidaciji, Boškovićeva 2, 10000 Zagreb</item>
      <item>SUNCE OSIGURANJE</item>
    </derivirana_varijabla>
  </DomainObject.Predmet.StrankaListFormatedWithAdress>
  <DomainObject.Predmet.StrankaListFormatedWithAdressOIB>
    <izvorni_sadrzaj>
      <item>PRIMUS BANKA d.d. prisilnoj likvidaciji, OIB 94984932553, Boškovićeva 2, 10000 Zagreb</item>
      <item>SUNCE OSIGURANJE</item>
    </izvorni_sadrzaj>
    <derivirana_varijabla naziv="DomainObject.Predmet.StrankaListFormatedWithAdressOIB_1">
      <item>PRIMUS BANKA d.d. prisilnoj likvidaciji, OIB 94984932553, Boškovićeva 2, 10000 Zagreb</item>
      <item>SUNCE OSIGURANJE</item>
    </derivirana_varijabla>
  </DomainObject.Predmet.StrankaListFormatedWithAdressOIB>
  <DomainObject.Predmet.StrankaListNazivFormated>
    <izvorni_sadrzaj>
      <item>PRIMUS BANKA d.d. prisilnoj likvidaciji</item>
      <item>SUNCE OSIGURANJE</item>
    </izvorni_sadrzaj>
    <derivirana_varijabla naziv="DomainObject.Predmet.StrankaListNazivFormated_1">
      <item>PRIMUS BANKA d.d. prisilnoj likvidaciji</item>
      <item>SUNCE OSIGURANJE</item>
    </derivirana_varijabla>
  </DomainObject.Predmet.StrankaListNazivFormated>
  <DomainObject.Predmet.StrankaListNazivFormatedOIB>
    <izvorni_sadrzaj>
      <item>PRIMUS BANKA d.d. prisilnoj likvidaciji, OIB 94984932553</item>
      <item>SUNCE OSIGURANJE</item>
    </izvorni_sadrzaj>
    <derivirana_varijabla naziv="DomainObject.Predmet.StrankaListNazivFormatedOIB_1">
      <item>PRIMUS BANKA d.d. prisilnoj likvidaciji, OIB 94984932553</item>
      <item>SUNCE OSIGURANJE</item>
    </derivirana_varijabla>
  </DomainObject.Predmet.StrankaListNazivFormatedOIB>
  <DomainObject.Predmet.ProtuStrankaListFormated>
    <izvorni_sadrzaj>
      <item>PRIMUS BANKA d.d. u prisilnoj likvidaciji</item>
    </izvorni_sadrzaj>
    <derivirana_varijabla naziv="DomainObject.Predmet.ProtuStrankaListFormated_1">
      <item>PRIMUS BANKA d.d. u prisilnoj likvidaciji</item>
    </derivirana_varijabla>
  </DomainObject.Predmet.ProtuStrankaListFormated>
  <DomainObject.Predmet.ProtuStrankaListFormatedOIB>
    <izvorni_sadrzaj>
      <item>PRIMUS BANKA d.d. u prisilnoj likvidaciji, OIB 94984932553</item>
    </izvorni_sadrzaj>
    <derivirana_varijabla naziv="DomainObject.Predmet.ProtuStrankaListFormatedOIB_1">
      <item>PRIMUS BANKA d.d. u prisilnoj likvidaciji, OIB 94984932553</item>
    </derivirana_varijabla>
  </DomainObject.Predmet.ProtuStrankaListFormatedOIB>
  <DomainObject.Predmet.ProtuStrankaListFormatedWithAdress>
    <izvorni_sadrzaj>
      <item>PRIMUS BANKA d.d. u prisilnoj likvidaciji, Boškovićeva 2, 10000 Zagreb</item>
    </izvorni_sadrzaj>
    <derivirana_varijabla naziv="DomainObject.Predmet.ProtuStrankaListFormatedWithAdress_1">
      <item>PRIMUS BANKA d.d. u prisilnoj likvidaciji, Boškovićeva 2, 10000 Zagreb</item>
    </derivirana_varijabla>
  </DomainObject.Predmet.ProtuStrankaListFormatedWithAdress>
  <DomainObject.Predmet.ProtuStrankaListFormatedWithAdressOIB>
    <izvorni_sadrzaj>
      <item>PRIMUS BANKA d.d. u prisilnoj likvidaciji, OIB 94984932553, Boškovićeva 2, 10000 Zagreb</item>
    </izvorni_sadrzaj>
    <derivirana_varijabla naziv="DomainObject.Predmet.ProtuStrankaListFormatedWithAdressOIB_1">
      <item>PRIMUS BANKA d.d. u prisilnoj likvidaciji, OIB 94984932553, Boškovićeva 2, 10000 Zagreb</item>
    </derivirana_varijabla>
  </DomainObject.Predmet.ProtuStrankaListFormatedWithAdressOIB>
  <DomainObject.Predmet.ProtuStrankaListNazivFormated>
    <izvorni_sadrzaj>
      <item>PRIMUS BANKA d.d. u prisilnoj likvidaciji</item>
    </izvorni_sadrzaj>
    <derivirana_varijabla naziv="DomainObject.Predmet.ProtuStrankaListNazivFormated_1">
      <item>PRIMUS BANKA d.d. u prisilnoj likvidaciji</item>
    </derivirana_varijabla>
  </DomainObject.Predmet.ProtuStrankaListNazivFormated>
  <DomainObject.Predmet.ProtuStrankaListNazivFormatedOIB>
    <izvorni_sadrzaj>
      <item>PRIMUS BANKA d.d. u prisilnoj likvidaciji, OIB 94984932553</item>
    </izvorni_sadrzaj>
    <derivirana_varijabla naziv="DomainObject.Predmet.ProtuStrankaListNazivFormatedOIB_1">
      <item>PRIMUS BANKA d.d. u prisilnoj likvidaciji, OIB 94984932553</item>
    </derivirana_varijabla>
  </DomainObject.Predmet.ProtuStrankaListNazivFormatedOIB>
  <DomainObject.Predmet.OstaliListFormated>
    <izvorni_sadrzaj>
      <item>Nikola Jakir</item>
      <item>Anđelka Duvnjak</item>
      <item>Branka Malbašić</item>
    </izvorni_sadrzaj>
    <derivirana_varijabla naziv="DomainObject.Predmet.OstaliListFormated_1">
      <item>Nikola Jakir</item>
      <item>Anđelka Duvnjak</item>
      <item>Branka Malbašić</item>
    </derivirana_varijabla>
  </DomainObject.Predmet.OstaliListFormated>
  <DomainObject.Predmet.OstaliListFormatedOIB>
    <izvorni_sadrzaj>
      <item>Nikola Jakir, OIB 35440503043</item>
      <item>Anđelka Duvnjak, OIB 23350619805</item>
      <item>Branka Malbašić, OIB 93517569919</item>
    </izvorni_sadrzaj>
    <derivirana_varijabla naziv="DomainObject.Predmet.OstaliListFormatedOIB_1">
      <item>Nikola Jakir, OIB 35440503043</item>
      <item>Anđelka Duvnjak, OIB 23350619805</item>
      <item>Branka Malbašić, OIB 93517569919</item>
    </derivirana_varijabla>
  </DomainObject.Predmet.OstaliListFormatedOIB>
  <DomainObject.Predmet.OstaliListFormatedWithAdress>
    <izvorni_sadrzaj>
      <item>Nikola Jakir, Stonska 17, 10000 Zagreb</item>
      <item>Anđelka Duvnjak, Karažnik 90a, 10000 Zagreb</item>
      <item>Branka Malbašić, Kolodvorska 2, 44320 Kutina</item>
    </izvorni_sadrzaj>
    <derivirana_varijabla naziv="DomainObject.Predmet.OstaliListFormatedWithAdress_1">
      <item>Nikola Jakir, Stonska 17, 10000 Zagreb</item>
      <item>Anđelka Duvnjak, Karažnik 90a, 10000 Zagreb</item>
      <item>Branka Malbašić, Kolodvorska 2, 44320 Kutina</item>
    </derivirana_varijabla>
  </DomainObject.Predmet.OstaliListFormatedWithAdress>
  <DomainObject.Predmet.OstaliListFormatedWithAdressOIB>
    <izvorni_sadrzaj>
      <item>Nikola Jakir, OIB 35440503043, Stonska 17, 10000 Zagreb</item>
      <item>Anđelka Duvnjak, OIB 23350619805, Karažnik 90a, 10000 Zagreb</item>
      <item>Branka Malbašić, OIB 93517569919, Kolodvorska 2, 44320 Kutina</item>
    </izvorni_sadrzaj>
    <derivirana_varijabla naziv="DomainObject.Predmet.OstaliListFormatedWithAdressOIB_1">
      <item>Nikola Jakir, OIB 35440503043, Stonska 17, 10000 Zagreb</item>
      <item>Anđelka Duvnjak, OIB 23350619805, Karažnik 90a, 10000 Zagreb</item>
      <item>Branka Malbašić, OIB 93517569919, Kolodvorska 2, 44320 Kutina</item>
    </derivirana_varijabla>
  </DomainObject.Predmet.OstaliListFormatedWithAdressOIB>
  <DomainObject.Predmet.OstaliListNazivFormated>
    <izvorni_sadrzaj>
      <item>Nikola Jakir</item>
      <item>Anđelka Duvnjak</item>
      <item>Branka Malbašić</item>
    </izvorni_sadrzaj>
    <derivirana_varijabla naziv="DomainObject.Predmet.OstaliListNazivFormated_1">
      <item>Nikola Jakir</item>
      <item>Anđelka Duvnjak</item>
      <item>Branka Malbašić</item>
    </derivirana_varijabla>
  </DomainObject.Predmet.OstaliListNazivFormated>
  <DomainObject.Predmet.OstaliListNazivFormatedOIB>
    <izvorni_sadrzaj>
      <item>Nikola Jakir, OIB 35440503043</item>
      <item>Anđelka Duvnjak, OIB 23350619805</item>
      <item>Branka Malbašić, OIB 93517569919</item>
    </izvorni_sadrzaj>
    <derivirana_varijabla naziv="DomainObject.Predmet.OstaliListNazivFormatedOIB_1">
      <item>Nikola Jakir, OIB 35440503043</item>
      <item>Anđelka Duvnjak, OIB 23350619805</item>
      <item>Branka Malbašić, OIB 93517569919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2015.</izvorni_sadrzaj>
    <derivirana_varijabla naziv="DomainObject.Datum_1">13.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PRIMUS BANKA d.d. prisilnoj likvidaciji i dr.</izvorni_sadrzaj>
    <derivirana_varijabla naziv="DomainObject.Predmet.StrankaIDrugi_1">PRIMUS BANKA d.d. prisilnoj likvidaciji i dr.</derivirana_varijabla>
  </DomainObject.Predmet.StrankaIDrugi>
  <DomainObject.Predmet.ProtustrankaIDrugi>
    <izvorni_sadrzaj>PRIMUS BANKA d.d. u prisilnoj likvidaciji</izvorni_sadrzaj>
    <derivirana_varijabla naziv="DomainObject.Predmet.ProtustrankaIDrugi_1">PRIMUS BANKA d.d. u prisilnoj likvidaciji</derivirana_varijabla>
  </DomainObject.Predmet.ProtustrankaIDrugi>
  <DomainObject.Predmet.StrankaIDrugiAdressOIB>
    <izvorni_sadrzaj>PRIMUS BANKA d.d. prisilnoj likvidaciji, OIB 94984932553, Boškovićeva 2, 10000 Zagreb i dr.</izvorni_sadrzaj>
    <derivirana_varijabla naziv="DomainObject.Predmet.StrankaIDrugiAdressOIB_1">PRIMUS BANKA d.d. prisilnoj likvidaciji, OIB 94984932553, Boškovićeva 2, 10000 Zagreb i dr.</derivirana_varijabla>
  </DomainObject.Predmet.StrankaIDrugiAdressOIB>
  <DomainObject.Predmet.ProtustrankaIDrugiAdressOIB>
    <izvorni_sadrzaj>PRIMUS BANKA d.d. u prisilnoj likvidaciji, OIB 94984932553, Boškovićeva 2, 10000 Zagreb</izvorni_sadrzaj>
    <derivirana_varijabla naziv="DomainObject.Predmet.ProtustrankaIDrugiAdressOIB_1">PRIMUS BANKA d.d. u prisilnoj likvidaciji, OIB 94984932553, Boškovićeva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PRIMUS BANKA d.d. prisilnoj likvidaciji</item>
      <item>PRIMUS BANKA d.d. u prisilnoj likvidaciji</item>
      <item>Nikola Jakir</item>
      <item>Anđelka Duvnjak</item>
      <item>Branka Malbašić</item>
      <item>SUNCE OSIGURANJE</item>
    </izvorni_sadrzaj>
    <derivirana_varijabla naziv="DomainObject.Predmet.SudioniciListNaziv_1">
      <item>PRIMUS BANKA d.d. prisilnoj likvidaciji</item>
      <item>PRIMUS BANKA d.d. u prisilnoj likvidaciji</item>
      <item>Nikola Jakir</item>
      <item>Anđelka Duvnjak</item>
      <item>Branka Malbašić</item>
      <item>SUNCE OSIGURANJE</item>
    </derivirana_varijabla>
  </DomainObject.Predmet.SudioniciListNaziv>
  <DomainObject.Predmet.SudioniciListAdressOIB>
    <izvorni_sadrzaj>
      <item>PRIMUS BANKA d.d. prisilnoj likvidaciji, OIB 94984932553, Boškovićeva 2,10000 Zagreb</item>
      <item>PRIMUS BANKA d.d. u prisilnoj likvidaciji, OIB 94984932553, Boškovićeva 2,10000 Zagreb</item>
      <item>Nikola Jakir, OIB 35440503043, Stonska 17,10000 Zagreb</item>
      <item>Anđelka Duvnjak, OIB 23350619805, Karažnik 90a,10000 Zagreb</item>
      <item>Branka Malbašić, OIB 93517569919, Kolodvorska 2,44320 Kutina</item>
      <item>SUNCE OSIGURANJE</item>
    </izvorni_sadrzaj>
    <derivirana_varijabla naziv="DomainObject.Predmet.SudioniciListAdressOIB_1">
      <item>PRIMUS BANKA d.d. prisilnoj likvidaciji, OIB 94984932553, Boškovićeva 2,10000 Zagreb</item>
      <item>PRIMUS BANKA d.d. u prisilnoj likvidaciji, OIB 94984932553, Boškovićeva 2,10000 Zagreb</item>
      <item>Nikola Jakir, OIB 35440503043, Stonska 17,10000 Zagreb</item>
      <item>Anđelka Duvnjak, OIB 23350619805, Karažnik 90a,10000 Zagreb</item>
      <item>Branka Malbašić, OIB 93517569919, Kolodvorska 2,44320 Kutina</item>
      <item>SUNCE OSIGURANJE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94984932553</item>
      <item>, OIB 94984932553</item>
      <item>, OIB 35440503043</item>
      <item>, OIB 23350619805</item>
      <item>, OIB 93517569919</item>
      <item>, OIB null</item>
    </izvorni_sadrzaj>
    <derivirana_varijabla naziv="DomainObject.Predmet.SudioniciListNazivOIB_1">
      <item>, OIB 94984932553</item>
      <item>, OIB 94984932553</item>
      <item>, OIB 35440503043</item>
      <item>, OIB 23350619805</item>
      <item>, OIB 93517569919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BRANKA MALBAŠIĆ, OIB 93517569919, Tina Ujevića 13 Zagreb</item>
    </izvorni_sadrzaj>
    <derivirana_varijabla naziv="DomainObject.Predmet.StecajniUpraviteljiListAddressOIB_1">
      <item>BRANKA MALBAŠIĆ, OIB 93517569919, Tina Ujevića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2855105-653A-412B-AF85-7440939D97C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213</properties:Words>
  <properties:Characters>1328</properties:Characters>
  <properties:Lines>43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2015-11-13T13:06:00Z</dcterms:created>
  <dc:creator>Vinka Mihalinčić</dc:creator>
  <cp:lastModifiedBy>Vinka Mihalinčić</cp:lastModifiedBy>
  <cp:lastPrinted>2015-07-03T10:39:00Z</cp:lastPrinted>
  <dcterms:modified xmlns:xsi="http://www.w3.org/2001/XMLSchema-instance" xsi:type="dcterms:W3CDTF">2015-11-13T13:07:00Z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