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c2ee7" w14:paraId="79c2ee7" w:rsidRDefault="002F7082" w:rsidP="002F7082" w:rsidR="002F7082">
      <w:pPr>
        <w15:collapsed w:val="false"/>
      </w:pPr>
      <w:bookmarkStart w:name="_GoBack" w:id="0"/>
      <w:bookmarkEnd w:id="0"/>
      <w:r>
        <w:t xml:space="preserve">   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2F7082" w:rsidP="002F7082" w:rsidR="002F7082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proofErr w:type="spellStart"/>
      <w:r w:rsidRPr="007276BF">
        <w:rPr>
          <w:szCs w:val="20"/>
          <w:lang w:val="en-AU"/>
        </w:rPr>
        <w:t>Dršćevka</w:t>
      </w:r>
      <w:proofErr w:type="spellEnd"/>
      <w:r w:rsidRPr="007276BF">
        <w:rPr>
          <w:szCs w:val="20"/>
          <w:lang w:val="en-AU"/>
        </w:rPr>
        <w:t xml:space="preserve"> 1, </w:t>
      </w:r>
      <w:proofErr w:type="spellStart"/>
      <w:r w:rsidRPr="007276BF">
        <w:rPr>
          <w:szCs w:val="20"/>
          <w:lang w:val="en-AU"/>
        </w:rPr>
        <w:t>Pazin</w:t>
      </w:r>
      <w:proofErr w:type="spellEnd"/>
    </w:p>
    <w:p w:rsidRDefault="002F7082" w:rsidP="002F7082" w:rsidR="002F7082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2F7082" w:rsidP="002F7082" w:rsidR="002F7082">
      <w:pPr>
        <w:rPr>
          <w:sz w:val="23"/>
          <w:szCs w:val="23"/>
        </w:rPr>
      </w:pPr>
    </w:p>
    <w:p w:rsidRDefault="009E3A0B" w:rsidP="009E3A0B" w:rsidR="000A08E4">
      <w:pPr>
        <w:jc w:val="both"/>
      </w:pPr>
      <w:r>
        <w:tab/>
      </w:r>
      <w:r w:rsidRPr="009E3A0B">
        <w:t xml:space="preserve">Trgovački sud u Pazinu, po stečajnoj sutkinji </w:t>
      </w:r>
      <w:proofErr w:type="spellStart"/>
      <w:r w:rsidRPr="009E3A0B">
        <w:t>Tijani</w:t>
      </w:r>
      <w:proofErr w:type="spellEnd"/>
      <w:r w:rsidRPr="009E3A0B">
        <w:t xml:space="preserve"> Licul, u stečajnom postupku nad pravnom osobom (dužnikom) 7 BOOKERS d.o.o. u likvidaciji Rovinjsko selo, </w:t>
      </w:r>
      <w:proofErr w:type="spellStart"/>
      <w:r w:rsidRPr="009E3A0B">
        <w:t>Duranka</w:t>
      </w:r>
      <w:proofErr w:type="spellEnd"/>
      <w:r w:rsidRPr="009E3A0B">
        <w:t xml:space="preserve"> 4,  OIB: 69290891350, 23. siječnja 2018</w:t>
      </w:r>
    </w:p>
    <w:p w:rsidRDefault="009E3A0B" w:rsidP="009E3A0B" w:rsidR="009E3A0B">
      <w:pPr>
        <w:jc w:val="both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 w:rsidRP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dužnikom  </w:t>
      </w:r>
      <w:r w:rsidR="009E3A0B" w:rsidRPr="009E3A0B">
        <w:t xml:space="preserve">7 BOOKERS d.o.o. u likvidaciji Rovinjsko selo, </w:t>
      </w:r>
      <w:proofErr w:type="spellStart"/>
      <w:r w:rsidR="009E3A0B" w:rsidRPr="009E3A0B">
        <w:t>Duranka</w:t>
      </w:r>
      <w:proofErr w:type="spellEnd"/>
      <w:r w:rsidR="009E3A0B" w:rsidRPr="009E3A0B">
        <w:t xml:space="preserve"> 4,  OIB: 69290891350</w:t>
      </w:r>
      <w:r>
        <w:t xml:space="preserve">, </w:t>
      </w:r>
      <w:r>
        <w:rPr>
          <w:sz w:val="23"/>
          <w:szCs w:val="23"/>
        </w:rPr>
        <w:t>da u roku od 15 dana uplate predujam u iznosu od 10.000,00 kuna za pokriće troškova prethodnog postupka te stečajnog postupka, na depozit ovog suda broj: HR43 2390001 1300029763, poziv na broj 020-</w:t>
      </w:r>
      <w:r w:rsidR="009E3A0B">
        <w:rPr>
          <w:sz w:val="23"/>
          <w:szCs w:val="23"/>
        </w:rPr>
        <w:t>666</w:t>
      </w:r>
      <w:r>
        <w:rPr>
          <w:sz w:val="23"/>
          <w:szCs w:val="23"/>
        </w:rPr>
        <w:t>-1</w:t>
      </w:r>
      <w:r w:rsidR="006F40B2">
        <w:rPr>
          <w:sz w:val="23"/>
          <w:szCs w:val="23"/>
        </w:rPr>
        <w:t>7</w:t>
      </w:r>
      <w:r>
        <w:rPr>
          <w:bCs w:val="false"/>
          <w:sz w:val="23"/>
          <w:szCs w:val="23"/>
        </w:rPr>
        <w:t xml:space="preserve">.  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</w:p>
    <w:p w:rsidRDefault="002F7082" w:rsidP="002F7082" w:rsidR="002F7082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2F7082" w:rsidP="002F7082" w:rsidR="002F7082">
      <w:pPr>
        <w:jc w:val="both"/>
        <w:rPr>
          <w:sz w:val="23"/>
          <w:szCs w:val="23"/>
          <w:lang w:val="pl-PL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>U predmetu je pokrenut prethodni postupak te je zakazano ročište radi utvrđivanja pretpostavki za otvaranje stečajnog postupka nad dužnikom.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Budući da nije utvrđeno da dužnik ima imovinu, temeljem čl. 132. st. 1. SZ-a, odlučeno je kao u izreci.</w:t>
      </w:r>
    </w:p>
    <w:p w:rsidRDefault="002F7082" w:rsidP="002F7082" w:rsidR="002F7082">
      <w:pPr>
        <w:jc w:val="center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9E3A0B">
        <w:rPr>
          <w:sz w:val="23"/>
          <w:szCs w:val="23"/>
        </w:rPr>
        <w:t>6</w:t>
      </w:r>
      <w:r>
        <w:rPr>
          <w:sz w:val="23"/>
          <w:szCs w:val="23"/>
        </w:rPr>
        <w:t xml:space="preserve">. </w:t>
      </w:r>
      <w:r w:rsidR="009E3A0B">
        <w:rPr>
          <w:sz w:val="23"/>
          <w:szCs w:val="23"/>
        </w:rPr>
        <w:t>veljače</w:t>
      </w:r>
      <w:r>
        <w:rPr>
          <w:sz w:val="23"/>
          <w:szCs w:val="23"/>
        </w:rPr>
        <w:t xml:space="preserve"> 201</w:t>
      </w:r>
      <w:r w:rsidR="006F40B2">
        <w:rPr>
          <w:sz w:val="23"/>
          <w:szCs w:val="23"/>
        </w:rPr>
        <w:t>8</w:t>
      </w:r>
      <w:r>
        <w:rPr>
          <w:sz w:val="23"/>
          <w:szCs w:val="23"/>
        </w:rPr>
        <w:t>.</w:t>
      </w:r>
    </w:p>
    <w:p w:rsidRDefault="002F7082" w:rsidP="002F7082" w:rsidR="002F7082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2F7082" w:rsidP="002F7082" w:rsidR="002F7082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  <w:r w:rsidR="007C6C1E">
        <w:rPr>
          <w:sz w:val="23"/>
          <w:szCs w:val="23"/>
        </w:rPr>
        <w:t>, v. r.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F7082" w:rsidP="002F7082" w:rsidR="002F7082"/>
    <w:p w:rsidRDefault="002F7082" w:rsidP="002F7082" w:rsidR="002F7082">
      <w:pPr>
        <w:jc w:val="both"/>
      </w:pPr>
      <w:r>
        <w:t>DNA:</w:t>
      </w:r>
    </w:p>
    <w:p w:rsidRDefault="002F7082" w:rsidP="002F7082" w:rsidR="002F7082">
      <w:pPr>
        <w:jc w:val="both"/>
      </w:pPr>
      <w:r>
        <w:t xml:space="preserve">- e-Oglasna ploča suda </w:t>
      </w:r>
      <w:r w:rsidR="009E3A0B">
        <w:t>6</w:t>
      </w:r>
      <w:r>
        <w:t xml:space="preserve">. </w:t>
      </w:r>
      <w:r w:rsidR="009E3A0B">
        <w:t>veljače</w:t>
      </w:r>
      <w:r>
        <w:t xml:space="preserve"> 201</w:t>
      </w:r>
      <w:r w:rsidR="006F40B2">
        <w:t>8</w:t>
      </w:r>
      <w:r>
        <w:t>. (čl. 132. st. 3. SZ-a)</w:t>
      </w:r>
    </w:p>
    <w:p w:rsidRDefault="00B40CA8" w:rsidR="00B40CA8"/>
    <w:sectPr w:rsidSect="002F7082" w:rsidR="00B40CA8">
      <w:headerReference w:type="default" r:id="rId9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82" w:rsidP="002F7082" w:rsidR="002F7082">
      <w:r>
        <w:separator/>
      </w:r>
    </w:p>
  </w:endnote>
  <w:endnote w:id="0" w:type="continuationSeparator">
    <w:p w:rsidRDefault="002F7082" w:rsidP="002F7082" w:rsidR="002F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82" w:rsidP="002F7082" w:rsidR="002F7082">
      <w:r>
        <w:separator/>
      </w:r>
    </w:p>
  </w:footnote>
  <w:footnote w:id="0" w:type="continuationSeparator">
    <w:p w:rsidRDefault="002F7082" w:rsidP="002F7082" w:rsidR="002F7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8E4" w:rsidP="000A08E4" w:rsidR="000A08E4">
    <w:pPr>
      <w:pStyle w:val="Zaglavlje"/>
      <w:jc w:val="right"/>
    </w:pPr>
    <w:proofErr w:type="spellStart"/>
    <w:r>
      <w:t>Posl</w:t>
    </w:r>
    <w:proofErr w:type="spellEnd"/>
    <w:r>
      <w:t>. broj: 4 St</w:t>
    </w:r>
    <w:r w:rsidR="001B4105">
      <w:t>-666/2017-13</w:t>
    </w:r>
  </w:p>
  <w:p w:rsidRDefault="002F7082" w:rsidP="000A08E4" w:rsidR="002F7082" w:rsidRPr="000A08E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0462"/>
    <w:rsid w:val="00072CFB"/>
    <w:rsid w:val="000A08E4"/>
    <w:rsid w:val="000D25AD"/>
    <w:rsid w:val="000F105A"/>
    <w:rsid w:val="001062DB"/>
    <w:rsid w:val="00190FBC"/>
    <w:rsid w:val="001B4105"/>
    <w:rsid w:val="001C1699"/>
    <w:rsid w:val="001C3A77"/>
    <w:rsid w:val="002F7082"/>
    <w:rsid w:val="00346A61"/>
    <w:rsid w:val="003938AB"/>
    <w:rsid w:val="00513D3B"/>
    <w:rsid w:val="006F40B2"/>
    <w:rsid w:val="0070508C"/>
    <w:rsid w:val="007C6C1E"/>
    <w:rsid w:val="00880764"/>
    <w:rsid w:val="008A5B53"/>
    <w:rsid w:val="008A7FC8"/>
    <w:rsid w:val="008B17C9"/>
    <w:rsid w:val="008D7BC5"/>
    <w:rsid w:val="00904265"/>
    <w:rsid w:val="009517BB"/>
    <w:rsid w:val="00993913"/>
    <w:rsid w:val="009E3A0B"/>
    <w:rsid w:val="00A5015F"/>
    <w:rsid w:val="00B07E0D"/>
    <w:rsid w:val="00B40CA8"/>
    <w:rsid w:val="00B72C2F"/>
    <w:rsid w:val="00B772B6"/>
    <w:rsid w:val="00CF0462"/>
    <w:rsid w:val="00CF1C38"/>
    <w:rsid w:val="00E93E03"/>
    <w:rsid w:val="00ED7617"/>
    <w:rsid w:val="00EE2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70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3A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A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A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A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A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708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3A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A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A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A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A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68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</izvorni_sadrzaj>
    <derivirana_varijabla naziv="DomainObject.Predmet.Broj_1">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St-666/2017</izvorni_sadrzaj>
    <derivirana_varijabla naziv="DomainObject.Predmet.OznakaBroj_1">St-666/2017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7 BOOKERS d.o.o. u likvidaciji, ROVINJSKO SELO</izvorni_sadrzaj>
    <derivirana_varijabla naziv="DomainObject.Predmet.ProtustrankaFormated_1">  7 BOOKERS d.o.o. u likvidaciji, ROVINJSKO SELO</derivirana_varijabla>
  </DomainObject.Predmet.ProtustrankaFormated>
  <DomainObject.Predmet.ProtustrankaFormatedOIB>
    <izvorni_sadrzaj>  7 BOOKERS d.o.o. u likvidaciji, ROVINJSKO SELO, OIB 69290891350</izvorni_sadrzaj>
    <derivirana_varijabla naziv="DomainObject.Predmet.ProtustrankaFormatedOIB_1">  7 BOOKERS d.o.o. u likvidaciji, ROVINJSKO SELO, OIB 69290891350</derivirana_varijabla>
  </DomainObject.Predmet.ProtustrankaFormatedOIB>
  <DomainObject.Predmet.ProtustrankaFormatedWithAdress>
    <izvorni_sadrzaj> 7 BOOKERS d.o.o. u likvidaciji, ROVINJSKO SELO, Duranka 4, 52210 Rovinjsko Selo</izvorni_sadrzaj>
    <derivirana_varijabla naziv="DomainObject.Predmet.ProtustrankaFormatedWithAdress_1"> 7 BOOKERS d.o.o. u likvidaciji, ROVINJSKO SELO, Duranka 4, 52210 Rovinjsko Selo</derivirana_varijabla>
  </DomainObject.Predmet.ProtustrankaFormatedWithAdress>
  <DomainObject.Predmet.ProtustrankaFormatedWithAdressOIB>
    <izvorni_sadrzaj> 7 BOOKERS d.o.o. u likvidaciji, ROVINJSKO SELO, OIB 69290891350, Duranka 4, 52210 Rovinjsko Selo</izvorni_sadrzaj>
    <derivirana_varijabla naziv="DomainObject.Predmet.ProtustrankaFormatedWithAdressOIB_1"> 7 BOOKERS d.o.o. u likvidaciji, ROVINJSKO SELO, OIB 69290891350, Duranka 4, 52210 Rovinjsko Selo</derivirana_varijabla>
  </DomainObject.Predmet.ProtustrankaFormatedWithAdressOIB>
  <DomainObject.Predmet.ProtustrankaWithAdress>
    <izvorni_sadrzaj>7 BOOKERS d.o.o. u likvidaciji, ROVINJSKO SELO Duranka 4, 52210 Rovinjsko Selo</izvorni_sadrzaj>
    <derivirana_varijabla naziv="DomainObject.Predmet.ProtustrankaWithAdress_1">7 BOOKERS d.o.o. u likvidaciji, ROVINJSKO SELO Duranka 4, 52210 Rovinjsko Selo</derivirana_varijabla>
  </DomainObject.Predmet.ProtustrankaWithAdress>
  <DomainObject.Predmet.ProtustrankaWithAdressOIB>
    <izvorni_sadrzaj>7 BOOKERS d.o.o. u likvidaciji, ROVINJSKO SELO, OIB 69290891350, Duranka 4, 52210 Rovinjsko Selo</izvorni_sadrzaj>
    <derivirana_varijabla naziv="DomainObject.Predmet.ProtustrankaWithAdressOIB_1">7 BOOKERS d.o.o. u likvidaciji, ROVINJSKO SELO, OIB 69290891350, Duranka 4, 52210 Rovinjsko Selo</derivirana_varijabla>
  </DomainObject.Predmet.ProtustrankaWithAdressOIB>
  <DomainObject.Predmet.ProtustrankaNazivFormated>
    <izvorni_sadrzaj>7 BOOKERS d.o.o. u likvidaciji, ROVINJSKO SELO</izvorni_sadrzaj>
    <derivirana_varijabla naziv="DomainObject.Predmet.ProtustrankaNazivFormated_1">7 BOOKERS d.o.o. u likvidaciji, ROVINJSKO SELO</derivirana_varijabla>
  </DomainObject.Predmet.ProtustrankaNazivFormated>
  <DomainObject.Predmet.ProtustrankaNazivFormatedOIB>
    <izvorni_sadrzaj>7 BOOKERS d.o.o. u likvidaciji, ROVINJSKO SELO, OIB 69290891350</izvorni_sadrzaj>
    <derivirana_varijabla naziv="DomainObject.Predmet.ProtustrankaNazivFormatedOIB_1">7 BOOKERS d.o.o. u likvidaciji, ROVINJSKO SELO, OIB 69290891350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36919.95</izvorni_sadrzaj>
    <derivirana_varijabla naziv="DomainObject.Predmet.TrenutnaVrijednost_1">36919.95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7 BOOKERS d.o.o. u likvidaciji, ROVINJSKO SELO</item>
    </izvorni_sadrzaj>
    <derivirana_varijabla naziv="DomainObject.Predmet.ProtuStrankaListFormated_1">
      <item>7 BOOKERS d.o.o. u likvidaciji, ROVINJSKO SELO</item>
    </derivirana_varijabla>
  </DomainObject.Predmet.ProtuStrankaListFormated>
  <DomainObject.Predmet.ProtuStrankaListFormatedOIB>
    <izvorni_sadrzaj>
      <item>7 BOOKERS d.o.o. u likvidaciji, ROVINJSKO SELO, OIB 69290891350</item>
    </izvorni_sadrzaj>
    <derivirana_varijabla naziv="DomainObject.Predmet.ProtuStrankaListFormatedOIB_1">
      <item>7 BOOKERS d.o.o. u likvidaciji, ROVINJSKO SELO, OIB 69290891350</item>
    </derivirana_varijabla>
  </DomainObject.Predmet.ProtuStrankaListFormatedOIB>
  <DomainObject.Predmet.ProtuStrankaListFormatedWithAdress>
    <izvorni_sadrzaj>
      <item>7 BOOKERS d.o.o. u likvidaciji, ROVINJSKO SELO, Duranka 4, 52210 Rovinjsko Selo</item>
    </izvorni_sadrzaj>
    <derivirana_varijabla naziv="DomainObject.Predmet.ProtuStrankaListFormatedWithAdress_1">
      <item>7 BOOKERS d.o.o. u likvidaciji, ROVINJSKO SELO, Duranka 4, 52210 Rovinjsko Selo</item>
    </derivirana_varijabla>
  </DomainObject.Predmet.ProtuStrankaListFormatedWithAdress>
  <DomainObject.Predmet.ProtuStrankaListFormatedWithAdressOIB>
    <izvorni_sadrzaj>
      <item>7 BOOKERS d.o.o. u likvidaciji, ROVINJSKO SELO, OIB 69290891350, Duranka 4, 52210 Rovinjsko Selo</item>
    </izvorni_sadrzaj>
    <derivirana_varijabla naziv="DomainObject.Predmet.ProtuStrankaListFormatedWithAdressOIB_1">
      <item>7 BOOKERS d.o.o. u likvidaciji, ROVINJSKO SELO, OIB 69290891350, Duranka 4, 52210 Rovinjsko Selo</item>
    </derivirana_varijabla>
  </DomainObject.Predmet.ProtuStrankaListFormatedWithAdressOIB>
  <DomainObject.Predmet.ProtuStrankaListNazivFormated>
    <izvorni_sadrzaj>
      <item>7 BOOKERS d.o.o. u likvidaciji, ROVINJSKO SELO</item>
    </izvorni_sadrzaj>
    <derivirana_varijabla naziv="DomainObject.Predmet.ProtuStrankaListNazivFormated_1">
      <item>7 BOOKERS d.o.o. u likvidaciji, ROVINJSKO SELO</item>
    </derivirana_varijabla>
  </DomainObject.Predmet.ProtuStrankaListNazivFormated>
  <DomainObject.Predmet.ProtuStrankaListNazivFormatedOIB>
    <izvorni_sadrzaj>
      <item>7 BOOKERS d.o.o. u likvidaciji, ROVINJSKO SELO, OIB 69290891350</item>
    </izvorni_sadrzaj>
    <derivirana_varijabla naziv="DomainObject.Predmet.ProtuStrankaListNazivFormatedOIB_1">
      <item>7 BOOKERS d.o.o. u likvidaciji, ROVINJSKO SELO, OIB 69290891350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7 BOOKERS d.o.o. u likvidaciji, ROVINJSKO SELO</izvorni_sadrzaj>
    <derivirana_varijabla naziv="DomainObject.Predmet.ProtustrankaIDrugi_1">7 BOOKERS d.o.o. u likvidaciji, ROVINJSKO SELO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7 BOOKERS d.o.o. u likvidaciji, ROVINJSKO SELO, OIB 69290891350, Duranka 4, 52210 Rovinjsko Selo</izvorni_sadrzaj>
    <derivirana_varijabla naziv="DomainObject.Predmet.ProtustrankaIDrugiAdressOIB_1">7 BOOKERS d.o.o. u likvidaciji, ROVINJSKO SELO, OIB 69290891350, Duranka 4, 52210 Rovinjsko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7 BOOKERS d.o.o. u likvidaciji, ROVINJSKO SELO</item>
    </izvorni_sadrzaj>
    <derivirana_varijabla naziv="DomainObject.Predmet.SudioniciListNaziv_1">
      <item>FINANCIJSKA AGENCIJA, RC RIJEKA, PODRUŽNICA PULA, PULA</item>
      <item>7 BOOKERS d.o.o. u likvidaciji, ROVINJSKO SELO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7 BOOKERS d.o.o. u likvidaciji, ROVINJSKO SELO, OIB 69290891350, Duranka 4,52210 Rovinjsko Selo</item>
    </izvorni_sadrzaj>
    <derivirana_varijabla naziv="DomainObject.Predmet.SudioniciListAdressOIB_1">
      <item>FINANCIJSKA AGENCIJA, RC RIJEKA, PODRUŽNICA PULA, PULA, OIB 85821130368, F. Kurelca 8,51000 Rijeka</item>
      <item>7 BOOKERS d.o.o. u likvidaciji, ROVINJSKO SELO, OIB 69290891350, Duranka 4,52210 Rovinjsko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69290891350</item>
    </izvorni_sadrzaj>
    <derivirana_varijabla naziv="DomainObject.Predmet.SudioniciListNazivOIB_1">
      <item>, OIB 85821130368</item>
      <item>, OIB 69290891350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396</properties:Words>
  <properties:Characters>2005</properties:Characters>
  <properties:Lines>51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2018-02-06T09:26:00Z</dcterms:created>
  <dc:creator>Sanja Prodan</dc:creator>
  <cp:lastModifiedBy>Sanja Prodan</cp:lastModifiedBy>
  <cp:lastPrinted>2018-02-06T09:31:00Z</cp:lastPrinted>
  <dcterms:modified xmlns:xsi="http://www.w3.org/2001/XMLSchema-instance" xsi:type="dcterms:W3CDTF">2018-02-06T09:32:00Z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