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3f83" w14:paraId="ecb3f83" w:rsidRDefault="00D91623" w:rsidP="00910611" w:rsidR="00D9162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623" w:rsidP="00910611" w:rsidR="00D91623">
      <w:r>
        <w:rPr>
          <w:rFonts w:eastAsia="MS Mincho"/>
        </w:rPr>
        <w:t xml:space="preserve">   REPUBLIKA HRVATSKA</w:t>
      </w:r>
    </w:p>
    <w:p w:rsidRDefault="00D91623" w:rsidP="00910611" w:rsidR="00D91623">
      <w:r>
        <w:rPr>
          <w:rFonts w:eastAsia="MS Mincho"/>
        </w:rPr>
        <w:t>TRGOVAČKI SUD U RIJECI</w:t>
      </w:r>
    </w:p>
    <w:p w:rsidRDefault="00D91623" w:rsidR="00D9162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91623" w:rsidP="00910611" w:rsidR="00D91623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C85A51" w:rsidRPr="00C85A51">
        <w:rPr>
          <w:b/>
        </w:rPr>
        <w:t>MONTE SERPO društvo s ograničenom odgovornošću za građenje i usluge</w:t>
      </w:r>
      <w:r w:rsidR="00C85A51">
        <w:rPr>
          <w:b/>
        </w:rPr>
        <w:t xml:space="preserve">, Rijeka, Zagrebačka 5, OIB </w:t>
      </w:r>
      <w:r w:rsidR="00C85A51" w:rsidRPr="00C85A51">
        <w:rPr>
          <w:b/>
        </w:rPr>
        <w:t>24865214691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F45504">
        <w:t>11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C85A51">
        <w:rPr>
          <w:b/>
        </w:rPr>
        <w:t xml:space="preserve">MARCU DALL OGLIO Italija, San </w:t>
      </w:r>
      <w:proofErr w:type="spellStart"/>
      <w:r w:rsidR="00C85A51">
        <w:rPr>
          <w:b/>
        </w:rPr>
        <w:t>Benedetto</w:t>
      </w:r>
      <w:proofErr w:type="spellEnd"/>
      <w:r w:rsidR="00C85A51">
        <w:rPr>
          <w:b/>
        </w:rPr>
        <w:t xml:space="preserve">, </w:t>
      </w:r>
      <w:proofErr w:type="spellStart"/>
      <w:r w:rsidR="00C85A51">
        <w:rPr>
          <w:b/>
        </w:rPr>
        <w:t>Via</w:t>
      </w:r>
      <w:proofErr w:type="spellEnd"/>
      <w:r w:rsidR="00C85A51">
        <w:rPr>
          <w:b/>
        </w:rPr>
        <w:t xml:space="preserve"> E. </w:t>
      </w:r>
      <w:proofErr w:type="spellStart"/>
      <w:r w:rsidR="00C85A51">
        <w:rPr>
          <w:b/>
        </w:rPr>
        <w:t>Ferri</w:t>
      </w:r>
      <w:proofErr w:type="spellEnd"/>
      <w:r w:rsidR="00C85A51">
        <w:rPr>
          <w:b/>
        </w:rPr>
        <w:t xml:space="preserve"> 91, OIB 24841744479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C85A51" w:rsidRPr="00C85A51">
        <w:rPr>
          <w:b/>
        </w:rPr>
        <w:t>MONTE SERPO društvo s ograničenom odgovornošću za građenje i usluge, Rijeka, Zagrebačka 5, OIB 24865214691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6D775C">
        <w:t>555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6D775C">
        <w:rPr>
          <w:bCs/>
        </w:rPr>
        <w:t>555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6D775C" w:rsidRPr="006D775C">
        <w:rPr>
          <w:b/>
        </w:rPr>
        <w:t>24841744479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6D775C">
        <w:rPr>
          <w:b/>
          <w:bCs/>
        </w:rPr>
        <w:t>555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6D775C">
        <w:rPr>
          <w:bCs/>
        </w:rPr>
        <w:t>603.902,58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F45504">
        <w:t>11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2D0355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2D0355">
        <w:t xml:space="preserve"> </w:t>
      </w:r>
    </w:p>
    <w:p w:rsidRDefault="002D0355" w:rsidP="002D0355" w:rsidR="002D0355">
      <w:pPr>
        <w:ind w:firstLine="708" w:left="1416"/>
        <w:jc w:val="right"/>
      </w:pPr>
    </w:p>
    <w:p w:rsidRDefault="00D91623" w:rsidP="002D0355" w:rsidR="00D91623">
      <w:pPr>
        <w:ind w:firstLine="708" w:left="1416"/>
        <w:jc w:val="right"/>
      </w:pPr>
    </w:p>
    <w:p w:rsidRDefault="002D0355" w:rsidP="002D0355" w:rsidR="002D0355" w:rsidRPr="009F27D0">
      <w:pPr>
        <w:ind w:firstLine="708" w:left="1416"/>
        <w:jc w:val="right"/>
        <w:rPr>
          <w:sz w:val="32"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F45504">
        <w:rPr>
          <w:sz w:val="20"/>
          <w:szCs w:val="20"/>
        </w:rPr>
        <w:t>11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C85A51">
      <w:t>555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E0501"/>
    <w:rsid w:val="002E0CE7"/>
    <w:rsid w:val="00363676"/>
    <w:rsid w:val="00367900"/>
    <w:rsid w:val="003B47E3"/>
    <w:rsid w:val="0040236F"/>
    <w:rsid w:val="00412E43"/>
    <w:rsid w:val="004823C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6D775C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7D0"/>
    <w:rsid w:val="009F2E88"/>
    <w:rsid w:val="00A3131C"/>
    <w:rsid w:val="00A82D3C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430C9"/>
    <w:rsid w:val="00C445DA"/>
    <w:rsid w:val="00C83F8A"/>
    <w:rsid w:val="00C85A51"/>
    <w:rsid w:val="00CA122B"/>
    <w:rsid w:val="00CA1A47"/>
    <w:rsid w:val="00CC693B"/>
    <w:rsid w:val="00D36AC3"/>
    <w:rsid w:val="00D5639E"/>
    <w:rsid w:val="00D91623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6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6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62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62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6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6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62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62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SERPO društvo s ograničenom odgovornošću za građenje i usluge</izvorni_sadrzaj>
    <derivirana_varijabla naziv="DomainObject.Predmet.ProtustrankaFormated_1">  MONTE SERPO društvo s ograničenom odgovornošću za građenje i usluge</derivirana_varijabla>
  </DomainObject.Predmet.ProtustrankaFormated>
  <DomainObject.Predmet.ProtustrankaFormatedOIB>
    <izvorni_sadrzaj>  MONTE SERPO društvo s ograničenom odgovornošću za građenje i usluge, OIB 24865214691</izvorni_sadrzaj>
    <derivirana_varijabla naziv="DomainObject.Predmet.ProtustrankaFormatedOIB_1">  MONTE SERPO društvo s ograničenom odgovornošću za građenje i usluge, OIB 24865214691</derivirana_varijabla>
  </DomainObject.Predmet.ProtustrankaFormatedOIB>
  <DomainObject.Predmet.ProtustrankaFormatedWithAdress>
    <izvorni_sadrzaj> MONTE SERPO društvo s ograničenom odgovornošću za građenje i usluge, Zagrebačka 5, 51000 Rijeka</izvorni_sadrzaj>
    <derivirana_varijabla naziv="DomainObject.Predmet.ProtustrankaFormatedWithAdress_1"> MONTE SERPO društvo s ograničenom odgovornošću za građenje i usluge, Zagrebačka 5, 51000 Rijeka</derivirana_varijabla>
  </DomainObject.Predmet.ProtustrankaFormatedWithAdress>
  <DomainObject.Predmet.ProtustrankaFormatedWithAdressOIB>
    <izvorni_sadrzaj> MONTE SERPO društvo s ograničenom odgovornošću za građenje i usluge, OIB 24865214691, Zagrebačka 5, 51000 Rijeka</izvorni_sadrzaj>
    <derivirana_varijabla naziv="DomainObject.Predmet.ProtustrankaFormatedWithAdressOIB_1"> MONTE SERPO društvo s ograničenom odgovornošću za građenje i usluge, OIB 24865214691, Zagrebačka 5, 51000 Rijeka</derivirana_varijabla>
  </DomainObject.Predmet.ProtustrankaFormatedWithAdressOIB>
  <DomainObject.Predmet.ProtustrankaWithAdress>
    <izvorni_sadrzaj>MONTE SERPO društvo s ograničenom odgovornošću za građenje i usluge Zagrebačka 5, 51000 Rijeka</izvorni_sadrzaj>
    <derivirana_varijabla naziv="DomainObject.Predmet.ProtustrankaWithAdress_1">MONTE SERPO društvo s ograničenom odgovornošću za građenje i usluge Zagrebačka 5, 51000 Rijeka</derivirana_varijabla>
  </DomainObject.Predmet.ProtustrankaWithAdress>
  <DomainObject.Predmet.ProtustrankaWithAdressOIB>
    <izvorni_sadrzaj>MONTE SERPO društvo s ograničenom odgovornošću za građenje i usluge, OIB 24865214691, Zagrebačka 5, 51000 Rijeka</izvorni_sadrzaj>
    <derivirana_varijabla naziv="DomainObject.Predmet.ProtustrankaWithAdressOIB_1">MONTE SERPO društvo s ograničenom odgovornošću za građenje i usluge, OIB 24865214691, Zagrebačka 5, 51000 Rijeka</derivirana_varijabla>
  </DomainObject.Predmet.ProtustrankaWithAdressOIB>
  <DomainObject.Predmet.ProtustrankaNazivFormated>
    <izvorni_sadrzaj>MONTE SERPO društvo s ograničenom odgovornošću za građenje i usluge</izvorni_sadrzaj>
    <derivirana_varijabla naziv="DomainObject.Predmet.ProtustrankaNazivFormated_1">MONTE SERPO društvo s ograničenom odgovornošću za građenje i usluge</derivirana_varijabla>
  </DomainObject.Predmet.ProtustrankaNazivFormated>
  <DomainObject.Predmet.ProtustrankaNazivFormatedOIB>
    <izvorni_sadrzaj>MONTE SERPO društvo s ograničenom odgovornošću za građenje i usluge, OIB 24865214691</izvorni_sadrzaj>
    <derivirana_varijabla naziv="DomainObject.Predmet.ProtustrankaNazivFormatedOIB_1">MONTE SERPO društvo s ograničenom odgovornošću za građenje i usluge, OIB 24865214691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SERPO društvo s ograničenom odgovornošću za građenje i usluge</item>
    </izvorni_sadrzaj>
    <derivirana_varijabla naziv="DomainObject.Predmet.ProtuStrankaListFormated_1">
      <item>MONTE SERPO društvo s ograničenom odgovornošću za građenje i usluge</item>
    </derivirana_varijabla>
  </DomainObject.Predmet.ProtuStrankaListFormated>
  <DomainObject.Predmet.ProtuStrankaListFormatedOIB>
    <izvorni_sadrzaj>
      <item>MONTE SERPO društvo s ograničenom odgovornošću za građenje i usluge, OIB 24865214691</item>
    </izvorni_sadrzaj>
    <derivirana_varijabla naziv="DomainObject.Predmet.ProtuStrankaListFormatedOIB_1">
      <item>MONTE SERPO društvo s ograničenom odgovornošću za građenje i usluge, OIB 24865214691</item>
    </derivirana_varijabla>
  </DomainObject.Predmet.ProtuStrankaListFormatedOIB>
  <DomainObject.Predmet.ProtuStrankaListFormatedWithAdress>
    <izvorni_sadrzaj>
      <item>MONTE SERPO društvo s ograničenom odgovornošću za građenje i usluge, Zagrebačka 5, 51000 Rijeka</item>
    </izvorni_sadrzaj>
    <derivirana_varijabla naziv="DomainObject.Predmet.ProtuStrankaListFormatedWithAdress_1">
      <item>MONTE SERPO društvo s ograničenom odgovornošću za građenje i usluge, Zagrebačka 5, 51000 Rijeka</item>
    </derivirana_varijabla>
  </DomainObject.Predmet.ProtuStrankaListFormatedWithAdress>
  <DomainObject.Predmet.ProtuStrankaListFormatedWithAdressOIB>
    <izvorni_sadrzaj>
      <item>MONTE SERPO društvo s ograničenom odgovornošću za građenje i usluge, OIB 24865214691, Zagrebačka 5, 51000 Rijeka</item>
    </izvorni_sadrzaj>
    <derivirana_varijabla naziv="DomainObject.Predmet.ProtuStrankaListFormatedWithAdressOIB_1">
      <item>MONTE SERPO društvo s ograničenom odgovornošću za građenje i usluge, OIB 24865214691, Zagrebačka 5, 51000 Rijeka</item>
    </derivirana_varijabla>
  </DomainObject.Predmet.ProtuStrankaListFormatedWithAdressOIB>
  <DomainObject.Predmet.ProtuStrankaListNazivFormated>
    <izvorni_sadrzaj>
      <item>MONTE SERPO društvo s ograničenom odgovornošću za građenje i usluge</item>
    </izvorni_sadrzaj>
    <derivirana_varijabla naziv="DomainObject.Predmet.ProtuStrankaListNazivFormated_1">
      <item>MONTE SERPO društvo s ograničenom odgovornošću za građenje i usluge</item>
    </derivirana_varijabla>
  </DomainObject.Predmet.ProtuStrankaListNazivFormated>
  <DomainObject.Predmet.ProtuStrankaListNazivFormatedOIB>
    <izvorni_sadrzaj>
      <item>MONTE SERPO društvo s ograničenom odgovornošću za građenje i usluge, OIB 24865214691</item>
    </izvorni_sadrzaj>
    <derivirana_varijabla naziv="DomainObject.Predmet.ProtuStrankaListNazivFormatedOIB_1">
      <item>MONTE SERPO društvo s ograničenom odgovornošću za građenje i usluge, OIB 24865214691</item>
    </derivirana_varijabla>
  </DomainObject.Predmet.ProtuStrankaListNazivFormatedOIB>
  <DomainObject.Predmet.OstaliListFormated>
    <izvorni_sadrzaj>
      <item>Marco Dall'oglio</item>
    </izvorni_sadrzaj>
    <derivirana_varijabla naziv="DomainObject.Predmet.OstaliListFormated_1">
      <item>Marco Dall'oglio</item>
    </derivirana_varijabla>
  </DomainObject.Predmet.OstaliListFormated>
  <DomainObject.Predmet.OstaliListFormatedOIB>
    <izvorni_sadrzaj>
      <item>Marco Dall'oglio, OIB 24841744479</item>
    </izvorni_sadrzaj>
    <derivirana_varijabla naziv="DomainObject.Predmet.OstaliListFormatedOIB_1">
      <item>Marco Dall'oglio, OIB 24841744479</item>
    </derivirana_varijabla>
  </DomainObject.Predmet.OstaliListFormatedOIB>
  <DomainObject.Predmet.OstaliListFormatedWithAdress>
    <izvorni_sadrzaj>
      <item>Marco Dall'oglio, Via E. Ferri 91, San Benedetto</item>
    </izvorni_sadrzaj>
    <derivirana_varijabla naziv="DomainObject.Predmet.OstaliListFormatedWithAdress_1">
      <item>Marco Dall'oglio, Via E. Ferri 91, San Benedetto</item>
    </derivirana_varijabla>
  </DomainObject.Predmet.OstaliListFormatedWithAdress>
  <DomainObject.Predmet.OstaliListFormatedWithAdressOIB>
    <izvorni_sadrzaj>
      <item>Marco Dall'oglio, OIB 24841744479, Via E. Ferri 91, San Benedetto</item>
    </izvorni_sadrzaj>
    <derivirana_varijabla naziv="DomainObject.Predmet.OstaliListFormatedWithAdressOIB_1">
      <item>Marco Dall'oglio, OIB 24841744479, Via E. Ferri 91, San Benedetto</item>
    </derivirana_varijabla>
  </DomainObject.Predmet.OstaliListFormatedWithAdressOIB>
  <DomainObject.Predmet.OstaliListNazivFormated>
    <izvorni_sadrzaj>
      <item>Marco Dall'oglio</item>
    </izvorni_sadrzaj>
    <derivirana_varijabla naziv="DomainObject.Predmet.OstaliListNazivFormated_1">
      <item>Marco Dall'oglio</item>
    </derivirana_varijabla>
  </DomainObject.Predmet.OstaliListNazivFormated>
  <DomainObject.Predmet.OstaliListNazivFormatedOIB>
    <izvorni_sadrzaj>
      <item>Marco Dall'oglio, OIB 24841744479</item>
    </izvorni_sadrzaj>
    <derivirana_varijabla naziv="DomainObject.Predmet.OstaliListNazivFormatedOIB_1">
      <item>Marco Dall'oglio, OIB 24841744479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SERPO društvo s ograničenom odgovornošću za građenje i usluge</izvorni_sadrzaj>
    <derivirana_varijabla naziv="DomainObject.Predmet.ProtustrankaIDrugi_1">MONTE SERPO društvo s ograničenom odgovornošću za građenje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SERPO društvo s ograničenom odgovornošću za građenje i usluge, OIB 24865214691, Zagrebačka 5, 51000 Rijeka</izvorni_sadrzaj>
    <derivirana_varijabla naziv="DomainObject.Predmet.ProtustrankaIDrugiAdressOIB_1">MONTE SERPO društvo s ograničenom odgovornošću za građenje i usluge, OIB 24865214691,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SERPO društvo s ograničenom odgovornošću za građenje i usluge</item>
      <item>Marco Dall'oglio</item>
    </izvorni_sadrzaj>
    <derivirana_varijabla naziv="DomainObject.Predmet.SudioniciListNaziv_1">
      <item>FINA  Rijeka</item>
      <item>MONTE SERPO društvo s ograničenom odgovornošću za građenje i usluge</item>
      <item>Marco Dall'oglio</item>
    </derivirana_varijabla>
  </DomainObject.Predmet.SudioniciListNaziv>
  <DomainObject.Predmet.SudioniciListAdressOIB>
    <izvorni_sadrzaj>
      <item>FINA  Rijeka, OIB 85821130368, Frana Kurelca 8,51000 Rijeka</item>
      <item>MONTE SERPO društvo s ograničenom odgovornošću za građenje i usluge, OIB 24865214691, Zagrebačka 5,51000 Rijeka</item>
      <item>Marco Dall'oglio, OIB 24841744479, Via E. Ferri 91,San Benedetto</item>
    </izvorni_sadrzaj>
    <derivirana_varijabla naziv="DomainObject.Predmet.SudioniciListAdressOIB_1">
      <item>FINA  Rijeka, OIB 85821130368, Frana Kurelca 8,51000 Rijeka</item>
      <item>MONTE SERPO društvo s ograničenom odgovornošću za građenje i usluge, OIB 24865214691, Zagrebačka 5,51000 Rijeka</item>
      <item>Marco Dall'oglio, OIB 24841744479, Via E. Ferri 91,San Benedetto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24865214691</item>
      <item>, OIB 24841744479</item>
    </izvorni_sadrzaj>
    <derivirana_varijabla naziv="DomainObject.Predmet.SudioniciListNazivOIB_1">
      <item>, OIB 85821130368</item>
      <item>, OIB 24865214691</item>
      <item>, OIB 24841744479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89EFD-AC75-4AA5-86C2-D91CB1246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5336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2018-01-11T13:39:00Z</dcterms:created>
  <dc:creator>ksarlija</dc:creator>
  <cp:lastModifiedBy>Jasna Radulović</cp:lastModifiedBy>
  <cp:lastPrinted>2018-01-11T09:53:00Z</cp:lastPrinted>
  <dcterms:modified xmlns:xsi="http://www.w3.org/2001/XMLSchema-instance" xsi:type="dcterms:W3CDTF">2018-01-11T13:44:00Z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