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38e7" w14:paraId="a8f38e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306A6F">
        <w:t>862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306A6F">
        <w:rPr>
          <w:szCs w:val="20"/>
        </w:rPr>
        <w:t>VALNEA MARKETING d.o.o., Zagreb, Veliko Polje, Obrovačka 10, MBS: 080477094, OIB: 38837787851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306A6F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306A6F">
        <w:t>51.966,23</w:t>
      </w:r>
    </w:p>
    <w:p w:rsidRDefault="00DE7E19" w:rsidP="00306A6F" w:rsidR="00DE7E19">
      <w:pPr>
        <w:jc w:val="both"/>
      </w:pP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67799"/>
    <w:rsid w:val="00306A6F"/>
    <w:rsid w:val="00325966"/>
    <w:rsid w:val="00371D82"/>
    <w:rsid w:val="00457EF8"/>
    <w:rsid w:val="00460924"/>
    <w:rsid w:val="004874E2"/>
    <w:rsid w:val="004E6B5C"/>
    <w:rsid w:val="0069561D"/>
    <w:rsid w:val="006B2226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80967"/>
    <w:rsid w:val="00B3758A"/>
    <w:rsid w:val="00B4105F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536A6"/>
    <w:rsid w:val="00E9698B"/>
    <w:rsid w:val="00F34BA8"/>
    <w:rsid w:val="00F63C7F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6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6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4862</izvorni_sadrzaj>
    <derivirana_varijabla naziv="DomainObject.Predmet.Broj_1">4862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St-4862/2015</izvorni_sadrzaj>
    <derivirana_varijabla naziv="DomainObject.Predmet.OznakaBroj_1">St-4862/2015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VALNEA MARKETING d.o.o.</izvorni_sadrzaj>
    <derivirana_varijabla naziv="DomainObject.Predmet.ProtustrankaFormated_1">  VALNEA MARKETING d.o.o.</derivirana_varijabla>
  </DomainObject.Predmet.ProtustrankaFormated>
  <DomainObject.Predmet.ProtustrankaFormatedOIB>
    <izvorni_sadrzaj>  VALNEA MARKETING d.o.o., OIB 38837787851</izvorni_sadrzaj>
    <derivirana_varijabla naziv="DomainObject.Predmet.ProtustrankaFormatedOIB_1">  VALNEA MARKETING d.o.o., OIB 38837787851</derivirana_varijabla>
  </DomainObject.Predmet.ProtustrankaFormatedOIB>
  <DomainObject.Predmet.ProtustrankaFormatedWithAdress>
    <izvorni_sadrzaj> VALNEA MARKETING d.o.o., Veliko Polje, Obrovačka 10, 10000 Zagreb</izvorni_sadrzaj>
    <derivirana_varijabla naziv="DomainObject.Predmet.ProtustrankaFormatedWithAdress_1"> VALNEA MARKETING d.o.o., Veliko Polje, Obrovačka 10, 10000 Zagreb</derivirana_varijabla>
  </DomainObject.Predmet.ProtustrankaFormatedWithAdress>
  <DomainObject.Predmet.ProtustrankaFormatedWithAdressOIB>
    <izvorni_sadrzaj> VALNEA MARKETING d.o.o., OIB 38837787851, Veliko Polje, Obrovačka 10, 10000 Zagreb</izvorni_sadrzaj>
    <derivirana_varijabla naziv="DomainObject.Predmet.ProtustrankaFormatedWithAdressOIB_1"> VALNEA MARKETING d.o.o., OIB 38837787851, Veliko Polje, Obrovačka 10, 10000 Zagreb</derivirana_varijabla>
  </DomainObject.Predmet.ProtustrankaFormatedWithAdressOIB>
  <DomainObject.Predmet.ProtustrankaWithAdress>
    <izvorni_sadrzaj>VALNEA MARKETING d.o.o. Veliko Polje, Obrovačka 10, 10000 Zagreb</izvorni_sadrzaj>
    <derivirana_varijabla naziv="DomainObject.Predmet.ProtustrankaWithAdress_1">VALNEA MARKETING d.o.o. Veliko Polje, Obrovačka 10, 10000 Zagreb</derivirana_varijabla>
  </DomainObject.Predmet.ProtustrankaWithAdress>
  <DomainObject.Predmet.ProtustrankaWithAdressOIB>
    <izvorni_sadrzaj>VALNEA MARKETING d.o.o., OIB 38837787851, Veliko Polje, Obrovačka 10, 10000 Zagreb</izvorni_sadrzaj>
    <derivirana_varijabla naziv="DomainObject.Predmet.ProtustrankaWithAdressOIB_1">VALNEA MARKETING d.o.o., OIB 38837787851, Veliko Polje, Obrovačka 10, 10000 Zagreb</derivirana_varijabla>
  </DomainObject.Predmet.ProtustrankaWithAdressOIB>
  <DomainObject.Predmet.ProtustrankaNazivFormated>
    <izvorni_sadrzaj>VALNEA MARKETING d.o.o.</izvorni_sadrzaj>
    <derivirana_varijabla naziv="DomainObject.Predmet.ProtustrankaNazivFormated_1">VALNEA MARKETING d.o.o.</derivirana_varijabla>
  </DomainObject.Predmet.ProtustrankaNazivFormated>
  <DomainObject.Predmet.ProtustrankaNazivFormatedOIB>
    <izvorni_sadrzaj>VALNEA MARKETING d.o.o., OIB 38837787851</izvorni_sadrzaj>
    <derivirana_varijabla naziv="DomainObject.Predmet.ProtustrankaNazivFormatedOIB_1">VALNEA MARKETING d.o.o., OIB 38837787851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VALNEA MARKETING d.o.o.</item>
    </izvorni_sadrzaj>
    <derivirana_varijabla naziv="DomainObject.Predmet.ProtuStrankaListFormated_1">
      <item>VALNEA MARKETING d.o.o.</item>
    </derivirana_varijabla>
  </DomainObject.Predmet.ProtuStrankaListFormated>
  <DomainObject.Predmet.ProtuStrankaListFormatedOIB>
    <izvorni_sadrzaj>
      <item>VALNEA MARKETING d.o.o., OIB 38837787851</item>
    </izvorni_sadrzaj>
    <derivirana_varijabla naziv="DomainObject.Predmet.ProtuStrankaListFormatedOIB_1">
      <item>VALNEA MARKETING d.o.o., OIB 38837787851</item>
    </derivirana_varijabla>
  </DomainObject.Predmet.ProtuStrankaListFormatedOIB>
  <DomainObject.Predmet.ProtuStrankaListFormatedWithAdress>
    <izvorni_sadrzaj>
      <item>VALNEA MARKETING d.o.o., Veliko Polje, Obrovačka 10, 10000 Zagreb</item>
    </izvorni_sadrzaj>
    <derivirana_varijabla naziv="DomainObject.Predmet.ProtuStrankaListFormatedWithAdress_1">
      <item>VALNEA MARKETING d.o.o., Veliko Polje, Obrovačka 10, 10000 Zagreb</item>
    </derivirana_varijabla>
  </DomainObject.Predmet.ProtuStrankaListFormatedWithAdress>
  <DomainObject.Predmet.ProtuStrankaListFormatedWithAdressOIB>
    <izvorni_sadrzaj>
      <item>VALNEA MARKETING d.o.o., OIB 38837787851, Veliko Polje, Obrovačka 10, 10000 Zagreb</item>
    </izvorni_sadrzaj>
    <derivirana_varijabla naziv="DomainObject.Predmet.ProtuStrankaListFormatedWithAdressOIB_1">
      <item>VALNEA MARKETING d.o.o., OIB 38837787851, Veliko Polje, Obrovačka 10, 10000 Zagreb</item>
    </derivirana_varijabla>
  </DomainObject.Predmet.ProtuStrankaListFormatedWithAdressOIB>
  <DomainObject.Predmet.ProtuStrankaListNazivFormated>
    <izvorni_sadrzaj>
      <item>VALNEA MARKETING d.o.o.</item>
    </izvorni_sadrzaj>
    <derivirana_varijabla naziv="DomainObject.Predmet.ProtuStrankaListNazivFormated_1">
      <item>VALNEA MARKETING d.o.o.</item>
    </derivirana_varijabla>
  </DomainObject.Predmet.ProtuStrankaListNazivFormated>
  <DomainObject.Predmet.ProtuStrankaListNazivFormatedOIB>
    <izvorni_sadrzaj>
      <item>VALNEA MARKETING d.o.o., OIB 38837787851</item>
    </izvorni_sadrzaj>
    <derivirana_varijabla naziv="DomainObject.Predmet.ProtuStrankaListNazivFormatedOIB_1">
      <item>VALNEA MARKETING d.o.o., OIB 38837787851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VALNEA MARKETING d.o.o.</izvorni_sadrzaj>
    <derivirana_varijabla naziv="DomainObject.Predmet.ProtustrankaIDrugi_1">VALNEA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VALNEA MARKETING d.o.o., OIB 38837787851, Veliko Polje, Obrovačka 10, 10000 Zagreb</izvorni_sadrzaj>
    <derivirana_varijabla naziv="DomainObject.Predmet.ProtustrankaIDrugiAdressOIB_1">VALNEA MARKETING d.o.o., OIB 38837787851, Veliko Polje, Obrovačka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VALNEA MARKETING d.o.o.</item>
      <item>FINA Regionalni centar Zagreb</item>
    </izvorni_sadrzaj>
    <derivirana_varijabla naziv="DomainObject.Predmet.SudioniciListNaziv_1">
      <item>VALNEA MARKETING d.o.o.</item>
      <item>FINA Regionalni centar Zagreb</item>
    </derivirana_varijabla>
  </DomainObject.Predmet.SudioniciListNaziv>
  <DomainObject.Predmet.SudioniciListAdressOIB>
    <izvorni_sadrzaj>
      <item>VALNEA MARKETING d.o.o., OIB 38837787851, Veliko Polje, Obrovačka 10,10000 Zagreb</item>
      <item>FINA Regionalni centar Zagreb, OIB 85821130368, Trg svibanjskih žrtava 1995. 1,10000 Zagreb</item>
    </izvorni_sadrzaj>
    <derivirana_varijabla naziv="DomainObject.Predmet.SudioniciListAdressOIB_1">
      <item>VALNEA MARKETING d.o.o., OIB 38837787851, Veliko Polje, Obrovačka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38837787851</item>
      <item>, OIB 85821130368</item>
    </izvorni_sadrzaj>
    <derivirana_varijabla naziv="DomainObject.Predmet.SudioniciListNazivOIB_1">
      <item>, OIB 38837787851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1333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2016-01-27T08:49:00Z</dcterms:created>
  <dc:creator>Ivana Manestar</dc:creator>
  <cp:lastModifiedBy>Ksenija Nol</cp:lastModifiedBy>
  <cp:lastPrinted>2016-01-27T08:49:00Z</cp:lastPrinted>
  <dcterms:modified xmlns:xsi="http://www.w3.org/2001/XMLSchema-instance" xsi:type="dcterms:W3CDTF">2016-01-27T12:34:00Z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