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e739" w14:paraId="ec0e739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DE459B">
        <w:t>1</w:t>
      </w:r>
      <w:r w:rsidR="00AE6A0E">
        <w:t>99/15-7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AE6A0E">
        <w:t>30. listopada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AE6A0E">
        <w:t xml:space="preserve">IVOŠ GRADNJA d.o.o., Zadar, </w:t>
      </w:r>
      <w:proofErr w:type="spellStart"/>
      <w:r w:rsidR="00AE6A0E">
        <w:t>Benka</w:t>
      </w:r>
      <w:proofErr w:type="spellEnd"/>
      <w:r w:rsidR="00AE6A0E">
        <w:t xml:space="preserve"> </w:t>
      </w:r>
      <w:proofErr w:type="spellStart"/>
      <w:r w:rsidR="00AE6A0E">
        <w:t>Benkovića</w:t>
      </w:r>
      <w:proofErr w:type="spellEnd"/>
      <w:r w:rsidR="00AE6A0E">
        <w:t xml:space="preserve"> 30., OIB 30578440040</w:t>
      </w:r>
      <w:r w:rsidR="002A6E5F" w:rsidRPr="00AB42D5">
        <w:t xml:space="preserve">, </w:t>
      </w:r>
      <w:r w:rsidR="00AA5237" w:rsidRPr="008C3132">
        <w:t xml:space="preserve">dana </w:t>
      </w:r>
      <w:r w:rsidR="00253501">
        <w:t>4.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AE6A0E">
        <w:t xml:space="preserve">IVOŠ GRADNJA d.o.o., Zadar, </w:t>
      </w:r>
      <w:proofErr w:type="spellStart"/>
      <w:r w:rsidR="00AE6A0E">
        <w:t>Benka</w:t>
      </w:r>
      <w:proofErr w:type="spellEnd"/>
      <w:r w:rsidR="00AE6A0E">
        <w:t xml:space="preserve"> </w:t>
      </w:r>
      <w:proofErr w:type="spellStart"/>
      <w:r w:rsidR="00AE6A0E">
        <w:t>Benkovića</w:t>
      </w:r>
      <w:proofErr w:type="spellEnd"/>
      <w:r w:rsidR="00AE6A0E">
        <w:t xml:space="preserve"> 30., OIB 30578440040</w:t>
      </w:r>
      <w:r w:rsidR="00287005">
        <w:t xml:space="preserve"> </w:t>
      </w:r>
      <w:r w:rsidR="00AB42D5">
        <w:t xml:space="preserve">s danom </w:t>
      </w:r>
      <w:r w:rsidR="00253501">
        <w:t>4. travnja</w:t>
      </w:r>
      <w:r w:rsidR="00AB42D5">
        <w:t xml:space="preserve"> 2016. u </w:t>
      </w:r>
      <w:r w:rsidR="00AE6A0E">
        <w:t>11,10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proofErr w:type="spellStart"/>
      <w:r w:rsidR="00AE6A0E">
        <w:t>Jelenko</w:t>
      </w:r>
      <w:proofErr w:type="spellEnd"/>
      <w:r w:rsidR="00AE6A0E">
        <w:t xml:space="preserve"> </w:t>
      </w:r>
      <w:proofErr w:type="spellStart"/>
      <w:r w:rsidR="00AE6A0E">
        <w:t>Lehki</w:t>
      </w:r>
      <w:proofErr w:type="spellEnd"/>
      <w:r w:rsidR="00AE6A0E">
        <w:t xml:space="preserve"> iz Zagreba, Pavla </w:t>
      </w:r>
      <w:proofErr w:type="spellStart"/>
      <w:r w:rsidR="00AE6A0E">
        <w:t>Hatza</w:t>
      </w:r>
      <w:proofErr w:type="spellEnd"/>
      <w:r w:rsidR="00AE6A0E">
        <w:t xml:space="preserve"> 10., OIB 96068307857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AE6A0E">
        <w:t xml:space="preserve">IVOŠ GRADNJA d.o.o., Zadar, </w:t>
      </w:r>
      <w:proofErr w:type="spellStart"/>
      <w:r w:rsidR="00AE6A0E">
        <w:t>Benka</w:t>
      </w:r>
      <w:proofErr w:type="spellEnd"/>
      <w:r w:rsidR="00AE6A0E">
        <w:t xml:space="preserve"> </w:t>
      </w:r>
      <w:proofErr w:type="spellStart"/>
      <w:r w:rsidR="00AE6A0E">
        <w:t>Benkovića</w:t>
      </w:r>
      <w:proofErr w:type="spellEnd"/>
      <w:r w:rsidR="00AE6A0E">
        <w:t xml:space="preserve"> 30., OIB 30578440040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AE6A0E">
        <w:t>30. listopada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AE6A0E">
        <w:t>1922</w:t>
      </w:r>
      <w:r w:rsidR="00C45A25">
        <w:t xml:space="preserve"> </w:t>
      </w:r>
      <w:r w:rsidRPr="00B604B0">
        <w:t xml:space="preserve">dana u ukupnom iznosu od </w:t>
      </w:r>
      <w:r w:rsidR="00AE6A0E">
        <w:t>452.597,30</w:t>
      </w:r>
      <w:r w:rsidR="00C45A25">
        <w:t xml:space="preserve"> </w:t>
      </w:r>
      <w:r w:rsidRPr="00B604B0">
        <w:t xml:space="preserve">kuna, da nema zaposlenih, </w:t>
      </w:r>
      <w:r w:rsidR="00253501">
        <w:t xml:space="preserve">ima otvoren račun kod </w:t>
      </w:r>
      <w:r w:rsidR="00AE6A0E">
        <w:t>OTP banke Hrvatska d.d.,</w:t>
      </w:r>
      <w:r w:rsidR="00253501">
        <w:t xml:space="preserve">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53501">
        <w:t>21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53501">
        <w:t>4.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7F6" w:rsidR="002407F6">
      <w:r>
        <w:separator/>
      </w:r>
    </w:p>
  </w:endnote>
  <w:endnote w:id="0" w:type="continuationSeparator">
    <w:p w:rsidRDefault="002407F6" w:rsidR="00240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7F6" w:rsidR="002407F6">
      <w:r>
        <w:separator/>
      </w:r>
    </w:p>
  </w:footnote>
  <w:footnote w:id="0" w:type="continuationSeparator">
    <w:p w:rsidRDefault="002407F6" w:rsidR="002407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C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AE6A0E" w:rsidRPr="00AB42D5">
      <w:t>Poslovni broj: 5</w:t>
    </w:r>
    <w:r w:rsidR="00AE6A0E">
      <w:t xml:space="preserve"> St-199/15-7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07F6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967FC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0442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045A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B4C8A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4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4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St-199/2015-5</izvorni_sadrzaj>
    <derivirana_varijabla naziv="DomainObject.Oznaka_1">St-199/2015-5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IVOŠ GRADNJA d.o.o. za graditeljstvo</izvorni_sadrzaj>
    <derivirana_varijabla naziv="DomainObject.Predmet.ProtustrankaFormated_1">  IVOŠ GRADNJA d.o.o. za graditeljstvo</derivirana_varijabla>
  </DomainObject.Predmet.ProtustrankaFormated>
  <DomainObject.Predmet.ProtustrankaFormatedOIB>
    <izvorni_sadrzaj>  IVOŠ GRADNJA d.o.o. za graditeljstvo, OIB 30578440040</izvorni_sadrzaj>
    <derivirana_varijabla naziv="DomainObject.Predmet.ProtustrankaFormatedOIB_1">  IVOŠ GRADNJA d.o.o. za graditeljstvo, OIB 30578440040</derivirana_varijabla>
  </DomainObject.Predmet.ProtustrankaFormatedOIB>
  <DomainObject.Predmet.ProtustrankaFormatedWithAdress>
    <izvorni_sadrzaj> IVOŠ GRADNJA d.o.o. za graditeljstvo, Benka Benkovića 30, 23000 Zadar</izvorni_sadrzaj>
    <derivirana_varijabla naziv="DomainObject.Predmet.ProtustrankaFormatedWithAdress_1"> IVOŠ GRADNJA d.o.o. za graditeljstvo, Benka Benkovića 30, 23000 Zadar</derivirana_varijabla>
  </DomainObject.Predmet.ProtustrankaFormatedWithAdress>
  <DomainObject.Predmet.ProtustrankaFormatedWithAdressOIB>
    <izvorni_sadrzaj> IVOŠ GRADNJA d.o.o. za graditeljstvo, OIB 30578440040, Benka Benkovića 30, 23000 Zadar</izvorni_sadrzaj>
    <derivirana_varijabla naziv="DomainObject.Predmet.ProtustrankaFormatedWithAdressOIB_1"> IVOŠ GRADNJA d.o.o. za graditeljstvo, OIB 30578440040, Benka Benkovića 30, 23000 Zadar</derivirana_varijabla>
  </DomainObject.Predmet.ProtustrankaFormatedWithAdressOIB>
  <DomainObject.Predmet.ProtustrankaWithAdress>
    <izvorni_sadrzaj>IVOŠ GRADNJA d.o.o. za graditeljstvo Benka Benkovića 30, 23000 Zadar</izvorni_sadrzaj>
    <derivirana_varijabla naziv="DomainObject.Predmet.ProtustrankaWithAdress_1">IVOŠ GRADNJA d.o.o. za graditeljstvo Benka Benkovića 30, 23000 Zadar</derivirana_varijabla>
  </DomainObject.Predmet.ProtustrankaWithAdress>
  <DomainObject.Predmet.ProtustrankaWithAdressOIB>
    <izvorni_sadrzaj>IVOŠ GRADNJA d.o.o. za graditeljstvo, OIB 30578440040, Benka Benkovića 30, 23000 Zadar</izvorni_sadrzaj>
    <derivirana_varijabla naziv="DomainObject.Predmet.ProtustrankaWithAdressOIB_1">IVOŠ GRADNJA d.o.o. za graditeljstvo, OIB 30578440040, Benka Benkovića 30, 23000 Zadar</derivirana_varijabla>
  </DomainObject.Predmet.ProtustrankaWithAdressOIB>
  <DomainObject.Predmet.ProtustrankaNazivFormated>
    <izvorni_sadrzaj>IVOŠ GRADNJA d.o.o. za graditeljstvo</izvorni_sadrzaj>
    <derivirana_varijabla naziv="DomainObject.Predmet.ProtustrankaNazivFormated_1">IVOŠ GRADNJA d.o.o. za graditeljstvo</derivirana_varijabla>
  </DomainObject.Predmet.ProtustrankaNazivFormated>
  <DomainObject.Predmet.ProtustrankaNazivFormatedOIB>
    <izvorni_sadrzaj>IVOŠ GRADNJA d.o.o. za graditeljstvo, OIB 30578440040</izvorni_sadrzaj>
    <derivirana_varijabla naziv="DomainObject.Predmet.ProtustrankaNazivFormatedOIB_1">IVOŠ GRADNJA d.o.o. za graditeljstvo, OIB 30578440040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IVOŠ GRADNJA d.o.o. za graditeljstvo</item>
    </izvorni_sadrzaj>
    <derivirana_varijabla naziv="DomainObject.Predmet.ProtuStrankaListFormated_1">
      <item>IVOŠ GRADNJA d.o.o. za graditeljstvo</item>
    </derivirana_varijabla>
  </DomainObject.Predmet.ProtuStrankaListFormated>
  <DomainObject.Predmet.ProtuStrankaListFormatedOIB>
    <izvorni_sadrzaj>
      <item>IVOŠ GRADNJA d.o.o. za graditeljstvo, OIB 30578440040</item>
    </izvorni_sadrzaj>
    <derivirana_varijabla naziv="DomainObject.Predmet.ProtuStrankaListFormatedOIB_1">
      <item>IVOŠ GRADNJA d.o.o. za graditeljstvo, OIB 30578440040</item>
    </derivirana_varijabla>
  </DomainObject.Predmet.ProtuStrankaListFormatedOIB>
  <DomainObject.Predmet.ProtuStrankaListFormatedWithAdress>
    <izvorni_sadrzaj>
      <item>IVOŠ GRADNJA d.o.o. za graditeljstvo, Benka Benkovića 30, 23000 Zadar</item>
    </izvorni_sadrzaj>
    <derivirana_varijabla naziv="DomainObject.Predmet.ProtuStrankaListFormatedWithAdress_1">
      <item>IVOŠ GRADNJA d.o.o. za graditeljstvo, Benka Benkovića 30, 23000 Zadar</item>
    </derivirana_varijabla>
  </DomainObject.Predmet.ProtuStrankaListFormatedWithAdress>
  <DomainObject.Predmet.ProtuStrankaListFormatedWithAdressOIB>
    <izvorni_sadrzaj>
      <item>IVOŠ GRADNJA d.o.o. za graditeljstvo, OIB 30578440040, Benka Benkovića 30, 23000 Zadar</item>
    </izvorni_sadrzaj>
    <derivirana_varijabla naziv="DomainObject.Predmet.ProtuStrankaListFormatedWithAdressOIB_1">
      <item>IVOŠ GRADNJA d.o.o. za graditeljstvo, OIB 30578440040, Benka Benkovića 30, 23000 Zadar</item>
    </derivirana_varijabla>
  </DomainObject.Predmet.ProtuStrankaListFormatedWithAdressOIB>
  <DomainObject.Predmet.ProtuStrankaListNazivFormated>
    <izvorni_sadrzaj>
      <item>IVOŠ GRADNJA d.o.o. za graditeljstvo</item>
    </izvorni_sadrzaj>
    <derivirana_varijabla naziv="DomainObject.Predmet.ProtuStrankaListNazivFormated_1">
      <item>IVOŠ GRADNJA d.o.o. za graditeljstvo</item>
    </derivirana_varijabla>
  </DomainObject.Predmet.ProtuStrankaListNazivFormated>
  <DomainObject.Predmet.ProtuStrankaListNazivFormatedOIB>
    <izvorni_sadrzaj>
      <item>IVOŠ GRADNJA d.o.o. za graditeljstvo, OIB 30578440040</item>
    </izvorni_sadrzaj>
    <derivirana_varijabla naziv="DomainObject.Predmet.ProtuStrankaListNazivFormatedOIB_1">
      <item>IVOŠ GRADNJA d.o.o. za graditeljstvo, OIB 30578440040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St-199/2015-5</izvorni_sadrzaj>
    <derivirana_varijabla naziv="DomainObject.PoslovniBrojDokumenta_1">St-199/2015-5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IVOŠ GRADNJA d.o.o. za graditeljstvo</izvorni_sadrzaj>
    <derivirana_varijabla naziv="DomainObject.Predmet.ProtustrankaIDrugi_1">IVOŠ GRADNJA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IVOŠ GRADNJA d.o.o. za graditeljstvo, OIB 30578440040, Benka Benkovića 30, 23000 Zadar</izvorni_sadrzaj>
    <derivirana_varijabla naziv="DomainObject.Predmet.ProtustrankaIDrugiAdressOIB_1">IVOŠ GRADNJA d.o.o. za graditeljstvo, OIB 30578440040, Benka Benkovića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IVOŠ GRADNJA d.o.o. za graditeljstvo</item>
    </izvorni_sadrzaj>
    <derivirana_varijabla naziv="DomainObject.Predmet.SudioniciListNaziv_1">
      <item>FINA</item>
      <item>IVOŠ GRADNJA d.o.o. za graditeljstvo</item>
    </derivirana_varijabla>
  </DomainObject.Predmet.SudioniciListNaziv>
  <DomainObject.Predmet.SudioniciListAdressOIB>
    <izvorni_sadrzaj>
      <item>FINA, OIB 85821130368</item>
      <item>IVOŠ GRADNJA d.o.o. za graditeljstvo, OIB 30578440040, Benka Benkovića 30,23000 Zadar</item>
    </izvorni_sadrzaj>
    <derivirana_varijabla naziv="DomainObject.Predmet.SudioniciListAdressOIB_1">
      <item>FINA, OIB 85821130368</item>
      <item>IVOŠ GRADNJA d.o.o. za graditeljstvo, OIB 30578440040, Benka Benkovića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30578440040</item>
    </izvorni_sadrzaj>
    <derivirana_varijabla naziv="DomainObject.Predmet.SudioniciListNazivOIB_1">
      <item>, OIB 85821130368</item>
      <item>, OIB 30578440040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4708</properties:Characters>
  <properties:Lines>123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2016-04-04T05:55:00Z</dcterms:created>
  <dc:creator>Administrator</dc:creator>
  <cp:lastModifiedBy>Vedrana Raspović</cp:lastModifiedBy>
  <cp:lastPrinted>2016-04-04T06:00:00Z</cp:lastPrinted>
  <dcterms:modified xmlns:xsi="http://www.w3.org/2001/XMLSchema-instance" xsi:type="dcterms:W3CDTF">2016-04-04T09:08:00Z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