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debc" w14:paraId="4b1debc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AF19D9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F19D9">
              <w:rPr>
                <w:noProof/>
              </w:rPr>
              <w:t>484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611EF1">
        <w:t>EKO TEHNOLOGIJA TURIĆ &amp; ERAKOVIĆ j.d.o.o. za trgovinu i usluge, OIB: 71477899996, Split, Velebitska 92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11EF1" w:rsidRPr="00611EF1">
        <w:t>EKO TEHNOLOGIJA TURIĆ &amp; ERAKOVIĆ j.d.o.o. za trgovinu i usluge, OIB: 71477899996, Split, Velebitska 92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611EF1">
        <w:t>27</w:t>
      </w:r>
      <w:r w:rsidR="00902D74">
        <w:t>. lipnja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611EF1">
        <w:t>30.737,37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08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54C72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A730A"/>
    <w:rsid w:val="001B620D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572B"/>
    <w:rsid w:val="00313DA8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0DFB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1EF1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286F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AF19D9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82ADA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St-484/2018</izvorni_sadrzaj>
    <derivirana_varijabla naziv="DomainObject.Predmet.OznakaBroj_1">St-484/2018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TEHNOLOGIJA TURIĆ &amp; ERAKOVIĆ j.d.o.o. za trgovinu i usluge</izvorni_sadrzaj>
    <derivirana_varijabla naziv="DomainObject.Predmet.ProtustrankaFormated_1">  EKO TEHNOLOGIJA TURIĆ &amp; ERAKOVIĆ j.d.o.o. za trgovinu i usluge</derivirana_varijabla>
  </DomainObject.Predmet.ProtustrankaFormated>
  <DomainObject.Predmet.ProtustrankaFormatedOIB>
    <izvorni_sadrzaj>  EKO TEHNOLOGIJA TURIĆ &amp; ERAKOVIĆ j.d.o.o. za trgovinu i usluge, OIB 71477899996</izvorni_sadrzaj>
    <derivirana_varijabla naziv="DomainObject.Predmet.ProtustrankaFormatedOIB_1">  EKO TEHNOLOGIJA TURIĆ &amp; ERAKOVIĆ j.d.o.o. za trgovinu i usluge, OIB 71477899996</derivirana_varijabla>
  </DomainObject.Predmet.ProtustrankaFormatedOIB>
  <DomainObject.Predmet.ProtustrankaFormatedWithAdress>
    <izvorni_sadrzaj> EKO TEHNOLOGIJA TURIĆ &amp; ERAKOVIĆ j.d.o.o. za trgovinu i usluge, Velebitska 92, 21000 Split</izvorni_sadrzaj>
    <derivirana_varijabla naziv="DomainObject.Predmet.ProtustrankaFormatedWithAdress_1"> EKO TEHNOLOGIJA TURIĆ &amp; ERAKOVIĆ j.d.o.o. za trgovinu i usluge, Velebitska 92, 21000 Split</derivirana_varijabla>
  </DomainObject.Predmet.ProtustrankaFormatedWithAdress>
  <DomainObject.Predmet.ProtustrankaFormatedWithAdressOIB>
    <izvorni_sadrzaj> EKO TEHNOLOGIJA TURIĆ &amp; ERAKOVIĆ j.d.o.o. za trgovinu i usluge, OIB 71477899996, Velebitska 92, 21000 Split</izvorni_sadrzaj>
    <derivirana_varijabla naziv="DomainObject.Predmet.ProtustrankaFormatedWithAdressOIB_1"> EKO TEHNOLOGIJA TURIĆ &amp; ERAKOVIĆ j.d.o.o. za trgovinu i usluge, OIB 71477899996, Velebitska 92, 21000 Split</derivirana_varijabla>
  </DomainObject.Predmet.ProtustrankaFormatedWithAdressOIB>
  <DomainObject.Predmet.ProtustrankaWithAdress>
    <izvorni_sadrzaj>EKO TEHNOLOGIJA TURIĆ &amp; ERAKOVIĆ j.d.o.o. za trgovinu i usluge Velebitska 92, 21000 Split</izvorni_sadrzaj>
    <derivirana_varijabla naziv="DomainObject.Predmet.ProtustrankaWithAdress_1">EKO TEHNOLOGIJA TURIĆ &amp; ERAKOVIĆ j.d.o.o. za trgovinu i usluge Velebitska 92, 21000 Split</derivirana_varijabla>
  </DomainObject.Predmet.ProtustrankaWithAdress>
  <DomainObject.Predmet.ProtustrankaWithAdressOIB>
    <izvorni_sadrzaj>EKO TEHNOLOGIJA TURIĆ &amp; ERAKOVIĆ j.d.o.o. za trgovinu i usluge, OIB 71477899996, Velebitska 92, 21000 Split</izvorni_sadrzaj>
    <derivirana_varijabla naziv="DomainObject.Predmet.ProtustrankaWithAdressOIB_1">EKO TEHNOLOGIJA TURIĆ &amp; ERAKOVIĆ j.d.o.o. za trgovinu i usluge, OIB 71477899996, Velebitska 92, 21000 Split</derivirana_varijabla>
  </DomainObject.Predmet.ProtustrankaWithAdressOIB>
  <DomainObject.Predmet.ProtustrankaNazivFormated>
    <izvorni_sadrzaj>EKO TEHNOLOGIJA TURIĆ &amp; ERAKOVIĆ j.d.o.o. za trgovinu i usluge</izvorni_sadrzaj>
    <derivirana_varijabla naziv="DomainObject.Predmet.ProtustrankaNazivFormated_1">EKO TEHNOLOGIJA TURIĆ &amp; ERAKOVIĆ j.d.o.o. za trgovinu i usluge</derivirana_varijabla>
  </DomainObject.Predmet.ProtustrankaNazivFormated>
  <DomainObject.Predmet.ProtustrankaNazivFormatedOIB>
    <izvorni_sadrzaj>EKO TEHNOLOGIJA TURIĆ &amp; ERAKOVIĆ j.d.o.o. za trgovinu i usluge, OIB 71477899996</izvorni_sadrzaj>
    <derivirana_varijabla naziv="DomainObject.Predmet.ProtustrankaNazivFormatedOIB_1">EKO TEHNOLOGIJA TURIĆ &amp; ERAKOVIĆ j.d.o.o. za trgovinu i usluge, OIB 71477899996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30737.37</izvorni_sadrzaj>
    <derivirana_varijabla naziv="DomainObject.Predmet.TrenutnaVrijednost_1">30737.37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 TEHNOLOGIJA TURIĆ &amp; ERAKOVIĆ j.d.o.o. za trgovinu i usluge</item>
    </izvorni_sadrzaj>
    <derivirana_varijabla naziv="DomainObject.Predmet.ProtuStrankaListFormated_1">
      <item>EKO TEHNOLOGIJA TURIĆ &amp; ERAKOVIĆ j.d.o.o. za trgovinu i usluge</item>
    </derivirana_varijabla>
  </DomainObject.Predmet.ProtuStrankaListFormated>
  <DomainObject.Predmet.ProtuStrankaListFormatedOIB>
    <izvorni_sadrzaj>
      <item>EKO TEHNOLOGIJA TURIĆ &amp; ERAKOVIĆ j.d.o.o. za trgovinu i usluge, OIB 71477899996</item>
    </izvorni_sadrzaj>
    <derivirana_varijabla naziv="DomainObject.Predmet.ProtuStrankaListFormatedOIB_1">
      <item>EKO TEHNOLOGIJA TURIĆ &amp; ERAKOVIĆ j.d.o.o. za trgovinu i usluge, OIB 71477899996</item>
    </derivirana_varijabla>
  </DomainObject.Predmet.ProtuStrankaListFormatedOIB>
  <DomainObject.Predmet.ProtuStrankaListFormatedWithAdress>
    <izvorni_sadrzaj>
      <item>EKO TEHNOLOGIJA TURIĆ &amp; ERAKOVIĆ j.d.o.o. za trgovinu i usluge, Velebitska 92, 21000 Split</item>
    </izvorni_sadrzaj>
    <derivirana_varijabla naziv="DomainObject.Predmet.ProtuStrankaListFormatedWithAdress_1">
      <item>EKO TEHNOLOGIJA TURIĆ &amp; ERAKOVIĆ j.d.o.o. za trgovinu i usluge, Velebitska 92, 21000 Split</item>
    </derivirana_varijabla>
  </DomainObject.Predmet.ProtuStrankaListFormatedWithAdress>
  <DomainObject.Predmet.ProtuStrankaListFormatedWithAdressOIB>
    <izvorni_sadrzaj>
      <item>EKO TEHNOLOGIJA TURIĆ &amp; ERAKOVIĆ j.d.o.o. za trgovinu i usluge, OIB 71477899996, Velebitska 92, 21000 Split</item>
    </izvorni_sadrzaj>
    <derivirana_varijabla naziv="DomainObject.Predmet.ProtuStrankaListFormatedWithAdressOIB_1">
      <item>EKO TEHNOLOGIJA TURIĆ &amp; ERAKOVIĆ j.d.o.o. za trgovinu i usluge, OIB 71477899996, Velebitska 92, 21000 Split</item>
    </derivirana_varijabla>
  </DomainObject.Predmet.ProtuStrankaListFormatedWithAdressOIB>
  <DomainObject.Predmet.ProtuStrankaListNazivFormated>
    <izvorni_sadrzaj>
      <item>EKO TEHNOLOGIJA TURIĆ &amp; ERAKOVIĆ j.d.o.o. za trgovinu i usluge</item>
    </izvorni_sadrzaj>
    <derivirana_varijabla naziv="DomainObject.Predmet.ProtuStrankaListNazivFormated_1">
      <item>EKO TEHNOLOGIJA TURIĆ &amp; ERAKOVIĆ j.d.o.o. za trgovinu i usluge</item>
    </derivirana_varijabla>
  </DomainObject.Predmet.ProtuStrankaListNazivFormated>
  <DomainObject.Predmet.ProtuStrankaListNazivFormatedOIB>
    <izvorni_sadrzaj>
      <item>EKO TEHNOLOGIJA TURIĆ &amp; ERAKOVIĆ j.d.o.o. za trgovinu i usluge, OIB 71477899996</item>
    </izvorni_sadrzaj>
    <derivirana_varijabla naziv="DomainObject.Predmet.ProtuStrankaListNazivFormatedOIB_1">
      <item>EKO TEHNOLOGIJA TURIĆ &amp; ERAKOVIĆ j.d.o.o. za trgovinu i usluge, OIB 71477899996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 TEHNOLOGIJA TURIĆ &amp; ERAKOVIĆ j.d.o.o. za trgovinu i usluge</izvorni_sadrzaj>
    <derivirana_varijabla naziv="DomainObject.Predmet.ProtustrankaIDrugi_1">EKO TEHNOLOGIJA TURIĆ &amp; ERAKOVIĆ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 TEHNOLOGIJA TURIĆ &amp; ERAKOVIĆ j.d.o.o. za trgovinu i usluge, OIB 71477899996, Velebitska 92, 21000 Split</izvorni_sadrzaj>
    <derivirana_varijabla naziv="DomainObject.Predmet.ProtustrankaIDrugiAdressOIB_1">EKO TEHNOLOGIJA TURIĆ &amp; ERAKOVIĆ j.d.o.o. za trgovinu i usluge, OIB 71477899996, Velebitska 92,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TEHNOLOGIJA TURIĆ &amp; ERAKOVIĆ j.d.o.o. za trgovinu i usluge</item>
      <item>FINANCIJSKA AGENCIJA, RC SPLIT</item>
    </izvorni_sadrzaj>
    <derivirana_varijabla naziv="DomainObject.Predmet.SudioniciListNaziv_1">
      <item>EKO TEHNOLOGIJA TURIĆ &amp; ERAKOVIĆ j.d.o.o. za trgovinu i usluge</item>
      <item>FINANCIJSKA AGENCIJA, RC SPLIT</item>
    </derivirana_varijabla>
  </DomainObject.Predmet.SudioniciListNaziv>
  <DomainObject.Predmet.SudioniciListAdressOIB>
    <izvorni_sadrzaj>
      <item>EKO TEHNOLOGIJA TURIĆ &amp; ERAKOVIĆ j.d.o.o. za trgovinu i usluge, OIB 71477899996, Velebitska 92,21000 Split</item>
      <item>FINANCIJSKA AGENCIJA, RC SPLIT, OIB 85821130368, Mažuranićevo šetalište 24 b,21000 Split</item>
    </izvorni_sadrzaj>
    <derivirana_varijabla naziv="DomainObject.Predmet.SudioniciListAdressOIB_1">
      <item>EKO TEHNOLOGIJA TURIĆ &amp; ERAKOVIĆ j.d.o.o. za trgovinu i usluge, OIB 71477899996, Velebitska 92,21000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71477899996</item>
      <item>, OIB 85821130368</item>
    </izvorni_sadrzaj>
    <derivirana_varijabla naziv="DomainObject.Predmet.SudioniciListNazivOIB_1">
      <item>, OIB 71477899996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320B6-E605-47FC-99CE-BE7817830D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337</properties:Words>
  <properties:Characters>1900</properties:Characters>
  <properties:Lines>48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2018-10-19T10:39:00Z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(484-18.docx)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