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69a35" w14:paraId="dd69a35" w:rsidRDefault="00AE649C" w:rsidP="00FA5B5E" w:rsidR="00AE649C" w:rsidRPr="00B76F3C">
      <w:pPr>
        <w:pStyle w:val="Naslov3"/>
        <w15:collapsed w:val="false"/>
      </w:pPr>
    </w:p>
    <w:p w:rsidRDefault="00BB278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B2789" w:rsidP="00BB2789" w:rsidR="00BB2789">
      <w:pPr>
        <w:jc w:val="right"/>
      </w:pPr>
      <w:r>
        <w:t xml:space="preserve">        7- St-1305/2016-2.</w:t>
      </w:r>
    </w:p>
    <w:p w:rsidRDefault="00BB2789" w:rsidP="00BB2789" w:rsidR="00BB2789">
      <w:pPr>
        <w:jc w:val="center"/>
      </w:pPr>
      <w:r>
        <w:rPr>
          <w:b/>
        </w:rPr>
        <w:t>O G L A S</w:t>
      </w:r>
    </w:p>
    <w:p w:rsidRDefault="00BB2789" w:rsidP="00BB2789" w:rsidR="00BB2789">
      <w:pPr>
        <w:jc w:val="both"/>
      </w:pPr>
      <w:r>
        <w:t xml:space="preserve">TRGOVAČKI SUD U BJELOVARU, u skraćenom stečajnom postupku nad stečajnim dužnikom NETOGRAD j.d.o.o. za usluge i proizvodnju iz Bjelovara, Borisa Papandopula 16, MBS 010090647, OIB 73443806531, koji se vodi kod ovog suda pod poslovnim brojem St-1305/2016, temeljem odredbe čl.430., 431. i 434. Stečajnog zakona (Narodne novine broj 71/15), objavljuje: </w:t>
      </w:r>
    </w:p>
    <w:p w:rsidRDefault="00BB2789" w:rsidP="00BB2789" w:rsidR="00BB2789">
      <w:pPr>
        <w:jc w:val="both"/>
      </w:pPr>
      <w:r>
        <w:tab/>
      </w:r>
      <w:r>
        <w:rPr>
          <w:b/>
        </w:rPr>
        <w:t>I.</w:t>
      </w:r>
      <w:r>
        <w:t xml:space="preserve"> Na dan 17. lipnja 2016. godine dužnik u Očevidniku redoslijeda osnova za plaćanje ima evidentirane neizvršene osnove za plaćanje u ukupnom iznosu od 21.077,32 kuna, u koji iznos je uračunata kamata i naknada Financijske agencije za provedbu ovrhe na novčanim sredstvima.</w:t>
      </w:r>
    </w:p>
    <w:p w:rsidRDefault="00BB2789" w:rsidP="00BB2789" w:rsidR="00BB2789">
      <w:pPr>
        <w:jc w:val="both"/>
      </w:pPr>
      <w:r>
        <w:tab/>
      </w:r>
      <w:r>
        <w:rPr>
          <w:b/>
        </w:rPr>
        <w:t>II.</w:t>
      </w:r>
      <w:r>
        <w:t>Poziva se osoba ovlaštena za zastupanje dužnika –Matija Ranilović iz Novigrada Podravskog, Blaža Mađera 39, OIB 60591394743, da u roku od 15 dana od objave oglasa na mrežnoj stranici e-Oglasna ploča Trgovačkog suda u Bjelovaru podnese sudu javnobilježnički ovjerovljeni popis imovine i obveza na propisanom obrascu.</w:t>
      </w:r>
    </w:p>
    <w:p w:rsidRDefault="00BB2789" w:rsidP="00BB2789" w:rsidR="00BB2789">
      <w:pPr>
        <w:jc w:val="both"/>
      </w:pPr>
      <w:r>
        <w:tab/>
      </w:r>
      <w:r>
        <w:rPr>
          <w:b/>
        </w:rPr>
        <w:t>III.</w:t>
      </w:r>
      <w:r>
        <w:t>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BB2789" w:rsidP="00BB2789" w:rsidR="00BB2789">
      <w:pPr>
        <w:jc w:val="both"/>
      </w:pPr>
      <w:r>
        <w:tab/>
      </w:r>
      <w:r>
        <w:rPr>
          <w:b/>
        </w:rPr>
        <w:t>IV.</w:t>
      </w:r>
      <w:r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BB2789" w:rsidP="00BB2789" w:rsidR="00BB2789">
      <w:pPr>
        <w:ind w:firstLine="720"/>
        <w:jc w:val="both"/>
      </w:pPr>
      <w:r>
        <w:t>U Bjelovaru, 29. lipnja 2016. godine</w:t>
      </w:r>
    </w:p>
    <w:p w:rsidRDefault="00BB2789" w:rsidP="00BB2789" w:rsidR="00BB278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BB2789" w:rsidP="00BB2789" w:rsidR="00BB278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BB2789" w:rsidP="00BB2789" w:rsidR="00BB2789">
      <w:pPr>
        <w:ind w:firstLine="720"/>
        <w:jc w:val="both"/>
      </w:pPr>
      <w:bookmarkStart w:name="_GoBack" w:id="0"/>
      <w:bookmarkEnd w:id="0"/>
    </w:p>
    <w:p w:rsidRDefault="00BB2789" w:rsidP="00BB2789" w:rsidR="00BB2789">
      <w:pPr>
        <w:jc w:val="both"/>
      </w:pPr>
      <w:r>
        <w:t>Rj.</w:t>
      </w:r>
    </w:p>
    <w:p w:rsidRDefault="00BB2789" w:rsidP="00BB2789" w:rsidR="00BB2789">
      <w:pPr>
        <w:jc w:val="both"/>
      </w:pPr>
      <w:r>
        <w:t>Dna: stečajnom dužniku putem e-oglasne ploče suda</w:t>
      </w:r>
    </w:p>
    <w:p w:rsidRDefault="00BB2789" w:rsidP="00BB2789" w:rsidR="00BB2789">
      <w:pPr>
        <w:jc w:val="both"/>
      </w:pPr>
      <w:r>
        <w:t xml:space="preserve">       zakonskom zastupniku dužnika putem e-oglasne ploče suda</w:t>
      </w:r>
    </w:p>
    <w:p w:rsidRDefault="00BB2789" w:rsidP="00BB2789" w:rsidR="00BB2789">
      <w:pPr>
        <w:jc w:val="both"/>
      </w:pPr>
      <w:r>
        <w:lastRenderedPageBreak/>
        <w:t>Kal.45 dana</w:t>
      </w:r>
    </w:p>
    <w:p w:rsidRDefault="00BB2789" w:rsidP="00BB2789" w:rsidR="00BB2789">
      <w:pPr>
        <w:jc w:val="both"/>
      </w:pPr>
      <w:r>
        <w:t>U Bj.29.06.2016.g.</w:t>
      </w:r>
    </w:p>
    <w:p w:rsidRDefault="00BB2789" w:rsidP="00BB2789" w:rsidR="00BB2789">
      <w:pPr>
        <w:jc w:val="both"/>
      </w:pPr>
    </w:p>
    <w:p w:rsidRDefault="00BB2789" w:rsidP="00BB2789" w:rsidR="00BB2789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789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028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St-1305/2016-2</izvorni_sadrzaj>
    <derivirana_varijabla naziv="DomainObject.Oznaka_1">St-1305/2016-2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1305</izvorni_sadrzaj>
    <derivirana_varijabla naziv="DomainObject.Predmet.Broj_1">1305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St-1305/2016</izvorni_sadrzaj>
    <derivirana_varijabla naziv="DomainObject.Predmet.OznakaBroj_1">St-1305/2016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NETOGRAD jednostavno društvo s ograničenom odgovornošću za usluge i proizvodnju zastupanog po punomoćniku Matija Ranilović</izvorni_sadrzaj>
    <derivirana_varijabla naziv="DomainObject.Predmet.ProtustrankaFormated_1">  NETOGRAD jednostavno društvo s ograničenom odgovornošću za usluge i proizvodnju zastupanog po punomoćniku Matija Ranilović</derivirana_varijabla>
  </DomainObject.Predmet.ProtustrankaFormated>
  <DomainObject.Predmet.ProtustrankaFormatedOIB>
    <izvorni_sadrzaj>  NETOGRAD jednostavno društvo s ograničenom odgovornošću za usluge i proizvodnju, OIB 73443806531 zastupanog po punomoćniku Matija Ranilović</izvorni_sadrzaj>
    <derivirana_varijabla naziv="DomainObject.Predmet.ProtustrankaFormatedOIB_1">  NETOGRAD jednostavno društvo s ograničenom odgovornošću za usluge i proizvodnju, OIB 73443806531 zastupanog po punomoćniku Matija Ranilović</derivirana_varijabla>
  </DomainObject.Predmet.ProtustrankaFormatedOIB>
  <DomainObject.Predmet.ProtustrankaFormatedWithAdress>
    <izvorni_sadrzaj> NETOGRAD jednostavno društvo s ograničenom odgovornošću za usluge i proizvodnju, Borisa Papandopula 16, 43000 Bjelovar zastupanog po punomoćniku Matija Ranilović</izvorni_sadrzaj>
    <derivirana_varijabla naziv="DomainObject.Predmet.ProtustrankaFormatedWithAdress_1"> NETOGRAD jednostavno društvo s ograničenom odgovornošću za usluge i proizvodnju, Borisa Papandopula 16, 43000 Bjelovar zastupanog po punomoćniku Matija Ranilović</derivirana_varijabla>
  </DomainObject.Predmet.ProtustrankaFormatedWithAdress>
  <DomainObject.Predmet.ProtustrankaFormatedWithAdressOIB>
    <izvorni_sadrzaj> NETOGRAD jednostavno društvo s ograničenom odgovornošću za usluge i proizvodnju, OIB 73443806531, Borisa Papandopula 16, 43000 Bjelovar zastupanog po punomoćniku Matija Ranilović</izvorni_sadrzaj>
    <derivirana_varijabla naziv="DomainObject.Predmet.ProtustrankaFormatedWithAdressOIB_1"> NETOGRAD jednostavno društvo s ograničenom odgovornošću za usluge i proizvodnju, OIB 73443806531, Borisa Papandopula 16, 43000 Bjelovar zastupanog po punomoćniku Matija Ranilović</derivirana_varijabla>
  </DomainObject.Predmet.ProtustrankaFormatedWithAdressOIB>
  <DomainObject.Predmet.ProtustrankaWithAdress>
    <izvorni_sadrzaj>NETOGRAD jednostavno društvo s ograničenom odgovornošću za usluge i proizvodnju Borisa Papandopula 16, 43000 Bjelovar</izvorni_sadrzaj>
    <derivirana_varijabla naziv="DomainObject.Predmet.ProtustrankaWithAdress_1">NETOGRAD jednostavno društvo s ograničenom odgovornošću za usluge i proizvodnju Borisa Papandopula 16, 43000 Bjelovar</derivirana_varijabla>
  </DomainObject.Predmet.ProtustrankaWithAdress>
  <DomainObject.Predmet.ProtustrankaWithAdressOIB>
    <izvorni_sadrzaj>NETOGRAD jednostavno društvo s ograničenom odgovornošću za usluge i proizvodnju, OIB 73443806531, Borisa Papandopula 16, 43000 Bjelovar</izvorni_sadrzaj>
    <derivirana_varijabla naziv="DomainObject.Predmet.ProtustrankaWithAdressOIB_1">NETOGRAD jednostavno društvo s ograničenom odgovornošću za usluge i proizvodnju, OIB 73443806531, Borisa Papandopula 16, 43000 Bjelovar</derivirana_varijabla>
  </DomainObject.Predmet.ProtustrankaWithAdressOIB>
  <DomainObject.Predmet.ProtustrankaNazivFormated>
    <izvorni_sadrzaj>NETOGRAD jednostavno društvo s ograničenom odgovornošću za usluge i proizvodnju</izvorni_sadrzaj>
    <derivirana_varijabla naziv="DomainObject.Predmet.ProtustrankaNazivFormated_1">NETOGRAD jednostavno društvo s ograničenom odgovornošću za usluge i proizvodnju</derivirana_varijabla>
  </DomainObject.Predmet.ProtustrankaNazivFormated>
  <DomainObject.Predmet.ProtustrankaNazivFormatedOIB>
    <izvorni_sadrzaj>NETOGRAD jednostavno društvo s ograničenom odgovornošću za usluge i proizvodnju, OIB 73443806531</izvorni_sadrzaj>
    <derivirana_varijabla naziv="DomainObject.Predmet.ProtustrankaNazivFormatedOIB_1">NETOGRAD jednostavno društvo s ograničenom odgovornošću za usluge i proizvodnju, OIB 73443806531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NETOGRAD jednostavno društvo s ograničenom odgovornošću za usluge i proizvodnju zastupanog po punomoćniku Matija Ranilović</item>
    </izvorni_sadrzaj>
    <derivirana_varijabla naziv="DomainObject.Predmet.ProtuStrankaListFormated_1">
      <item>NETOGRAD jednostavno društvo s ograničenom odgovornošću za usluge i proizvodnju zastupanog po punomoćniku Matija Ranilović</item>
    </derivirana_varijabla>
  </DomainObject.Predmet.ProtuStrankaListFormated>
  <DomainObject.Predmet.ProtuStrankaListFormatedOIB>
    <izvorni_sadrzaj>
      <item>NETOGRAD jednostavno društvo s ograničenom odgovornošću za usluge i proizvodnju, OIB 73443806531 zastupanog po punomoćniku Matija Ranilović</item>
    </izvorni_sadrzaj>
    <derivirana_varijabla naziv="DomainObject.Predmet.ProtuStrankaListFormatedOIB_1">
      <item>NETOGRAD jednostavno društvo s ograničenom odgovornošću za usluge i proizvodnju, OIB 73443806531 zastupanog po punomoćniku Matija Ranilović</item>
    </derivirana_varijabla>
  </DomainObject.Predmet.ProtuStrankaListFormatedOIB>
  <DomainObject.Predmet.ProtuStrankaListFormatedWithAdress>
    <izvorni_sadrzaj>
      <item>NETOGRAD jednostavno društvo s ograničenom odgovornošću za usluge i proizvodnju, Borisa Papandopula 16, 43000 Bjelovar zastupanog po punomoćniku Matija Ranilović</item>
    </izvorni_sadrzaj>
    <derivirana_varijabla naziv="DomainObject.Predmet.ProtuStrankaListFormatedWithAdress_1">
      <item>NETOGRAD jednostavno društvo s ograničenom odgovornošću za usluge i proizvodnju, Borisa Papandopula 16, 43000 Bjelovar zastupanog po punomoćniku Matija Ranilović</item>
    </derivirana_varijabla>
  </DomainObject.Predmet.ProtuStrankaListFormatedWithAdress>
  <DomainObject.Predmet.ProtuStrankaListFormatedWithAdressOIB>
    <izvorni_sadrzaj>
      <item>NETOGRAD jednostavno društvo s ograničenom odgovornošću za usluge i proizvodnju, OIB 73443806531, Borisa Papandopula 16, 43000 Bjelovar zastupanog po punomoćniku Matija Ranilović</item>
    </izvorni_sadrzaj>
    <derivirana_varijabla naziv="DomainObject.Predmet.ProtuStrankaListFormatedWithAdressOIB_1">
      <item>NETOGRAD jednostavno društvo s ograničenom odgovornošću za usluge i proizvodnju, OIB 73443806531, Borisa Papandopula 16, 43000 Bjelovar zastupanog po punomoćniku Matija Ranilović</item>
    </derivirana_varijabla>
  </DomainObject.Predmet.ProtuStrankaListFormatedWithAdressOIB>
  <DomainObject.Predmet.ProtuStrankaListNazivFormated>
    <izvorni_sadrzaj>
      <item>NETOGRAD jednostavno društvo s ograničenom odgovornošću za usluge i proizvodnju</item>
    </izvorni_sadrzaj>
    <derivirana_varijabla naziv="DomainObject.Predmet.ProtuStrankaListNazivFormated_1">
      <item>NETOGRAD jednostavno društvo s ograničenom odgovornošću za usluge i proizvodnju</item>
    </derivirana_varijabla>
  </DomainObject.Predmet.ProtuStrankaListNazivFormated>
  <DomainObject.Predmet.ProtuStrankaListNazivFormatedOIB>
    <izvorni_sadrzaj>
      <item>NETOGRAD jednostavno društvo s ograničenom odgovornošću za usluge i proizvodnju, OIB 73443806531</item>
    </izvorni_sadrzaj>
    <derivirana_varijabla naziv="DomainObject.Predmet.ProtuStrankaListNazivFormatedOIB_1">
      <item>NETOGRAD jednostavno društvo s ograničenom odgovornošću za usluge i proizvodnju, OIB 73443806531</item>
    </derivirana_varijabla>
  </DomainObject.Predmet.ProtuStrankaListNazivFormatedOIB>
  <DomainObject.Predmet.OstaliListFormated>
    <izvorni_sadrzaj>
      <item>Matija Ranilović punomoćnik sudionika u postupku NETOGRAD jednostavno društvo s ograničenom odgovornošću za usluge i proizvodnju</item>
    </izvorni_sadrzaj>
    <derivirana_varijabla naziv="DomainObject.Predmet.OstaliListFormated_1">
      <item>Matija Ranilović punomoćnik sudionika u postupku NETOGRAD jednostavno društvo s ograničenom odgovornošću za usluge i proizvodnju</item>
    </derivirana_varijabla>
  </DomainObject.Predmet.OstaliListFormated>
  <DomainObject.Predmet.OstaliListFormatedOIB>
    <izvorni_sadrzaj>
      <item>Matija Ranilović, OIB 60591394743 punomoćnik sudionika u postupku NETOGRAD jednostavno društvo s ograničenom odgovornošću za usluge i proizvodnju</item>
    </izvorni_sadrzaj>
    <derivirana_varijabla naziv="DomainObject.Predmet.OstaliListFormatedOIB_1">
      <item>Matija Ranilović, OIB 60591394743 punomoćnik sudionika u postupku NETOGRAD jednostavno društvo s ograničenom odgovornošću za usluge i proizvodnju</item>
    </derivirana_varijabla>
  </DomainObject.Predmet.OstaliListFormatedOIB>
  <DomainObject.Predmet.OstaliListFormatedWithAdress>
    <izvorni_sadrzaj>
      <item>Matija Ranilović, Blaža Mađera 39., 48350 Novigrad Podravski punomoćnik sudionika u postupku NETOGRAD jednostavno društvo s ograničenom odgovornošću za usluge i proizvodnju</item>
    </izvorni_sadrzaj>
    <derivirana_varijabla naziv="DomainObject.Predmet.OstaliListFormatedWithAdress_1">
      <item>Matija Ranilović, Blaža Mađera 39., 48350 Novigrad Podravski punomoćnik sudionika u postupku NETOGRAD jednostavno društvo s ograničenom odgovornošću za usluge i proizvodnju</item>
    </derivirana_varijabla>
  </DomainObject.Predmet.OstaliListFormatedWithAdress>
  <DomainObject.Predmet.OstaliListFormatedWithAdressOIB>
    <izvorni_sadrzaj>
      <item>Matija Ranilović, OIB 60591394743, Blaža Mađera 39., 48350 Novigrad Podravski punomoćnik sudionika u postupku NETOGRAD jednostavno društvo s ograničenom odgovornošću za usluge i proizvodnju</item>
    </izvorni_sadrzaj>
    <derivirana_varijabla naziv="DomainObject.Predmet.OstaliListFormatedWithAdressOIB_1">
      <item>Matija Ranilović, OIB 60591394743, Blaža Mađera 39., 48350 Novigrad Podravski punomoćnik sudionika u postupku NETOGRAD jednostavno društvo s ograničenom odgovornošću za usluge i proizvodnju</item>
    </derivirana_varijabla>
  </DomainObject.Predmet.OstaliListFormatedWithAdressOIB>
  <DomainObject.Predmet.OstaliListNazivFormated>
    <izvorni_sadrzaj>
      <item>Matija Ranilović</item>
    </izvorni_sadrzaj>
    <derivirana_varijabla naziv="DomainObject.Predmet.OstaliListNazivFormated_1">
      <item>Matija Ranilović</item>
    </derivirana_varijabla>
  </DomainObject.Predmet.OstaliListNazivFormated>
  <DomainObject.Predmet.OstaliListNazivFormatedOIB>
    <izvorni_sadrzaj>
      <item>Matija Ranilović, OIB 60591394743</item>
    </izvorni_sadrzaj>
    <derivirana_varijabla naziv="DomainObject.Predmet.OstaliListNazivFormatedOIB_1">
      <item>Matija Ranilović, OIB 60591394743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St-1305/2016-2</izvorni_sadrzaj>
    <derivirana_varijabla naziv="DomainObject.PoslovniBrojDokumenta_1">St-1305/2016-2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NETOGRAD jednostavno društvo s ograničenom odgovornošću za usluge i proizvodnju</izvorni_sadrzaj>
    <derivirana_varijabla naziv="DomainObject.Predmet.ProtustrankaIDrugi_1">NETOGRAD jednostavno društvo s ograničenom odgovornošću za usluge i proizvodnju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NETOGRAD jednostavno društvo s ograničenom odgovornošću za usluge i proizvodnju, OIB 73443806531, Borisa Papandopula 16, 43000 Bjelovar</izvorni_sadrzaj>
    <derivirana_varijabla naziv="DomainObject.Predmet.ProtustrankaIDrugiAdressOIB_1">NETOGRAD jednostavno društvo s ograničenom odgovornošću za usluge i proizvodnju, OIB 73443806531, Borisa Papandopula 16,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NETOGRAD jednostavno društvo s ograničenom odgovornošću za usluge i proizvodnju</item>
      <item>Matija Ranilović</item>
    </izvorni_sadrzaj>
    <derivirana_varijabla naziv="DomainObject.Predmet.SudioniciListNaziv_1">
      <item>FINA, RC ZAGREB, Podružnica Bjelovar</item>
      <item>NETOGRAD jednostavno društvo s ograničenom odgovornošću za usluge i proizvodnju</item>
      <item>Matija Ranilović</item>
    </derivirana_varijabla>
  </DomainObject.Predmet.SudioniciListNaziv>
  <DomainObject.Predmet.SudioniciListAdressOIB>
    <izvorni_sadrzaj>
      <item>FINA, RC ZAGREB, Podružnica Bjelovar, OIB 85821130368, Frana Supila 4,43000 Bjelovar</item>
      <item>NETOGRAD jednostavno društvo s ograničenom odgovornošću za usluge i proizvodnju, OIB 73443806531, Borisa Papandopula 16,43000 Bjelovar</item>
      <item>Matija Ranilović, OIB 60591394743, Blaža Mađera 39.,48350 Novigrad Podravski</item>
    </izvorni_sadrzaj>
    <derivirana_varijabla naziv="DomainObject.Predmet.SudioniciListAdressOIB_1">
      <item>FINA, RC ZAGREB, Podružnica Bjelovar, OIB 85821130368, Frana Supila 4,43000 Bjelovar</item>
      <item>NETOGRAD jednostavno društvo s ograničenom odgovornošću za usluge i proizvodnju, OIB 73443806531, Borisa Papandopula 16,43000 Bjelovar</item>
      <item>Matija Ranilović, OIB 60591394743, Blaža Mađera 39.,48350 Novigrad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DECCA1-B961-481C-9DBA-042A68A2D4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1760</properties:Characters>
  <properties:Lines>43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2016-06-29T05:59:00Z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St-1305/2016-2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