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c7813" w14:paraId="59c7813" w:rsidRDefault="00533E2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33E24" w:rsidP="00533E24" w:rsidR="00AE649C">
      <w:pPr>
        <w:pStyle w:val="NormaleSPIS"/>
        <w:spacing w:after="0"/>
      </w:pPr>
      <w:r>
        <w:t xml:space="preserve">      Republika Hrvatska</w:t>
      </w:r>
    </w:p>
    <w:p w:rsidRDefault="00533E24" w:rsidP="00533E24" w:rsidR="00533E24">
      <w:pPr>
        <w:pStyle w:val="NormaleSPIS"/>
        <w:spacing w:after="0"/>
      </w:pPr>
      <w:r>
        <w:t>Trgovački sud u Bjelovaru</w:t>
      </w:r>
    </w:p>
    <w:p w:rsidRDefault="00533E24" w:rsidP="004F27AE" w:rsidR="00533E24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533E24" w:rsidP="00533E24" w:rsidR="00533E24">
      <w:pPr>
        <w:jc w:val="right"/>
        <w:rPr>
          <w:b/>
        </w:rPr>
      </w:pPr>
      <w:r>
        <w:t>Poslovni broj:7 St-408/2017-6</w:t>
      </w:r>
    </w:p>
    <w:p w:rsidRDefault="00533E24" w:rsidP="00533E24" w:rsidR="00533E24">
      <w:pPr>
        <w:jc w:val="center"/>
      </w:pPr>
      <w:r>
        <w:t>U  I M E  R E P U B L I K E   H R V A T  S K E</w:t>
      </w:r>
    </w:p>
    <w:p w:rsidRDefault="00533E24" w:rsidP="00533E24" w:rsidR="00533E24">
      <w:pPr>
        <w:jc w:val="center"/>
        <w:rPr>
          <w:b/>
        </w:rPr>
      </w:pPr>
      <w:r>
        <w:t xml:space="preserve"> R J E Š E N J E</w:t>
      </w:r>
    </w:p>
    <w:p w:rsidRDefault="00533E24" w:rsidP="00533E24" w:rsidR="00533E24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OBITELJSKO GOSPODARSTVO MARAS j.d.o.o. za ugostiteljstvo i poljoprivredu iz </w:t>
      </w:r>
      <w:proofErr w:type="spellStart"/>
      <w:r>
        <w:t>Cabune</w:t>
      </w:r>
      <w:proofErr w:type="spellEnd"/>
      <w:r>
        <w:t xml:space="preserve">, Stjepana Radića 24, MBS 010090735, OIB 57208819543, 13. studenog 2017. </w:t>
      </w:r>
    </w:p>
    <w:p w:rsidRDefault="00533E24" w:rsidP="00533E24" w:rsidR="00533E24">
      <w:pPr>
        <w:jc w:val="center"/>
        <w:rPr>
          <w:b/>
        </w:rPr>
      </w:pPr>
      <w:r>
        <w:t>r i j e š i o   j e</w:t>
      </w:r>
    </w:p>
    <w:p w:rsidRDefault="00533E24" w:rsidP="00533E24" w:rsidR="00533E24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OBITELJSKO GOSPODARSTVO MARAS j.d.o.o. za ugostiteljstvo i poljoprivredu iz </w:t>
      </w:r>
      <w:proofErr w:type="spellStart"/>
      <w:r>
        <w:t>Cabune</w:t>
      </w:r>
      <w:proofErr w:type="spellEnd"/>
      <w:r>
        <w:t>, Stjepana Radića 24, MBS 010090735, OIB 57208819543.</w:t>
      </w:r>
    </w:p>
    <w:p w:rsidRDefault="00533E24" w:rsidP="00533E24" w:rsidR="00533E24">
      <w:pPr>
        <w:jc w:val="both"/>
      </w:pPr>
      <w:r>
        <w:tab/>
        <w:t>II</w:t>
      </w:r>
      <w:r>
        <w:rPr>
          <w:b/>
        </w:rPr>
        <w:t>.</w:t>
      </w:r>
      <w:r>
        <w:t>Za stečajnog upravitelja imenuje se Ivana Krstić iz Osijeka, Županijska 2, OIB 47574637103.</w:t>
      </w:r>
    </w:p>
    <w:p w:rsidRDefault="00533E24" w:rsidP="00533E24" w:rsidR="00533E24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OBITELJSKO GOSPODARSTVO MARAS j.d.o.o. za ugostiteljstvo i poljoprivredu iz </w:t>
      </w:r>
      <w:proofErr w:type="spellStart"/>
      <w:r>
        <w:t>Cabune</w:t>
      </w:r>
      <w:proofErr w:type="spellEnd"/>
      <w:r>
        <w:t>, Stjepana Radića 24, MBS 010090735, OIB 57208819543.</w:t>
      </w:r>
      <w:r>
        <w:tab/>
      </w:r>
    </w:p>
    <w:p w:rsidRDefault="00533E24" w:rsidP="00533E24" w:rsidR="00533E24">
      <w:pPr>
        <w:jc w:val="both"/>
      </w:pPr>
      <w:proofErr w:type="spellStart"/>
      <w:r>
        <w:t>IV.Stečajni</w:t>
      </w:r>
      <w:proofErr w:type="spellEnd"/>
      <w:r>
        <w:t xml:space="preserve"> postupak je otvoren i zaključen s danom 13. studenog 2017. godine u</w:t>
      </w:r>
      <w:r>
        <w:rPr>
          <w:b/>
        </w:rPr>
        <w:t xml:space="preserve"> </w:t>
      </w:r>
      <w:r>
        <w:t>14,30 sati, kada je ovo rješenje stavljeno na e-oglasnu ploču ovog suda.</w:t>
      </w:r>
    </w:p>
    <w:p w:rsidRDefault="00533E24" w:rsidP="00533E24" w:rsidR="00533E24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533E24" w:rsidP="00533E24" w:rsidR="00533E24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533E24" w:rsidP="00533E24" w:rsidR="00533E24">
      <w:pPr>
        <w:jc w:val="center"/>
        <w:rPr>
          <w:b/>
        </w:rPr>
      </w:pPr>
      <w:r>
        <w:t>Obrazloženje</w:t>
      </w:r>
    </w:p>
    <w:p w:rsidRDefault="00533E24" w:rsidP="00533E24" w:rsidR="00533E24">
      <w:pPr>
        <w:jc w:val="both"/>
      </w:pPr>
      <w:r>
        <w:tab/>
        <w:t xml:space="preserve">Na prijedlog predlagatelja FINA, RC ZAGREB, Podružnica Bjelovar za otvaranje stečajnog postupka nad dužnikom OBITELJSKO GOSPODARSTVO MARAS j.d.o.o. iz </w:t>
      </w:r>
      <w:proofErr w:type="spellStart"/>
      <w:r>
        <w:t>Cabune</w:t>
      </w:r>
      <w:proofErr w:type="spellEnd"/>
      <w:r>
        <w:t xml:space="preserve"> sud je pokrenuo postupak radi utvrđivanja uvjeta za otvaranje stečajnog postupka nad dužnikom, te u tom postupku utvrdio da dužnik nema imovine kojom bi se mogli pokriti troškovi stečajnog postupka, slijedom čega je svojim rješenjem 7 St-408/2017-5 od dana 12.09.2017.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</w:t>
      </w:r>
    </w:p>
    <w:p w:rsidRDefault="00533E24" w:rsidP="00533E24" w:rsidR="00533E24">
      <w:pPr>
        <w:jc w:val="center"/>
      </w:pPr>
      <w:r>
        <w:lastRenderedPageBreak/>
        <w:t>2</w:t>
      </w:r>
    </w:p>
    <w:p w:rsidRDefault="00533E24" w:rsidP="00533E24" w:rsidR="00533E24">
      <w:pPr>
        <w:jc w:val="right"/>
      </w:pPr>
      <w:r>
        <w:t>Poslovni broj:7 St-408/2017-6</w:t>
      </w:r>
    </w:p>
    <w:p w:rsidRDefault="00533E24" w:rsidP="00533E24" w:rsidR="00533E24">
      <w:pPr>
        <w:jc w:val="both"/>
      </w:pPr>
      <w:r>
        <w:t xml:space="preserve">osobe koje imaju pravni interes za provedbu stečajnog postupka ne predujme zatraženi iznos za namirenje pokrića troškova stečajnog postupka. Taj poziv i rješenje objavljeni su na e-oglasnoj ploči Trgovačkog suda u Bjelovaru dana 12.09.2017.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533E24" w:rsidP="00533E24" w:rsidR="00533E24">
      <w:pPr>
        <w:ind w:firstLine="720"/>
        <w:jc w:val="center"/>
      </w:pPr>
      <w:r>
        <w:t xml:space="preserve">U Bjelovaru 13. studenog 2017. </w:t>
      </w:r>
    </w:p>
    <w:p w:rsidRDefault="00533E24" w:rsidP="00533E24" w:rsidR="00533E24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533E24" w:rsidP="00533E24" w:rsidR="00533E24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533E24" w:rsidP="00533E24" w:rsidR="00533E24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533E24" w:rsidP="00533E24" w:rsidR="00533E24">
      <w:pPr>
        <w:ind w:firstLine="720"/>
        <w:jc w:val="both"/>
      </w:pPr>
      <w:r>
        <w:t xml:space="preserve">   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533E24" w:rsidP="00533E24" w:rsidR="00533E24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533E24" w:rsidP="00533E24" w:rsidR="00533E24">
      <w:pPr>
        <w:jc w:val="both"/>
      </w:pPr>
    </w:p>
    <w:p w:rsidRDefault="00533E24" w:rsidP="00533E24" w:rsidR="00533E24">
      <w:pPr>
        <w:ind w:firstLine="720"/>
        <w:jc w:val="both"/>
      </w:pPr>
      <w:r>
        <w:tab/>
      </w:r>
    </w:p>
    <w:p w:rsidRDefault="00533E24" w:rsidP="00533E24" w:rsidR="00533E24">
      <w:pPr>
        <w:jc w:val="both"/>
      </w:pPr>
      <w:r>
        <w:tab/>
      </w:r>
    </w:p>
    <w:p w:rsidRDefault="00533E24" w:rsidP="00533E24" w:rsidR="00533E24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3E24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St-408/2017-6</izvorni_sadrzaj>
    <derivirana_varijabla naziv="DomainObject.Oznaka_1">St-408/2017-6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OBITELJSKO GOSPODARSTVO MARAS j.d.o.o. za ugostiteljstvo i poljoprivredu zastupanog po punomoćniku Daniel Maras</izvorni_sadrzaj>
    <derivirana_varijabla naziv="DomainObject.Predmet.ProtustrankaFormated_1">  OBITELJSKO GOSPODARSTVO MARAS j.d.o.o. za ugostiteljstvo i poljoprivredu zastupanog po punomoćniku Daniel Maras</derivirana_varijabla>
  </DomainObject.Predmet.ProtustrankaFormated>
  <DomainObject.Predmet.ProtustrankaFormatedOIB>
    <izvorni_sadrzaj>  OBITELJSKO GOSPODARSTVO MARAS j.d.o.o. za ugostiteljstvo i poljoprivredu, OIB 57208819543 zastupanog po punomoćniku Daniel Maras</izvorni_sadrzaj>
    <derivirana_varijabla naziv="DomainObject.Predmet.ProtustrankaFormatedOIB_1">  OBITELJSKO GOSPODARSTVO MARAS j.d.o.o. za ugostiteljstvo i poljoprivredu, OIB 57208819543 zastupanog po punomoćniku Daniel Maras</derivirana_varijabla>
  </DomainObject.Predmet.ProtustrankaFormatedOIB>
  <DomainObject.Predmet.ProtustrankaFormatedWithAdress>
    <izvorni_sadrzaj> OBITELJSKO GOSPODARSTVO MARAS j.d.o.o. za ugostiteljstvo i poljoprivredu, Stjepana Radića 24, 33410 Cabuna zastupanog po punomoćniku Daniel Maras</izvorni_sadrzaj>
    <derivirana_varijabla naziv="DomainObject.Predmet.ProtustrankaFormatedWithAdress_1"> OBITELJSKO GOSPODARSTVO MARAS j.d.o.o. za ugostiteljstvo i poljoprivredu, Stjepana Radića 24, 33410 Cabuna zastupanog po punomoćniku Daniel Maras</derivirana_varijabla>
  </DomainObject.Predmet.ProtustrankaFormatedWithAdress>
  <DomainObject.Predmet.ProtustrankaFormatedWithAdressOIB>
    <izvorni_sadrzaj> OBITELJSKO GOSPODARSTVO MARAS j.d.o.o. za ugostiteljstvo i poljoprivredu, OIB 57208819543, Stjepana Radića 24, 33410 Cabuna zastupanog po punomoćniku Daniel Maras</izvorni_sadrzaj>
    <derivirana_varijabla naziv="DomainObject.Predmet.ProtustrankaFormatedWithAdressOIB_1"> OBITELJSKO GOSPODARSTVO MARAS j.d.o.o. za ugostiteljstvo i poljoprivredu, OIB 57208819543, Stjepana Radića 24, 33410 Cabuna zastupanog po punomoćniku Daniel Maras</derivirana_varijabla>
  </DomainObject.Predmet.ProtustrankaFormatedWithAdressOIB>
  <DomainObject.Predmet.ProtustrankaWithAdress>
    <izvorni_sadrzaj>OBITELJSKO GOSPODARSTVO MARAS j.d.o.o. za ugostiteljstvo i poljoprivredu Stjepana Radića 24, 33410 Cabuna</izvorni_sadrzaj>
    <derivirana_varijabla naziv="DomainObject.Predmet.ProtustrankaWithAdress_1">OBITELJSKO GOSPODARSTVO MARAS j.d.o.o. za ugostiteljstvo i poljoprivredu Stjepana Radića 24, 33410 Cabuna</derivirana_varijabla>
  </DomainObject.Predmet.ProtustrankaWithAdress>
  <DomainObject.Predmet.ProtustrankaWithAdressOIB>
    <izvorni_sadrzaj>OBITELJSKO GOSPODARSTVO MARAS j.d.o.o. za ugostiteljstvo i poljoprivredu, OIB 57208819543, Stjepana Radića 24, 33410 Cabuna</izvorni_sadrzaj>
    <derivirana_varijabla naziv="DomainObject.Predmet.ProtustrankaWithAdressOIB_1">OBITELJSKO GOSPODARSTVO MARAS j.d.o.o. za ugostiteljstvo i poljoprivredu, OIB 57208819543, Stjepana Radića 24, 33410 Cabuna</derivirana_varijabla>
  </DomainObject.Predmet.ProtustrankaWithAdressOIB>
  <DomainObject.Predmet.ProtustrankaNazivFormated>
    <izvorni_sadrzaj>OBITELJSKO GOSPODARSTVO MARAS j.d.o.o. za ugostiteljstvo i poljoprivredu</izvorni_sadrzaj>
    <derivirana_varijabla naziv="DomainObject.Predmet.ProtustrankaNazivFormated_1">OBITELJSKO GOSPODARSTVO MARAS j.d.o.o. za ugostiteljstvo i poljoprivredu</derivirana_varijabla>
  </DomainObject.Predmet.ProtustrankaNazivFormated>
  <DomainObject.Predmet.ProtustrankaNazivFormatedOIB>
    <izvorni_sadrzaj>OBITELJSKO GOSPODARSTVO MARAS j.d.o.o. za ugostiteljstvo i poljoprivredu, OIB 57208819543</izvorni_sadrzaj>
    <derivirana_varijabla naziv="DomainObject.Predmet.ProtustrankaNazivFormatedOIB_1">OBITELJSKO GOSPODARSTVO MARAS j.d.o.o. za ugostiteljstvo i poljoprivredu, OIB 57208819543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F.Supila 4, 43000 Bjelovar</izvorni_sadrzaj>
    <derivirana_varijabla naziv="DomainObject.Predmet.StrankaFormatedWithAdress_1"> FINA, RC ZAGREB, Podružnica BJELOVAR, F.Supila 4, 43000 Bjelovar</derivirana_varijabla>
  </DomainObject.Predmet.StrankaFormatedWithAdress>
  <DomainObject.Predmet.StrankaFormatedWithAdressOIB>
    <izvorni_sadrzaj> FINA, RC ZAGREB, Podružnica BJELOVAR, OIB 85821130368, F.Supila 4, 43000 Bjelovar</izvorni_sadrzaj>
    <derivirana_varijabla naziv="DomainObject.Predmet.StrankaFormatedWithAdressOIB_1"> FINA, RC ZAGREB, Podružnica BJELOVAR, OIB 85821130368, F.Supila 4, 43000 Bjelovar</derivirana_varijabla>
  </DomainObject.Predmet.StrankaFormatedWithAdressOIB>
  <DomainObject.Predmet.StrankaWithAdress>
    <izvorni_sadrzaj>FINA, RC ZAGREB, Podružnica BJELOVAR F.Supila 4,43000 Bjelovar</izvorni_sadrzaj>
    <derivirana_varijabla naziv="DomainObject.Predmet.StrankaWithAdress_1">FINA, RC ZAGREB, Podružnica BJELOVAR F.Supila 4,43000 Bjelovar</derivirana_varijabla>
  </DomainObject.Predmet.StrankaWithAdress>
  <DomainObject.Predmet.StrankaWithAdressOIB>
    <izvorni_sadrzaj>FINA, RC ZAGREB, Podružnica BJELOVAR, OIB 85821130368, F.Supila 4,43000 Bjelovar</izvorni_sadrzaj>
    <derivirana_varijabla naziv="DomainObject.Predmet.StrankaWithAdressOIB_1">FINA, RC ZAGREB, Podružnica BJELOVAR, OIB 85821130368, F.Supila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F.Supila 4, 43000 Bjelovar</item>
    </izvorni_sadrzaj>
    <derivirana_varijabla naziv="DomainObject.Predmet.StrankaListFormatedWithAdress_1">
      <item>FINA, RC ZAGREB, Podružnica BJELOVAR, F.Supila 4, 43000 Bjelovar</item>
    </derivirana_varijabla>
  </DomainObject.Predmet.StrankaListFormatedWithAdress>
  <DomainObject.Predmet.StrankaListFormatedWithAdressOIB>
    <izvorni_sadrzaj>
      <item>FINA, RC ZAGREB, Podružnica BJELOVAR, OIB 85821130368, F.Supila 4, 43000 Bjelovar</item>
    </izvorni_sadrzaj>
    <derivirana_varijabla naziv="DomainObject.Predmet.StrankaListFormatedWithAdressOIB_1">
      <item>FINA, RC ZAGREB, Podružnica BJELOVAR, OIB 85821130368, F.Supila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OBITELJSKO GOSPODARSTVO MARAS j.d.o.o. za ugostiteljstvo i poljoprivredu zastupanog po punomoćniku Daniel Maras</item>
    </izvorni_sadrzaj>
    <derivirana_varijabla naziv="DomainObject.Predmet.ProtuStrankaListFormated_1">
      <item>OBITELJSKO GOSPODARSTVO MARAS j.d.o.o. za ugostiteljstvo i poljoprivredu zastupanog po punomoćniku Daniel Maras</item>
    </derivirana_varijabla>
  </DomainObject.Predmet.ProtuStrankaListFormated>
  <DomainObject.Predmet.ProtuStrankaListFormatedOIB>
    <izvorni_sadrzaj>
      <item>OBITELJSKO GOSPODARSTVO MARAS j.d.o.o. za ugostiteljstvo i poljoprivredu, OIB 57208819543 zastupanog po punomoćniku Daniel Maras</item>
    </izvorni_sadrzaj>
    <derivirana_varijabla naziv="DomainObject.Predmet.ProtuStrankaListFormatedOIB_1">
      <item>OBITELJSKO GOSPODARSTVO MARAS j.d.o.o. za ugostiteljstvo i poljoprivredu, OIB 57208819543 zastupanog po punomoćniku Daniel Maras</item>
    </derivirana_varijabla>
  </DomainObject.Predmet.ProtuStrankaListFormatedOIB>
  <DomainObject.Predmet.ProtuStrankaListFormatedWithAdress>
    <izvorni_sadrzaj>
      <item>OBITELJSKO GOSPODARSTVO MARAS j.d.o.o. za ugostiteljstvo i poljoprivredu, Stjepana Radića 24, 33410 Cabuna zastupanog po punomoćniku Daniel Maras</item>
    </izvorni_sadrzaj>
    <derivirana_varijabla naziv="DomainObject.Predmet.ProtuStrankaListFormatedWithAdress_1">
      <item>OBITELJSKO GOSPODARSTVO MARAS j.d.o.o. za ugostiteljstvo i poljoprivredu, Stjepana Radića 24, 33410 Cabuna zastupanog po punomoćniku Daniel Maras</item>
    </derivirana_varijabla>
  </DomainObject.Predmet.ProtuStrankaListFormatedWithAdress>
  <DomainObject.Predmet.ProtuStrankaListFormatedWithAdressOIB>
    <izvorni_sadrzaj>
      <item>OBITELJSKO GOSPODARSTVO MARAS j.d.o.o. za ugostiteljstvo i poljoprivredu, OIB 57208819543, Stjepana Radića 24, 33410 Cabuna zastupanog po punomoćniku Daniel Maras</item>
    </izvorni_sadrzaj>
    <derivirana_varijabla naziv="DomainObject.Predmet.ProtuStrankaListFormatedWithAdressOIB_1">
      <item>OBITELJSKO GOSPODARSTVO MARAS j.d.o.o. za ugostiteljstvo i poljoprivredu, OIB 57208819543, Stjepana Radića 24, 33410 Cabuna zastupanog po punomoćniku Daniel Maras</item>
    </derivirana_varijabla>
  </DomainObject.Predmet.ProtuStrankaListFormatedWithAdressOIB>
  <DomainObject.Predmet.ProtuStrankaListNazivFormated>
    <izvorni_sadrzaj>
      <item>OBITELJSKO GOSPODARSTVO MARAS j.d.o.o. za ugostiteljstvo i poljoprivredu</item>
    </izvorni_sadrzaj>
    <derivirana_varijabla naziv="DomainObject.Predmet.ProtuStrankaListNazivFormated_1">
      <item>OBITELJSKO GOSPODARSTVO MARAS j.d.o.o. za ugostiteljstvo i poljoprivredu</item>
    </derivirana_varijabla>
  </DomainObject.Predmet.ProtuStrankaListNazivFormated>
  <DomainObject.Predmet.ProtuStrankaListNazivFormatedOIB>
    <izvorni_sadrzaj>
      <item>OBITELJSKO GOSPODARSTVO MARAS j.d.o.o. za ugostiteljstvo i poljoprivredu, OIB 57208819543</item>
    </izvorni_sadrzaj>
    <derivirana_varijabla naziv="DomainObject.Predmet.ProtuStrankaListNazivFormatedOIB_1">
      <item>OBITELJSKO GOSPODARSTVO MARAS j.d.o.o. za ugostiteljstvo i poljoprivredu, OIB 57208819543</item>
    </derivirana_varijabla>
  </DomainObject.Predmet.ProtuStrankaListNazivFormatedOIB>
  <DomainObject.Predmet.OstaliListFormated>
    <izvorni_sadrzaj>
      <item>Daniel Maras punomoćnik sudionika u postupku OBITELJSKO GOSPODARSTVO MARAS j.d.o.o. za ugostiteljstvo i poljoprivredu</item>
    </izvorni_sadrzaj>
    <derivirana_varijabla naziv="DomainObject.Predmet.OstaliListFormated_1">
      <item>Daniel Maras punomoćnik sudionika u postupku OBITELJSKO GOSPODARSTVO MARAS j.d.o.o. za ugostiteljstvo i poljoprivredu</item>
    </derivirana_varijabla>
  </DomainObject.Predmet.OstaliListFormated>
  <DomainObject.Predmet.OstaliListFormatedOIB>
    <izvorni_sadrzaj>
      <item>Daniel Maras, OIB 80566088710 punomoćnik sudionika u postupku OBITELJSKO GOSPODARSTVO MARAS j.d.o.o. za ugostiteljstvo i poljoprivredu</item>
    </izvorni_sadrzaj>
    <derivirana_varijabla naziv="DomainObject.Predmet.OstaliListFormatedOIB_1">
      <item>Daniel Maras, OIB 80566088710 punomoćnik sudionika u postupku OBITELJSKO GOSPODARSTVO MARAS j.d.o.o. za ugostiteljstvo i poljoprivredu</item>
    </derivirana_varijabla>
  </DomainObject.Predmet.OstaliListFormatedOIB>
  <DomainObject.Predmet.OstaliListFormatedWithAdress>
    <izvorni_sadrzaj>
      <item>Daniel Maras, Stjepana Radića 24, 33410 Cabuna punomoćnik sudionika u postupku OBITELJSKO GOSPODARSTVO MARAS j.d.o.o. za ugostiteljstvo i poljoprivredu</item>
    </izvorni_sadrzaj>
    <derivirana_varijabla naziv="DomainObject.Predmet.OstaliListFormatedWithAdress_1">
      <item>Daniel Maras, Stjepana Radića 24, 33410 Cabuna punomoćnik sudionika u postupku OBITELJSKO GOSPODARSTVO MARAS j.d.o.o. za ugostiteljstvo i poljoprivredu</item>
    </derivirana_varijabla>
  </DomainObject.Predmet.OstaliListFormatedWithAdress>
  <DomainObject.Predmet.OstaliListFormatedWithAdressOIB>
    <izvorni_sadrzaj>
      <item>Daniel Maras, OIB 80566088710, Stjepana Radića 24, 33410 Cabuna punomoćnik sudionika u postupku OBITELJSKO GOSPODARSTVO MARAS j.d.o.o. za ugostiteljstvo i poljoprivredu</item>
    </izvorni_sadrzaj>
    <derivirana_varijabla naziv="DomainObject.Predmet.OstaliListFormatedWithAdressOIB_1">
      <item>Daniel Maras, OIB 80566088710, Stjepana Radića 24, 33410 Cabuna punomoćnik sudionika u postupku OBITELJSKO GOSPODARSTVO MARAS j.d.o.o. za ugostiteljstvo i poljoprivredu</item>
    </derivirana_varijabla>
  </DomainObject.Predmet.OstaliListFormatedWithAdressOIB>
  <DomainObject.Predmet.OstaliListNazivFormated>
    <izvorni_sadrzaj>
      <item>Daniel Maras</item>
    </izvorni_sadrzaj>
    <derivirana_varijabla naziv="DomainObject.Predmet.OstaliListNazivFormated_1">
      <item>Daniel Maras</item>
    </derivirana_varijabla>
  </DomainObject.Predmet.OstaliListNazivFormated>
  <DomainObject.Predmet.OstaliListNazivFormatedOIB>
    <izvorni_sadrzaj>
      <item>Daniel Maras, OIB 80566088710</item>
    </izvorni_sadrzaj>
    <derivirana_varijabla naziv="DomainObject.Predmet.OstaliListNazivFormatedOIB_1">
      <item>Daniel Maras, OIB 80566088710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St-408/2017-6</izvorni_sadrzaj>
    <derivirana_varijabla naziv="DomainObject.PoslovniBrojDokumenta_1">St-408/2017-6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OBITELJSKO GOSPODARSTVO MARAS j.d.o.o. za ugostiteljstvo i poljoprivredu</izvorni_sadrzaj>
    <derivirana_varijabla naziv="DomainObject.Predmet.ProtustrankaIDrugi_1">OBITELJSKO GOSPODARSTVO MARAS j.d.o.o. za ugostiteljstvo i poljoprivredu</derivirana_varijabla>
  </DomainObject.Predmet.ProtustrankaIDrugi>
  <DomainObject.Predmet.StrankaIDrugiAdressOIB>
    <izvorni_sadrzaj>FINA, RC ZAGREB, Podružnica BJELOVAR, OIB 85821130368, F.Supila 4, 43000 Bjelovar</izvorni_sadrzaj>
    <derivirana_varijabla naziv="DomainObject.Predmet.StrankaIDrugiAdressOIB_1">FINA, RC ZAGREB, Podružnica BJELOVAR, OIB 85821130368, F.Supila 4, 43000 Bjelovar</derivirana_varijabla>
  </DomainObject.Predmet.StrankaIDrugiAdressOIB>
  <DomainObject.Predmet.ProtustrankaIDrugiAdressOIB>
    <izvorni_sadrzaj>OBITELJSKO GOSPODARSTVO MARAS j.d.o.o. za ugostiteljstvo i poljoprivredu, OIB 57208819543, Stjepana Radića 24, 33410 Cabuna</izvorni_sadrzaj>
    <derivirana_varijabla naziv="DomainObject.Predmet.ProtustrankaIDrugiAdressOIB_1">OBITELJSKO GOSPODARSTVO MARAS j.d.o.o. za ugostiteljstvo i poljoprivredu, OIB 57208819543, Stjepana Radića 24, 33410 Cabuna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OBITELJSKO GOSPODARSTVO MARAS j.d.o.o. za ugostiteljstvo i poljoprivredu</item>
      <item>Daniel Maras</item>
    </izvorni_sadrzaj>
    <derivirana_varijabla naziv="DomainObject.Predmet.SudioniciListNaziv_1">
      <item>FINA, RC ZAGREB, Podružnica BJELOVAR</item>
      <item>OBITELJSKO GOSPODARSTVO MARAS j.d.o.o. za ugostiteljstvo i poljoprivredu</item>
      <item>Daniel Maras</item>
    </derivirana_varijabla>
  </DomainObject.Predmet.SudioniciListNaziv>
  <DomainObject.Predmet.SudioniciListAdressOIB>
    <izvorni_sadrzaj>
      <item>FINA, RC ZAGREB, Podružnica BJELOVAR, OIB 85821130368, F.Supila 4,43000 Bjelovar</item>
      <item>OBITELJSKO GOSPODARSTVO MARAS j.d.o.o. za ugostiteljstvo i poljoprivredu, OIB 57208819543, Stjepana Radića 24,33410 Cabuna</item>
      <item>Daniel Maras, OIB 80566088710, Stjepana Radića 24,33410 Cabuna</item>
    </izvorni_sadrzaj>
    <derivirana_varijabla naziv="DomainObject.Predmet.SudioniciListAdressOIB_1">
      <item>FINA, RC ZAGREB, Podružnica BJELOVAR, OIB 85821130368, F.Supila 4,43000 Bjelovar</item>
      <item>OBITELJSKO GOSPODARSTVO MARAS j.d.o.o. za ugostiteljstvo i poljoprivredu, OIB 57208819543, Stjepana Radića 24,33410 Cabuna</item>
      <item>Daniel Maras, OIB 80566088710, Stjepana Radića 24,33410 Cabuna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4977E1-EF1C-49FE-ABE1-4FC22624A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2786</properties:Characters>
  <properties:Lines>60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2017-11-13T13:40:00Z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St-408/2017-6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